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75f23" w14:paraId="9b75f23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C86D5C">
      <w:pPr>
        <w:jc w:val="center"/>
      </w:pPr>
      <w:r w:rsidRPr="00C86D5C">
        <w:t xml:space="preserve">o održanoj </w:t>
      </w:r>
      <w:r w:rsidR="0089128E">
        <w:t xml:space="preserve">javnoj dražbi </w:t>
      </w:r>
      <w:r w:rsidRPr="00C86D5C">
        <w:t xml:space="preserve"> </w:t>
      </w:r>
      <w:r w:rsidR="00876FAB" w:rsidRPr="00C86D5C">
        <w:t>kod Trgovačkog suda u Varaždinu</w:t>
      </w:r>
    </w:p>
    <w:p w:rsidRDefault="00946ECD" w:rsidP="0078686F" w:rsidR="0078686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 xml:space="preserve">nad dužnikom </w:t>
      </w:r>
      <w:r w:rsidR="0078686F" w:rsidRPr="00C86D5C">
        <w:rPr>
          <w:rFonts w:hAnsi="Times New Roman" w:ascii="Times New Roman"/>
          <w:sz w:val="24"/>
          <w:szCs w:val="24"/>
        </w:rPr>
        <w:t>VINOGRADARSTVO BENKEK d.o.o. u stečaju</w:t>
      </w:r>
    </w:p>
    <w:p w:rsidRDefault="0078686F" w:rsidP="0078686F" w:rsidR="00336C0F" w:rsidRPr="00C86D5C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86D5C">
        <w:rPr>
          <w:rFonts w:hAnsi="Times New Roman" w:ascii="Times New Roman"/>
          <w:sz w:val="24"/>
          <w:szCs w:val="24"/>
        </w:rPr>
        <w:t>Virje, Lj. Gaja 23</w:t>
      </w:r>
    </w:p>
    <w:p w:rsidRDefault="00B90F2A" w:rsidP="00F937F5" w:rsidR="00946ECD" w:rsidRPr="00C86D5C">
      <w:pPr>
        <w:jc w:val="center"/>
        <w:rPr>
          <w:lang w:val="pt-BR"/>
        </w:rPr>
      </w:pPr>
      <w:r>
        <w:t>13. listopada</w:t>
      </w:r>
      <w:r w:rsidR="00430352">
        <w:t xml:space="preserve"> 2016.</w:t>
      </w:r>
    </w:p>
    <w:p w:rsidRDefault="0048343E" w:rsidP="008118D8" w:rsidR="0048343E" w:rsidRPr="00C86D5C"/>
    <w:p w:rsidRDefault="0059343F" w:rsidP="008118D8" w:rsidR="0059343F" w:rsidRPr="00C86D5C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B0DC2" w:rsidR="004B0DC2" w:rsidRPr="00C86D5C">
      <w:pPr>
        <w:jc w:val="both"/>
      </w:pPr>
      <w:r w:rsidRPr="00C86D5C">
        <w:t xml:space="preserve">Početak u </w:t>
      </w:r>
      <w:r w:rsidR="000174B5">
        <w:t>13,30</w:t>
      </w:r>
      <w:r w:rsidR="00F937F5" w:rsidRPr="00C86D5C">
        <w:t xml:space="preserve"> </w:t>
      </w:r>
      <w:r w:rsidR="0058108C" w:rsidRPr="00C86D5C">
        <w:t>sati.</w:t>
      </w:r>
    </w:p>
    <w:p w:rsidRDefault="00946ECD" w:rsidP="00946ECD" w:rsidR="00946ECD" w:rsidRPr="00C86D5C"/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D14D89">
      <w:pPr>
        <w:jc w:val="both"/>
      </w:pPr>
      <w:r>
        <w:tab/>
      </w:r>
      <w:r w:rsidR="00D64B3D">
        <w:t>Konstatira se da su</w:t>
      </w:r>
      <w:r>
        <w:t xml:space="preserve"> današnju javnu dražbu </w:t>
      </w:r>
      <w:r w:rsidR="00D64B3D">
        <w:t>pristupili</w:t>
      </w:r>
      <w:r>
        <w:t xml:space="preserve"> stečajni </w:t>
      </w:r>
      <w:r w:rsidR="00D64B3D">
        <w:t xml:space="preserve">upravitelj Miroslav Lovreković, te </w:t>
      </w:r>
      <w:r>
        <w:t>zamjenica Županijskog državnog odvjetnika, Građansko-upravni odjel, Tanja Purić-Stamenković.</w:t>
      </w:r>
    </w:p>
    <w:p w:rsidRDefault="00D64B3D" w:rsidP="0089128E" w:rsidR="00D64B3D">
      <w:pPr>
        <w:jc w:val="both"/>
      </w:pPr>
    </w:p>
    <w:p w:rsidRDefault="00D64B3D" w:rsidP="00D64B3D" w:rsidR="00D64B3D">
      <w:pPr>
        <w:ind w:firstLine="708"/>
        <w:jc w:val="both"/>
      </w:pPr>
      <w:r>
        <w:t>Stečajni upravitelj predaje u spis dokaze o objavi oglasa na HGK i Sudačkoj mreži.</w:t>
      </w:r>
    </w:p>
    <w:p w:rsidRDefault="00D64B3D" w:rsidP="00D64B3D" w:rsidR="00D64B3D">
      <w:pPr>
        <w:ind w:firstLine="708"/>
        <w:jc w:val="both"/>
      </w:pPr>
    </w:p>
    <w:p w:rsidRDefault="00D64B3D" w:rsidP="00D64B3D" w:rsidR="00D64B3D">
      <w:pPr>
        <w:ind w:firstLine="708"/>
        <w:jc w:val="both"/>
      </w:pPr>
      <w:r>
        <w:t xml:space="preserve">Stečajni upravitelj izjavljuje da nije bilo zainteresiranih kupaca te predlaže sniženje cijene za sljedeću javnu dražbu od 20 %, </w:t>
      </w:r>
    </w:p>
    <w:p w:rsidRDefault="009548EF" w:rsidP="00581BAF" w:rsidR="009548EF" w:rsidRPr="00581BAF">
      <w:pPr>
        <w:pStyle w:val="Tijeloteksta"/>
        <w:rPr>
          <w:lang w:val="hr-HR"/>
        </w:rPr>
      </w:pPr>
    </w:p>
    <w:p w:rsidRDefault="009548EF" w:rsidP="009548EF" w:rsidR="009548EF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Utvrđuje se da za današnju javnu </w:t>
      </w:r>
      <w:r w:rsidR="00D4462B">
        <w:rPr>
          <w:lang w:val="hr-HR"/>
        </w:rPr>
        <w:t>dražbu nema uplaćenih jamčevina.</w:t>
      </w:r>
    </w:p>
    <w:p w:rsidRDefault="00581BAF" w:rsidP="009548EF" w:rsidR="00581BAF" w:rsidRPr="009548EF">
      <w:pPr>
        <w:pStyle w:val="Tijeloteksta"/>
        <w:ind w:firstLine="720"/>
        <w:rPr>
          <w:lang w:val="hr-HR"/>
        </w:rPr>
      </w:pPr>
    </w:p>
    <w:p w:rsidRDefault="0089128E" w:rsidP="009548EF" w:rsidR="000B4D14" w:rsidRPr="009548EF">
      <w:pPr>
        <w:pStyle w:val="Tijeloteksta"/>
        <w:rPr>
          <w:lang w:val="hr-HR"/>
        </w:rPr>
      </w:pPr>
      <w:r w:rsidRPr="00E56D3B">
        <w:tab/>
      </w:r>
    </w:p>
    <w:p w:rsidRDefault="0089128E" w:rsidP="00E92D38" w:rsidR="0089128E">
      <w:pPr>
        <w:jc w:val="both"/>
      </w:pPr>
      <w:r>
        <w:tab/>
        <w:t>Sud donosi sljedeći</w:t>
      </w:r>
    </w:p>
    <w:p w:rsidRDefault="0089128E" w:rsidP="00E92D38" w:rsidR="0089128E">
      <w:pPr>
        <w:jc w:val="both"/>
      </w:pPr>
    </w:p>
    <w:p w:rsidRDefault="0089128E" w:rsidP="0089128E" w:rsidR="0089128E">
      <w:pPr>
        <w:jc w:val="center"/>
      </w:pPr>
      <w:r>
        <w:t>ZAKLJUČAK</w:t>
      </w:r>
    </w:p>
    <w:p w:rsidRDefault="00904548" w:rsidP="00581BAF" w:rsidR="00904548"/>
    <w:p w:rsidRDefault="0089128E" w:rsidP="0089128E" w:rsidR="0089128E"/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Određuje se  usmena javna dražba za prodaju nekretnina  stečajnog dužnika stečajnog dužnika</w:t>
      </w:r>
      <w:r>
        <w:t xml:space="preserve"> </w:t>
      </w:r>
      <w:r w:rsidRPr="00F003D0">
        <w:rPr>
          <w:rFonts w:hAnsi="Times New Roman" w:ascii="Times New Roman"/>
          <w:sz w:val="24"/>
          <w:szCs w:val="24"/>
        </w:rPr>
        <w:t>VINOGRADARSTVO BENKEK d.o.o. u stečaju, Virj</w:t>
      </w:r>
      <w:r>
        <w:rPr>
          <w:rFonts w:hAnsi="Times New Roman" w:ascii="Times New Roman"/>
          <w:sz w:val="24"/>
          <w:szCs w:val="24"/>
        </w:rPr>
        <w:t>e, Lj. Gaja 23, OIB 76288657563</w:t>
      </w:r>
      <w:r w:rsidRPr="00F003D0">
        <w:rPr>
          <w:rFonts w:hAnsi="Times New Roman" w:ascii="Times New Roman"/>
          <w:sz w:val="24"/>
          <w:szCs w:val="24"/>
        </w:rPr>
        <w:t>, u stečajnom postupku primjenom pravila o ovrsi na nekretnini i to:</w:t>
      </w:r>
    </w:p>
    <w:p w:rsidRDefault="0089128E" w:rsidP="0089128E" w:rsidR="0089128E">
      <w:pPr>
        <w:jc w:val="both"/>
      </w:pPr>
      <w:r>
        <w:t xml:space="preserve">-čkbr.6282/2 livada u Gori sa 16 čhv, čkbr.6287/1 oranica u Gori sa 293 čhv, čkbr.6287/2 oranica u Gori sa 48 čhv, čkbr.6294 u Gori sa 2 jutra-1599 čhv, livada u Gori sa 457 čhv, vinograd u Gori sa 2 jutra-1126 čhv, klijet u Gori sa 16 čhv, čkbr.6299/1 u Gori sa 561 čhv, vinograd u Gori sa 299 čhv, šuma u Gori sa 262 čhv i čkbr.6393 sa 1 jutro-282čhv, sve upisane u z.k.ul.4233, k.o. Virje, kod Općinskog suda u Koprivnici. Ove nekretnine su opterećene založnim pravima u korist Zagrebačke banke d.d. Zagreb i Republike Hrvatske. Početna cijena za navedene nekretnine iznosi </w:t>
      </w:r>
      <w:r w:rsidR="00D64B3D">
        <w:t>1.020.000,00</w:t>
      </w:r>
      <w:r>
        <w:t xml:space="preserve"> kn.</w:t>
      </w:r>
    </w:p>
    <w:p w:rsidRDefault="000B4D14" w:rsidP="0089128E" w:rsidR="000B4D14">
      <w:pPr>
        <w:jc w:val="both"/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 xml:space="preserve">Ročište za prodaju nekretnine održati će se na Trgovačkom sudu u Varaždinu, soba broj 232/II, </w:t>
      </w:r>
      <w:r w:rsidR="00D64B3D" w:rsidRPr="00D64B3D">
        <w:rPr>
          <w:rFonts w:hAnsi="Times New Roman" w:ascii="Times New Roman"/>
          <w:b/>
          <w:sz w:val="24"/>
          <w:szCs w:val="24"/>
        </w:rPr>
        <w:t>17. studenog</w:t>
      </w:r>
      <w:r w:rsidR="00D64B3D">
        <w:rPr>
          <w:rFonts w:hAnsi="Times New Roman" w:ascii="Times New Roman"/>
          <w:sz w:val="24"/>
          <w:szCs w:val="24"/>
        </w:rPr>
        <w:t xml:space="preserve"> </w:t>
      </w:r>
      <w:r w:rsidRPr="00F003D0">
        <w:rPr>
          <w:rFonts w:hAnsi="Times New Roman" w:ascii="Times New Roman"/>
          <w:b/>
          <w:sz w:val="24"/>
          <w:szCs w:val="24"/>
        </w:rPr>
        <w:t xml:space="preserve">2016. u </w:t>
      </w:r>
      <w:r w:rsidR="00D64B3D">
        <w:rPr>
          <w:rFonts w:hAnsi="Times New Roman" w:ascii="Times New Roman"/>
          <w:b/>
          <w:sz w:val="24"/>
          <w:szCs w:val="24"/>
        </w:rPr>
        <w:t>13,3</w:t>
      </w:r>
      <w:r w:rsidR="00581BAF">
        <w:rPr>
          <w:rFonts w:hAnsi="Times New Roman" w:ascii="Times New Roman"/>
          <w:b/>
          <w:sz w:val="24"/>
          <w:szCs w:val="24"/>
        </w:rPr>
        <w:t>0</w:t>
      </w:r>
      <w:r w:rsidRPr="00F003D0">
        <w:rPr>
          <w:rFonts w:hAnsi="Times New Roman" w:ascii="Times New Roman"/>
          <w:b/>
          <w:sz w:val="24"/>
          <w:szCs w:val="24"/>
        </w:rPr>
        <w:t xml:space="preserve"> sati</w:t>
      </w:r>
      <w:r w:rsidRPr="00F003D0">
        <w:rPr>
          <w:rFonts w:hAnsi="Times New Roman" w:ascii="Times New Roman"/>
          <w:sz w:val="24"/>
          <w:szCs w:val="24"/>
        </w:rPr>
        <w:t>.</w:t>
      </w:r>
      <w:r w:rsidR="00C71546">
        <w:rPr>
          <w:rFonts w:hAnsi="Times New Roman" w:ascii="Times New Roman"/>
          <w:sz w:val="24"/>
          <w:szCs w:val="24"/>
        </w:rPr>
        <w:t xml:space="preserve">  </w:t>
      </w:r>
    </w:p>
    <w:p w:rsidRDefault="00D64B3D" w:rsidP="00D64B3D" w:rsidR="00D64B3D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E10A9">
        <w:rPr>
          <w:rFonts w:hAnsi="Times New Roman" w:ascii="Times New Roman"/>
          <w:sz w:val="24"/>
          <w:szCs w:val="24"/>
        </w:rPr>
        <w:lastRenderedPageBreak/>
        <w:t xml:space="preserve">Pravo sudjelovanja na dražbi imaju oni kupci koji su tri dana prije održavanja javne dražbe uplatili osiguranje  u visini 10% vrijednosti nekretnine na račun Trgovačkog suda u Varaždinu koji se vodi kod Hrvatske poštanske banke d.d. Zagreb, IBAN: HR40 2390 0011 3000 0275 4, model: 02, uz naznaku </w:t>
      </w:r>
      <w:r w:rsidRPr="00494AD3">
        <w:rPr>
          <w:rFonts w:hAnsi="Times New Roman" w:ascii="Times New Roman"/>
          <w:sz w:val="24"/>
          <w:szCs w:val="24"/>
        </w:rPr>
        <w:t>"jamčevina" i broja predmeta St-438/13.</w:t>
      </w:r>
    </w:p>
    <w:p w:rsidRDefault="0089128E" w:rsidP="0089128E" w:rsidR="0089128E" w:rsidRPr="00494AD3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F003D0">
      <w:pPr>
        <w:pStyle w:val="Odlomakpopisa"/>
        <w:numPr>
          <w:ilvl w:val="0"/>
          <w:numId w:val="39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i druge troškove vezane uz kupoprodaju nekretnine.</w:t>
      </w:r>
    </w:p>
    <w:p w:rsidRDefault="0089128E" w:rsidP="0089128E" w:rsidR="0089128E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9128E" w:rsidP="0089128E" w:rsidR="0089128E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 Miroslava Lovreković, K. Heruca 81, Križevci</w:t>
      </w:r>
      <w:r>
        <w:rPr>
          <w:rFonts w:hAnsi="Times New Roman" w:ascii="Times New Roman"/>
          <w:sz w:val="24"/>
          <w:szCs w:val="24"/>
        </w:rPr>
        <w:t>,</w:t>
      </w:r>
      <w:r w:rsidRPr="00F003D0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broj </w:t>
      </w:r>
      <w:r w:rsidRPr="00F003D0">
        <w:rPr>
          <w:rFonts w:hAnsi="Times New Roman" w:ascii="Times New Roman"/>
          <w:sz w:val="24"/>
          <w:szCs w:val="24"/>
        </w:rPr>
        <w:t>telefon</w:t>
      </w:r>
      <w:r>
        <w:rPr>
          <w:rFonts w:hAnsi="Times New Roman" w:ascii="Times New Roman"/>
          <w:sz w:val="24"/>
          <w:szCs w:val="24"/>
        </w:rPr>
        <w:t>a</w:t>
      </w:r>
      <w:r w:rsidRPr="00F003D0">
        <w:rPr>
          <w:rFonts w:hAnsi="Times New Roman" w:ascii="Times New Roman"/>
          <w:sz w:val="24"/>
          <w:szCs w:val="24"/>
        </w:rPr>
        <w:t xml:space="preserve"> 095 8223906.</w:t>
      </w:r>
    </w:p>
    <w:p w:rsidRDefault="0089128E" w:rsidP="0089128E" w:rsidR="0089128E" w:rsidRPr="00F003D0">
      <w:pPr>
        <w:pStyle w:val="Odlomakpopisa"/>
        <w:rPr>
          <w:rFonts w:hAnsi="Times New Roman" w:ascii="Times New Roman"/>
          <w:sz w:val="24"/>
          <w:szCs w:val="24"/>
        </w:rPr>
      </w:pPr>
    </w:p>
    <w:p w:rsidRDefault="0089128E" w:rsidP="0089128E" w:rsidR="0089128E" w:rsidRPr="009548EF">
      <w:pPr>
        <w:pStyle w:val="Odlomakpopisa"/>
        <w:numPr>
          <w:ilvl w:val="0"/>
          <w:numId w:val="39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3D0">
        <w:rPr>
          <w:rFonts w:hAnsi="Times New Roman" w:ascii="Times New Roman"/>
          <w:sz w:val="24"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89128E" w:rsidP="0089128E" w:rsidR="0089128E">
      <w:pPr>
        <w:jc w:val="both"/>
      </w:pPr>
    </w:p>
    <w:p w:rsidRDefault="0089128E" w:rsidP="0089128E" w:rsidR="0089128E">
      <w:pPr>
        <w:jc w:val="both"/>
      </w:pPr>
    </w:p>
    <w:p w:rsidRDefault="0089128E" w:rsidP="0089128E" w:rsidR="0089128E">
      <w:pPr>
        <w:pStyle w:val="Tijeloteksta"/>
        <w:ind w:firstLine="720"/>
        <w:rPr>
          <w:lang w:val="hr-HR"/>
        </w:rPr>
      </w:pPr>
      <w:r w:rsidRPr="00E56D3B">
        <w:t>Ovaj zapisnik objaviti će se na E-oglasnoj ploči suda.</w:t>
      </w:r>
    </w:p>
    <w:p w:rsidRDefault="0089128E" w:rsidP="0089128E" w:rsidR="0089128E">
      <w:pPr>
        <w:pStyle w:val="Tijeloteksta"/>
        <w:ind w:firstLine="720"/>
        <w:rPr>
          <w:lang w:val="hr-HR"/>
        </w:rPr>
      </w:pP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 w:rsidRPr="00E56D3B">
      <w:pPr>
        <w:pStyle w:val="Tijeloteksta"/>
        <w:jc w:val="center"/>
      </w:pPr>
      <w:r w:rsidRPr="00E56D3B">
        <w:t>D</w:t>
      </w:r>
      <w:r>
        <w:t xml:space="preserve">ovršeno u </w:t>
      </w:r>
      <w:r w:rsidR="00D64B3D">
        <w:rPr>
          <w:lang w:val="hr-HR"/>
        </w:rPr>
        <w:t>13,45</w:t>
      </w:r>
      <w:r>
        <w:t xml:space="preserve"> </w:t>
      </w:r>
      <w:r w:rsidRPr="00E56D3B">
        <w:t>sati.</w:t>
      </w: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966" w:rsidR="00FC0966">
      <w:r>
        <w:separator/>
      </w:r>
    </w:p>
  </w:endnote>
  <w:endnote w:id="0" w:type="continuationSeparator">
    <w:p w:rsidRDefault="00FC0966" w:rsidR="00FC0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966" w:rsidR="00FC0966">
      <w:r>
        <w:separator/>
      </w:r>
    </w:p>
  </w:footnote>
  <w:footnote w:id="0" w:type="continuationSeparator">
    <w:p w:rsidRDefault="00FC0966" w:rsidR="00FC09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4E85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336C0F" w:rsidP="00282E29" w:rsidR="00282E29">
    <w:pPr>
      <w:pStyle w:val="Zaglavlje"/>
    </w:pPr>
    <w:r>
      <w:tab/>
    </w:r>
    <w:r>
      <w:tab/>
      <w:t>Poslovni broj: 5 ST-</w:t>
    </w:r>
    <w:r w:rsidR="000174B5">
      <w:t>438/13-</w:t>
    </w:r>
    <w:r w:rsidR="00D64B3D">
      <w:t>58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ST</w:t>
    </w:r>
    <w:r w:rsidR="00D90857">
      <w:t>-438/13-</w:t>
    </w:r>
    <w:r w:rsidR="00D14D89">
      <w:t>58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9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4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5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9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2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3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4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7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2"/>
  </w:num>
  <w:num w:numId="2">
    <w:abstractNumId w:val="26"/>
  </w:num>
  <w:num w:numId="3">
    <w:abstractNumId w:val="14"/>
  </w:num>
  <w:num w:numId="4">
    <w:abstractNumId w:val="16"/>
  </w:num>
  <w:num w:numId="5">
    <w:abstractNumId w:val="27"/>
  </w:num>
  <w:num w:numId="6">
    <w:abstractNumId w:val="36"/>
  </w:num>
  <w:num w:numId="7">
    <w:abstractNumId w:val="25"/>
  </w:num>
  <w:num w:numId="8">
    <w:abstractNumId w:val="20"/>
  </w:num>
  <w:num w:numId="9">
    <w:abstractNumId w:val="22"/>
  </w:num>
  <w:num w:numId="10">
    <w:abstractNumId w:val="34"/>
  </w:num>
  <w:num w:numId="11">
    <w:abstractNumId w:val="24"/>
  </w:num>
  <w:num w:numId="12">
    <w:abstractNumId w:val="7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31"/>
  </w:num>
  <w:num w:numId="17">
    <w:abstractNumId w:val="12"/>
  </w:num>
  <w:num w:numId="18">
    <w:abstractNumId w:val="2"/>
  </w:num>
  <w:num w:numId="19">
    <w:abstractNumId w:val="21"/>
  </w:num>
  <w:num w:numId="20">
    <w:abstractNumId w:val="4"/>
  </w:num>
  <w:num w:numId="21">
    <w:abstractNumId w:val="30"/>
  </w:num>
  <w:num w:numId="22">
    <w:abstractNumId w:val="6"/>
  </w:num>
  <w:num w:numId="23">
    <w:abstractNumId w:val="3"/>
  </w:num>
  <w:num w:numId="24">
    <w:abstractNumId w:val="0"/>
  </w:num>
  <w:num w:numId="25">
    <w:abstractNumId w:val="37"/>
  </w:num>
  <w:num w:numId="26">
    <w:abstractNumId w:val="10"/>
  </w:num>
  <w:num w:numId="27">
    <w:abstractNumId w:val="35"/>
  </w:num>
  <w:num w:numId="28">
    <w:abstractNumId w:val="15"/>
  </w:num>
  <w:num w:numId="29">
    <w:abstractNumId w:val="13"/>
  </w:num>
  <w:num w:numId="30">
    <w:abstractNumId w:val="5"/>
  </w:num>
  <w:num w:numId="31">
    <w:abstractNumId w:val="8"/>
  </w:num>
  <w:num w:numId="32">
    <w:abstractNumId w:val="17"/>
  </w:num>
  <w:num w:numId="33">
    <w:abstractNumId w:val="29"/>
  </w:num>
  <w:num w:numId="34">
    <w:abstractNumId w:val="11"/>
  </w:num>
  <w:num w:numId="35">
    <w:abstractNumId w:val="28"/>
  </w:num>
  <w:num w:numId="36">
    <w:abstractNumId w:val="9"/>
  </w:num>
  <w:num w:numId="37">
    <w:abstractNumId w:val="23"/>
  </w:num>
  <w:num w:numId="38">
    <w:abstractNumId w:val="19"/>
  </w:num>
  <w:num w:numId="39">
    <w:abstractNumId w:val="18"/>
  </w:num>
  <w:num w:numId="4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5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74B5"/>
    <w:rsid w:val="00020B8A"/>
    <w:rsid w:val="000424E6"/>
    <w:rsid w:val="00052223"/>
    <w:rsid w:val="0005791B"/>
    <w:rsid w:val="00092932"/>
    <w:rsid w:val="000A06CA"/>
    <w:rsid w:val="000B4D14"/>
    <w:rsid w:val="000C4572"/>
    <w:rsid w:val="000C6C55"/>
    <w:rsid w:val="000D2052"/>
    <w:rsid w:val="000D4E67"/>
    <w:rsid w:val="000D60FF"/>
    <w:rsid w:val="000D6E2D"/>
    <w:rsid w:val="000F4B16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6F92"/>
    <w:rsid w:val="00182ABD"/>
    <w:rsid w:val="00194822"/>
    <w:rsid w:val="00197461"/>
    <w:rsid w:val="001A79A0"/>
    <w:rsid w:val="001B7692"/>
    <w:rsid w:val="001C7B39"/>
    <w:rsid w:val="001F7588"/>
    <w:rsid w:val="00200255"/>
    <w:rsid w:val="00205F29"/>
    <w:rsid w:val="002146C2"/>
    <w:rsid w:val="002237B0"/>
    <w:rsid w:val="00237D7F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45BE"/>
    <w:rsid w:val="002F0B67"/>
    <w:rsid w:val="002F31D6"/>
    <w:rsid w:val="002F63C5"/>
    <w:rsid w:val="00300254"/>
    <w:rsid w:val="00301CE4"/>
    <w:rsid w:val="00314B84"/>
    <w:rsid w:val="00336C0F"/>
    <w:rsid w:val="003406A8"/>
    <w:rsid w:val="00360E96"/>
    <w:rsid w:val="00363359"/>
    <w:rsid w:val="003639D3"/>
    <w:rsid w:val="003701E4"/>
    <w:rsid w:val="003759BC"/>
    <w:rsid w:val="00376E9A"/>
    <w:rsid w:val="0039069E"/>
    <w:rsid w:val="003B1958"/>
    <w:rsid w:val="003B437C"/>
    <w:rsid w:val="003B6594"/>
    <w:rsid w:val="003B7527"/>
    <w:rsid w:val="003C65E5"/>
    <w:rsid w:val="003C6E67"/>
    <w:rsid w:val="003D3B0D"/>
    <w:rsid w:val="003D7B7A"/>
    <w:rsid w:val="003E05F0"/>
    <w:rsid w:val="003E26DA"/>
    <w:rsid w:val="003F4DB5"/>
    <w:rsid w:val="003F5052"/>
    <w:rsid w:val="004151BB"/>
    <w:rsid w:val="00426271"/>
    <w:rsid w:val="00426717"/>
    <w:rsid w:val="00430352"/>
    <w:rsid w:val="00441742"/>
    <w:rsid w:val="00443F70"/>
    <w:rsid w:val="00446590"/>
    <w:rsid w:val="00447473"/>
    <w:rsid w:val="00452F32"/>
    <w:rsid w:val="00457694"/>
    <w:rsid w:val="0046594A"/>
    <w:rsid w:val="0047355D"/>
    <w:rsid w:val="004735AA"/>
    <w:rsid w:val="0048343E"/>
    <w:rsid w:val="00496C63"/>
    <w:rsid w:val="004A218A"/>
    <w:rsid w:val="004B0DC2"/>
    <w:rsid w:val="004C5224"/>
    <w:rsid w:val="004D2836"/>
    <w:rsid w:val="004D4216"/>
    <w:rsid w:val="005005F9"/>
    <w:rsid w:val="00501470"/>
    <w:rsid w:val="005059DE"/>
    <w:rsid w:val="005126D5"/>
    <w:rsid w:val="00521DEC"/>
    <w:rsid w:val="00527C9F"/>
    <w:rsid w:val="0053270E"/>
    <w:rsid w:val="00535D7E"/>
    <w:rsid w:val="00541131"/>
    <w:rsid w:val="00546DA0"/>
    <w:rsid w:val="00552603"/>
    <w:rsid w:val="005706D8"/>
    <w:rsid w:val="00576B71"/>
    <w:rsid w:val="0058108C"/>
    <w:rsid w:val="00581BAF"/>
    <w:rsid w:val="005820DB"/>
    <w:rsid w:val="0059343F"/>
    <w:rsid w:val="005A310D"/>
    <w:rsid w:val="005B3C45"/>
    <w:rsid w:val="005D6979"/>
    <w:rsid w:val="005E3E4B"/>
    <w:rsid w:val="00605E9A"/>
    <w:rsid w:val="00607699"/>
    <w:rsid w:val="00610D57"/>
    <w:rsid w:val="00623B03"/>
    <w:rsid w:val="0062438B"/>
    <w:rsid w:val="00631ABF"/>
    <w:rsid w:val="00634572"/>
    <w:rsid w:val="00660413"/>
    <w:rsid w:val="006626CF"/>
    <w:rsid w:val="006649E9"/>
    <w:rsid w:val="00670F89"/>
    <w:rsid w:val="0067741B"/>
    <w:rsid w:val="00680051"/>
    <w:rsid w:val="00680E81"/>
    <w:rsid w:val="00683539"/>
    <w:rsid w:val="00692DDC"/>
    <w:rsid w:val="006E098E"/>
    <w:rsid w:val="0070083D"/>
    <w:rsid w:val="0070215E"/>
    <w:rsid w:val="00735499"/>
    <w:rsid w:val="0074140E"/>
    <w:rsid w:val="00744865"/>
    <w:rsid w:val="00745B77"/>
    <w:rsid w:val="00746793"/>
    <w:rsid w:val="00747E9D"/>
    <w:rsid w:val="00770441"/>
    <w:rsid w:val="007715C3"/>
    <w:rsid w:val="007723AE"/>
    <w:rsid w:val="007803ED"/>
    <w:rsid w:val="0078686F"/>
    <w:rsid w:val="007E2B04"/>
    <w:rsid w:val="007F7265"/>
    <w:rsid w:val="008118D8"/>
    <w:rsid w:val="00841EEE"/>
    <w:rsid w:val="00865EDD"/>
    <w:rsid w:val="00870CE9"/>
    <w:rsid w:val="00876FAB"/>
    <w:rsid w:val="008846FE"/>
    <w:rsid w:val="0089128E"/>
    <w:rsid w:val="00893F44"/>
    <w:rsid w:val="008A3162"/>
    <w:rsid w:val="008A7E6F"/>
    <w:rsid w:val="00904548"/>
    <w:rsid w:val="00932150"/>
    <w:rsid w:val="0093397B"/>
    <w:rsid w:val="009348F0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A02DED"/>
    <w:rsid w:val="00A248EB"/>
    <w:rsid w:val="00A308C1"/>
    <w:rsid w:val="00A377AD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20B6"/>
    <w:rsid w:val="00B076A1"/>
    <w:rsid w:val="00B22661"/>
    <w:rsid w:val="00B41C8D"/>
    <w:rsid w:val="00B47697"/>
    <w:rsid w:val="00B53FF6"/>
    <w:rsid w:val="00B6671A"/>
    <w:rsid w:val="00B71F1A"/>
    <w:rsid w:val="00B765D5"/>
    <w:rsid w:val="00B86ADD"/>
    <w:rsid w:val="00B90F2A"/>
    <w:rsid w:val="00B93447"/>
    <w:rsid w:val="00B94263"/>
    <w:rsid w:val="00BA12BE"/>
    <w:rsid w:val="00BB0001"/>
    <w:rsid w:val="00BB53B7"/>
    <w:rsid w:val="00BC6357"/>
    <w:rsid w:val="00BC6D4E"/>
    <w:rsid w:val="00BE24FA"/>
    <w:rsid w:val="00BE67EB"/>
    <w:rsid w:val="00BF2B63"/>
    <w:rsid w:val="00C01772"/>
    <w:rsid w:val="00C025BD"/>
    <w:rsid w:val="00C170A9"/>
    <w:rsid w:val="00C27988"/>
    <w:rsid w:val="00C43CC2"/>
    <w:rsid w:val="00C71546"/>
    <w:rsid w:val="00C86D5C"/>
    <w:rsid w:val="00CB5E78"/>
    <w:rsid w:val="00CD1C04"/>
    <w:rsid w:val="00CD1DF8"/>
    <w:rsid w:val="00CF062D"/>
    <w:rsid w:val="00CF35F4"/>
    <w:rsid w:val="00D064F5"/>
    <w:rsid w:val="00D14D89"/>
    <w:rsid w:val="00D238AB"/>
    <w:rsid w:val="00D4462B"/>
    <w:rsid w:val="00D477F1"/>
    <w:rsid w:val="00D55FE9"/>
    <w:rsid w:val="00D64B3D"/>
    <w:rsid w:val="00D7318C"/>
    <w:rsid w:val="00D90857"/>
    <w:rsid w:val="00D93AED"/>
    <w:rsid w:val="00DA5F92"/>
    <w:rsid w:val="00DB629D"/>
    <w:rsid w:val="00DC2B52"/>
    <w:rsid w:val="00DC4E85"/>
    <w:rsid w:val="00DD0FD3"/>
    <w:rsid w:val="00DE17D7"/>
    <w:rsid w:val="00E032FE"/>
    <w:rsid w:val="00E03E89"/>
    <w:rsid w:val="00E158E9"/>
    <w:rsid w:val="00E159A4"/>
    <w:rsid w:val="00E31307"/>
    <w:rsid w:val="00E43576"/>
    <w:rsid w:val="00E509B4"/>
    <w:rsid w:val="00E516D3"/>
    <w:rsid w:val="00E55679"/>
    <w:rsid w:val="00E75E19"/>
    <w:rsid w:val="00E80065"/>
    <w:rsid w:val="00E85D4B"/>
    <w:rsid w:val="00E9292F"/>
    <w:rsid w:val="00E92D38"/>
    <w:rsid w:val="00E93B10"/>
    <w:rsid w:val="00EA75D9"/>
    <w:rsid w:val="00EB0C04"/>
    <w:rsid w:val="00EB3552"/>
    <w:rsid w:val="00EF3874"/>
    <w:rsid w:val="00F07444"/>
    <w:rsid w:val="00F218D4"/>
    <w:rsid w:val="00F22160"/>
    <w:rsid w:val="00F23225"/>
    <w:rsid w:val="00F831CD"/>
    <w:rsid w:val="00F83603"/>
    <w:rsid w:val="00F911F9"/>
    <w:rsid w:val="00F937F5"/>
    <w:rsid w:val="00FA1C19"/>
    <w:rsid w:val="00FC0966"/>
    <w:rsid w:val="00FC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Ind w:type="dxa" w:w="0"/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C4E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E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E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E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E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Ind w:type="dxa" w:w="0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DC4E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E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E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E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E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listopada 2016.</izvorni_sadrzaj>
    <derivirana_varijabla naziv="DomainObject.StvarniPocetakDatum_1">13. listopada 2016.</derivirana_varijabla>
  </DomainObject.StvarniPocetakDatum>
  <DomainObject.StvarniZavrsetakDatum>
    <izvorni_sadrzaj>13. listopada 2016.</izvorni_sadrzaj>
    <derivirana_varijabla naziv="DomainObject.StvarniZavrsetakDatum_1">13. listopada 2016.</derivirana_varijabla>
  </DomainObject.StvarniZavrsetakDatum>
  <DomainObject.PlaniraniZavrsetakDatum>
    <izvorni_sadrzaj>13. listopada 2016.</izvorni_sadrzaj>
    <derivirana_varijabla naziv="DomainObject.PlaniraniZavrsetakDatum_1">13. listopada 2016.</derivirana_varijabla>
  </DomainObject.PlaniraniZavrsetakDatum>
  <DomainObject.PlaniraniPocetakDatum>
    <izvorni_sadrzaj>13. listopada 2016.</izvorni_sadrzaj>
    <derivirana_varijabla naziv="DomainObject.PlaniraniPocetakDatum_1">13. listopada 2016.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13:45</izvorni_sadrzaj>
    <derivirana_varijabla naziv="DomainObject.StvarniZavrsetakVrijeme_1">13:45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>HRVATSKA AGENCIJA ZA MALO GOSPODARSTVO, INOVACIJE I INVESTICIJE</item>
      <item>VINOGRADARSTVO BENKEK proizvodnja vina, turizam i usluge, d.o.o.</item>
      <item>Odvjetničko društvo Hanžeković &amp; Partneri društvo s ograničenom odgovornošću</item>
      <item>Financijska agencija</item>
      <item>MIROSLAV LOVREKOVIĆ</item>
      <item>HRVATSKA AGENCIJA ZA MALO GOSPODARSTVO, INOVACIJE I INVESTICIJE</item>
    </izvorni_sadrzaj>
    <derivirana_varijabla naziv="DomainObject.UcesnikSudskeRadnjeListNaziv_1">
      <item>HRVATSKA AGENCIJA ZA MALO GOSPODARSTVO, INOVACIJE I INVESTICIJE</item>
      <item>VINOGRADARSTVO BENKEK proizvodnja vina, turizam i usluge, d.o.o.</item>
      <item>Odvjetničko društvo Hanžeković &amp; Partneri društvo s ograničenom odgovornošću</item>
      <item>Financijska agencija</item>
      <item>MIROSLAV LOVREKOVIĆ</item>
      <item>HRVATSKA AGENCIJA ZA MALO GOSPODARSTVO, INOVACIJE I INVESTICIJE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2013.</izvorni_sadrzaj>
    <derivirana_varijabla naziv="DomainObject.Predmet.DatumOsnivanja_1">18.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St-438/2013</izvorni_sadrzaj>
    <derivirana_varijabla naziv="DomainObject.Predmet.OznakaBroj_1">St-438/2013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NN. 9 od 26.01.2015</izvorni_sadrzaj>
    <derivirana_varijabla naziv="DomainObject.Predmet.PrimjedbaSuca_1">Oglas o otv. st. NN. 9 od 26.01.2015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VINOGRADARSTVO BENKEK proizvodnja vina, turizam i usluge, d.o.o.</izvorni_sadrzaj>
    <derivirana_varijabla naziv="DomainObject.Predmet.ProtustrankaFormated_1">  VINOGRADARSTVO BENKEK proizvodnja vina, turizam i usluge, d.o.o.</derivirana_varijabla>
  </DomainObject.Predmet.ProtustrankaFormated>
  <DomainObject.Predmet.ProtustrankaFormatedOIB>
    <izvorni_sadrzaj>  VINOGRADARSTVO BENKEK proizvodnja vina, turizam i usluge, d.o.o., OIB 76288657563</izvorni_sadrzaj>
    <derivirana_varijabla naziv="DomainObject.Predmet.ProtustrankaFormatedOIB_1">  VINOGRADARSTVO BENKEK proizvodnja vina, turizam i usluge, d.o.o., OIB 76288657563</derivirana_varijabla>
  </DomainObject.Predmet.ProtustrankaFormatedOIB>
  <DomainObject.Predmet.ProtustrankaFormatedWithAdress>
    <izvorni_sadrzaj> VINOGRADARSTVO BENKEK proizvodnja vina, turizam i usluge, d.o.o., Ljudevita Gaja 23, Virje</izvorni_sadrzaj>
    <derivirana_varijabla naziv="DomainObject.Predmet.ProtustrankaFormatedWithAdress_1"> VINOGRADARSTVO BENKEK proizvodnja vina, turizam i usluge, d.o.o., Ljudevita Gaja 23, Virje</derivirana_varijabla>
  </DomainObject.Predmet.ProtustrankaFormatedWithAdress>
  <DomainObject.Predmet.ProtustrankaFormatedWithAdressOIB>
    <izvorni_sadrzaj> VINOGRADARSTVO BENKEK proizvodnja vina, turizam i usluge, d.o.o., OIB 76288657563, Ljudevita Gaja 23, Virje</izvorni_sadrzaj>
    <derivirana_varijabla naziv="DomainObject.Predmet.ProtustrankaFormatedWithAdressOIB_1"> VINOGRADARSTVO BENKEK proizvodnja vina, turizam i usluge, d.o.o., OIB 76288657563, Ljudevita Gaja 23, Virje</derivirana_varijabla>
  </DomainObject.Predmet.ProtustrankaFormatedWithAdressOIB>
  <DomainObject.Predmet.ProtustrankaWithAdress>
    <izvorni_sadrzaj>VINOGRADARSTVO BENKEK proizvodnja vina, turizam i usluge, d.o.o. Ljudevita Gaja 23, Virje</izvorni_sadrzaj>
    <derivirana_varijabla naziv="DomainObject.Predmet.ProtustrankaWithAdress_1">VINOGRADARSTVO BENKEK proizvodnja vina, turizam i usluge, d.o.o. Ljudevita Gaja 23, Virje</derivirana_varijabla>
  </DomainObject.Predmet.ProtustrankaWithAdress>
  <DomainObject.Predmet.ProtustrankaWithAdressOIB>
    <izvorni_sadrzaj>VINOGRADARSTVO BENKEK proizvodnja vina, turizam i usluge, d.o.o., OIB 76288657563, Ljudevita Gaja 23, Virje</izvorni_sadrzaj>
    <derivirana_varijabla naziv="DomainObject.Predmet.ProtustrankaWithAdressOIB_1">VINOGRADARSTVO BENKEK proizvodnja vina, turizam i usluge, d.o.o., OIB 76288657563, Ljudevita Gaja 23, Virje</derivirana_varijabla>
  </DomainObject.Predmet.ProtustrankaWithAdressOIB>
  <DomainObject.Predmet.ProtustrankaNazivFormated>
    <izvorni_sadrzaj>VINOGRADARSTVO BENKEK proizvodnja vina, turizam i usluge, d.o.o.</izvorni_sadrzaj>
    <derivirana_varijabla naziv="DomainObject.Predmet.ProtustrankaNazivFormated_1">VINOGRADARSTVO BENKEK proizvodnja vina, turizam i usluge, d.o.o.</derivirana_varijabla>
  </DomainObject.Predmet.ProtustrankaNazivFormated>
  <DomainObject.Predmet.ProtustrankaNazivFormatedOIB>
    <izvorni_sadrzaj>VINOGRADARSTVO BENKEK proizvodnja vina, turizam i usluge, d.o.o., OIB 76288657563</izvorni_sadrzaj>
    <derivirana_varijabla naziv="DomainObject.Predmet.ProtustrankaNazivFormatedOIB_1">VINOGRADARSTVO BENKEK proizvodnja vina, turizam i usluge, d.o.o., OIB 76288657563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VINOGRADARSTVO BENKEK proizvodnja vina, turizam i usluge, d.o.o.</item>
    </izvorni_sadrzaj>
    <derivirana_varijabla naziv="DomainObject.Predmet.ProtuStrankaListFormated_1">
      <item>VINOGRADARSTVO BENKEK proizvodnja vina, turizam i usluge, d.o.o.</item>
    </derivirana_varijabla>
  </DomainObject.Predmet.ProtuStrankaListFormated>
  <DomainObject.Predmet.ProtuStrankaListFormatedOIB>
    <izvorni_sadrzaj>
      <item>VINOGRADARSTVO BENKEK proizvodnja vina, turizam i usluge, d.o.o., OIB 76288657563</item>
    </izvorni_sadrzaj>
    <derivirana_varijabla naziv="DomainObject.Predmet.ProtuStrankaListFormatedOIB_1">
      <item>VINOGRADARSTVO BENKEK proizvodnja vina, turizam i usluge, d.o.o., OIB 76288657563</item>
    </derivirana_varijabla>
  </DomainObject.Predmet.ProtuStrankaListFormatedOIB>
  <DomainObject.Predmet.ProtuStrankaListFormatedWithAdress>
    <izvorni_sadrzaj>
      <item>VINOGRADARSTVO BENKEK proizvodnja vina, turizam i usluge, d.o.o., Ljudevita Gaja 23, Virje</item>
    </izvorni_sadrzaj>
    <derivirana_varijabla naziv="DomainObject.Predmet.ProtuStrankaListFormatedWithAdress_1">
      <item>VINOGRADARSTVO BENKEK proizvodnja vina, turizam i usluge, d.o.o., Ljudevita Gaja 23, Virje</item>
    </derivirana_varijabla>
  </DomainObject.Predmet.ProtuStrankaListFormatedWithAdress>
  <DomainObject.Predmet.ProtuStrankaListFormatedWithAdressOIB>
    <izvorni_sadrzaj>
      <item>VINOGRADARSTVO BENKEK proizvodnja vina, turizam i usluge, d.o.o., OIB 76288657563, Ljudevita Gaja 23, Virje</item>
    </izvorni_sadrzaj>
    <derivirana_varijabla naziv="DomainObject.Predmet.ProtuStrankaListFormatedWithAdressOIB_1">
      <item>VINOGRADARSTVO BENKEK proizvodnja vina, turizam i usluge, d.o.o., OIB 76288657563, Ljudevita Gaja 23, Virje</item>
    </derivirana_varijabla>
  </DomainObject.Predmet.ProtuStrankaListFormatedWithAdressOIB>
  <DomainObject.Predmet.ProtuStrankaListNazivFormated>
    <izvorni_sadrzaj>
      <item>VINOGRADARSTVO BENKEK proizvodnja vina, turizam i usluge, d.o.o.</item>
    </izvorni_sadrzaj>
    <derivirana_varijabla naziv="DomainObject.Predmet.ProtuStrankaListNazivFormated_1">
      <item>VINOGRADARSTVO BENKEK proizvodnja vina, turizam i usluge, d.o.o.</item>
    </derivirana_varijabla>
  </DomainObject.Predmet.ProtuStrankaListNazivFormated>
  <DomainObject.Predmet.ProtuStrankaListNazivFormatedOIB>
    <izvorni_sadrzaj>
      <item>VINOGRADARSTVO BENKEK proizvodnja vina, turizam i usluge, d.o.o., OIB 76288657563</item>
    </izvorni_sadrzaj>
    <derivirana_varijabla naziv="DomainObject.Predmet.ProtuStrankaListNazivFormatedOIB_1">
      <item>VINOGRADARSTVO BENKEK proizvodnja vina, turizam i usluge, d.o.o., OIB 76288657563</item>
    </derivirana_varijabla>
  </DomainObject.Predmet.ProtuStrankaListNazivFormatedOIB>
  <DomainObject.Predmet.OstaliList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Formated>
  <DomainObject.Predmet.OstaliList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izvorni_sadrzaj>
    <derivirana_varijabla naziv="DomainObject.Predmet.OstaliListFormatedWithAdress_1">
      <item>MIROSLAV LOVREKOVIĆ, K. Heruca 81, 48260 Križevci</item>
      <item>HRVATSKA AGENCIJA ZA MALO GOSPODARSTVO, INOVACIJE I INVESTICIJE, Prilaz Gjure Deželića 7, 10000 Zagreb</item>
      <item>HRVATSKA AGENCIJA ZA MALO GOSPODARSTVO, INOVACIJE I INVESTICIJE, Ksaver 208, 10000 Zagreb</item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MIROSLAV LOVREKOVIĆ, OIB 99461552363, K. Heruca 81, 48260 Križevci</item>
      <item>HRVATSKA AGENCIJA ZA MALO GOSPODARSTVO, INOVACIJE I INVESTICIJE, OIB 25609559342, Prilaz Gjure Deželića 7, 10000 Zagreb</item>
      <item>HRVATSKA AGENCIJA ZA MALO GOSPODARSTVO, INOVACIJE I INVESTICIJE, OIB 25609559342, Ksaver 208, 10000 Zagreb</item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OstaliListNazivFormated_1"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OstaliListNazivFormated>
  <DomainObject.Predmet.OstaliListNazivFormatedOIB>
    <izvorni_sadrzaj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izvorni_sadrzaj>
    <derivirana_varijabla naziv="DomainObject.Predmet.OstaliListNazivFormatedOIB_1">
      <item>MIROSLAV LOVREKOVIĆ, OIB 99461552363</item>
      <item>HRVATSKA AGENCIJA ZA MALO GOSPODARSTVO, INOVACIJE I INVESTICIJE, OIB 25609559342</item>
      <item>HRVATSKA AGENCIJA ZA MALO GOSPODARSTVO, INOVACIJE I INVESTICIJE, OIB 25609559342</item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VINOGRADARSTVO BENKEK proizvodnja vina, turizam i usluge, d.o.o.</izvorni_sadrzaj>
    <derivirana_varijabla naziv="DomainObject.Predmet.ProtustrankaIDrugi_1">VINOGRADARSTVO BENKEK proizvodnja vina, turizam i usluge,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VINOGRADARSTVO BENKEK proizvodnja vina, turizam i usluge, d.o.o., OIB 76288657563, Ljudevita Gaja 23, Virje</izvorni_sadrzaj>
    <derivirana_varijabla naziv="DomainObject.Predmet.ProtustrankaIDrugiAdressOIB_1">VINOGRADARSTVO BENKEK proizvodnja vina, turizam i usluge, d.o.o., OIB 76288657563, Ljudevita Gaja 23,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izvorni_sadrzaj>
    <derivirana_varijabla naziv="DomainObject.Predmet.SudioniciListNaziv_1">
      <item>Financijska agencija</item>
      <item>VINOGRADARSTVO BENKEK proizvodnja vina, turizam i usluge, d.o.o.</item>
      <item>MIROSLAV LOVREKOVIĆ</item>
      <item>HRVATSKA AGENCIJA ZA MALO GOSPODARSTVO, INOVACIJE I INVESTICIJE</item>
      <item>HRVATSKA AGENCIJA ZA MALO GOSPODARSTVO, INOVACIJE I INVESTICIJE</item>
      <item>Odvjetničko društvo Hanžeković &amp; Partneri društvo s ograničenom odgovornošću</item>
    </derivirana_varijabla>
  </DomainObject.Predmet.SudioniciListNaziv>
  <DomainObject.Predmet.SudioniciListAdressOIB>
    <izvorni_sadrzaj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Financijska agencija, OIB 85821130368, Ulica grada Vukovara 70,10000 Zagreb</item>
      <item>VINOGRADARSTVO BENKEK proizvodnja vina, turizam i usluge, d.o.o., OIB 76288657563, Ljudevita Gaja 23,Virje</item>
      <item>MIROSLAV LOVREKOVIĆ, OIB 99461552363, K. Heruca 81,48260 Križevci</item>
      <item>HRVATSKA AGENCIJA ZA MALO GOSPODARSTVO, INOVACIJE I INVESTICIJE, OIB 25609559342, Prilaz Gjure Deželića 7,10000 Zagreb</item>
      <item>HRVATSKA AGENCIJA ZA MALO GOSPODARSTVO, INOVACIJE I INVESTICIJE, OIB 25609559342, Ksaver 208,10000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76288657563</item>
      <item>, OIB 99461552363</item>
      <item>, OIB 25609559342</item>
      <item>, OIB 25609559342</item>
      <item>, OIB 85127306373</item>
    </izvorni_sadrzaj>
    <derivirana_varijabla naziv="DomainObject.Predmet.SudioniciListNazivOIB_1">
      <item>, OIB 85821130368</item>
      <item>, OIB 76288657563</item>
      <item>, OIB 99461552363</item>
      <item>, OIB 25609559342</item>
      <item>, OIB 25609559342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Lovreković, OIB 99461552363, Krunoslava Heruca 81 Križevci</item>
    </izvorni_sadrzaj>
    <derivirana_varijabla naziv="DomainObject.Predmet.StecajniUpraviteljiListAddressOIB_1">
      <item>Miroslav Lovreković, OIB 99461552363, Krunoslava Heruca 81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D940E-4263-4256-A0B4-6FBF8270F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2857</properties:Characters>
  <properties:Lines>81</properties:Lines>
  <properties:Paragraphs>26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2016-10-13T11:45:00Z</cp:lastPrinted>
  <dcterms:modified xmlns:xsi="http://www.w3.org/2001/XMLSchema-instance" xsi:type="dcterms:W3CDTF">2016-10-14T07:08:00Z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