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03d4" w14:paraId="c3403d4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8962DB">
        <w:t xml:space="preserve">  </w:t>
      </w:r>
      <w:r w:rsidRPr="006549AC">
        <w:t xml:space="preserve">   </w:t>
      </w:r>
      <w:r w:rsidR="00FC387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8962DB" w:rsidP="00B474C8" w:rsidR="00B474C8" w:rsidRPr="006549AC">
      <w:pPr>
        <w:rPr>
          <w:bCs/>
        </w:rPr>
      </w:pPr>
      <w:r>
        <w:rPr>
          <w:bCs/>
        </w:rPr>
        <w:t xml:space="preserve">  </w:t>
      </w:r>
      <w:r w:rsidR="00B474C8" w:rsidRPr="006549AC">
        <w:rPr>
          <w:bCs/>
        </w:rPr>
        <w:t>REPUBLIKA 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8962DB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8962DB" w:rsidP="008962DB" w:rsidR="008962DB" w:rsidRPr="006549AC">
      <w:pPr>
        <w:ind w:firstLine="708"/>
        <w:rPr>
          <w:rStyle w:val="Brojstranice"/>
        </w:rPr>
      </w:pPr>
    </w:p>
    <w:p w:rsidRDefault="008962DB" w:rsidP="00B474C8" w:rsidR="008962DB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</w:t>
      </w:r>
      <w:r>
        <w:rPr>
          <w:bCs/>
        </w:rPr>
        <w:t xml:space="preserve">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526DF9" w:rsidP="00DC134D" w:rsidR="00B474C8">
      <w:pPr>
        <w:ind w:firstLine="708"/>
        <w:jc w:val="both"/>
        <w:rPr>
          <w:rStyle w:val="Brojstranice"/>
        </w:rPr>
      </w:pPr>
      <w:r w:rsidRPr="00526DF9">
        <w:rPr>
          <w:rStyle w:val="Brojstranice"/>
        </w:rPr>
        <w:t>Trgovački sud u Pazinu, po stečajnom sucu Ivanu Dujiću, u stečajnom postupku nad dužnikom PIRATAE TOURS j.d.o.o. u stečaju Vrsar, Stancija Velika 1, OIB 62789501263</w:t>
      </w:r>
      <w:r w:rsidR="00BE1F60">
        <w:rPr>
          <w:rStyle w:val="Brojstranice"/>
        </w:rPr>
        <w:t>, 04</w:t>
      </w:r>
      <w:r w:rsidR="00B474C8" w:rsidRPr="006549AC">
        <w:rPr>
          <w:rStyle w:val="Brojstranice"/>
        </w:rPr>
        <w:t xml:space="preserve">. </w:t>
      </w:r>
      <w:r w:rsidR="00AC6E15">
        <w:rPr>
          <w:rStyle w:val="Brojstranice"/>
        </w:rPr>
        <w:t>rujna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8962DB" w:rsidP="00DC134D" w:rsidR="008962DB" w:rsidRPr="006549AC">
      <w:pPr>
        <w:ind w:firstLine="708"/>
        <w:jc w:val="both"/>
        <w:rPr>
          <w:rStyle w:val="Brojstranice"/>
        </w:rPr>
      </w:pPr>
    </w:p>
    <w:p w:rsidRDefault="00A77CF6" w:rsidP="00A77CF6" w:rsidR="00D57C1C" w:rsidRPr="006549AC">
      <w:pPr>
        <w:ind w:firstLine="708"/>
      </w:pPr>
      <w:r w:rsidRPr="006549AC">
        <w:t xml:space="preserve">                                                       </w:t>
      </w:r>
      <w:r w:rsidR="00D57C1C"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526DF9">
        <w:t>Zdravku</w:t>
      </w:r>
      <w:r w:rsidR="00526DF9" w:rsidRPr="00526DF9">
        <w:t xml:space="preserve"> Čupković</w:t>
      </w:r>
      <w:r w:rsidR="00526DF9">
        <w:t>u</w:t>
      </w:r>
      <w:r w:rsidR="00526DF9" w:rsidRPr="00526DF9">
        <w:t xml:space="preserve"> iz Rijeke, Gnambova 2/III, OIB 74095088079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iznosu od </w:t>
      </w:r>
      <w:r w:rsidR="00BE1F60">
        <w:t>1.9</w:t>
      </w:r>
      <w:r w:rsidR="00AC6E15">
        <w:t>1</w:t>
      </w:r>
      <w:r w:rsidR="00BE1F60">
        <w:t>0,00</w:t>
      </w:r>
      <w:r w:rsidR="0006203A" w:rsidRPr="006549AC">
        <w:t xml:space="preserve"> kuna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 w:rsidRPr="006549AC">
      <w:pPr>
        <w:jc w:val="both"/>
      </w:pPr>
      <w:r w:rsidRPr="006549AC">
        <w:tab/>
        <w:t xml:space="preserve">U podnesku od </w:t>
      </w:r>
      <w:r w:rsidR="00AC6E15">
        <w:t>11</w:t>
      </w:r>
      <w:r w:rsidRPr="006549AC">
        <w:t xml:space="preserve">. </w:t>
      </w:r>
      <w:r w:rsidR="00AC6E15">
        <w:t>kolovoza</w:t>
      </w:r>
      <w:r w:rsidRPr="006549AC">
        <w:t xml:space="preserve"> 2017. stečajni upravitelj je zatražio odobrenje troškova</w:t>
      </w:r>
      <w:r w:rsidR="00AC6E15">
        <w:t xml:space="preserve"> za razdoblje od 27.04.2017. do 31.07.2017</w:t>
      </w:r>
      <w:r w:rsidR="00BE1F60">
        <w:t>.</w:t>
      </w:r>
    </w:p>
    <w:p w:rsidRDefault="00544D8B" w:rsidP="00BE1F60" w:rsidR="00BE1F60" w:rsidRPr="006549AC">
      <w:pPr>
        <w:jc w:val="both"/>
      </w:pPr>
      <w:r w:rsidRPr="006549AC">
        <w:tab/>
      </w:r>
      <w:r w:rsidR="00464E48" w:rsidRPr="006549AC">
        <w:t xml:space="preserve">Stečajni sudac ocijenio je osnovanim putne troškove u iznosu od </w:t>
      </w:r>
      <w:r w:rsidR="00BE1F60">
        <w:t>1.</w:t>
      </w:r>
      <w:r w:rsidR="00AC6E15">
        <w:t>694</w:t>
      </w:r>
      <w:r w:rsidR="00BE1F60">
        <w:t>,00 k</w:t>
      </w:r>
      <w:r w:rsidR="00AC6E15">
        <w:t>n</w:t>
      </w:r>
      <w:r w:rsidR="00BE1F60">
        <w:t xml:space="preserve"> te </w:t>
      </w:r>
      <w:r w:rsidR="00464E48" w:rsidRPr="006549AC">
        <w:t xml:space="preserve">troškove </w:t>
      </w:r>
      <w:r w:rsidR="00BE1F60">
        <w:t xml:space="preserve">mobitela </w:t>
      </w:r>
      <w:r w:rsidR="00464E48" w:rsidRPr="006549AC">
        <w:t xml:space="preserve">u iznosu od </w:t>
      </w:r>
      <w:r w:rsidR="00AC6E15">
        <w:t>216</w:t>
      </w:r>
      <w:r w:rsidR="00BE1F60">
        <w:t>,00 k</w:t>
      </w:r>
      <w:r w:rsidR="00AC6E15">
        <w:t>n</w:t>
      </w:r>
      <w:r w:rsidR="00464E48" w:rsidRPr="006549AC">
        <w:t xml:space="preserve"> - ukupno </w:t>
      </w:r>
      <w:r w:rsidR="00BE1F60">
        <w:t>1.9</w:t>
      </w:r>
      <w:r w:rsidR="00AC6E15">
        <w:t>1</w:t>
      </w:r>
      <w:r w:rsidR="00BE1F60">
        <w:t>0,00 k</w:t>
      </w:r>
      <w:r w:rsidR="00AC6E15">
        <w:t>n</w:t>
      </w:r>
      <w:r w:rsidR="00BE1F60">
        <w:t>.</w:t>
      </w:r>
    </w:p>
    <w:p w:rsidRDefault="005841D2" w:rsidP="003E6B24" w:rsidR="001A1342" w:rsidRPr="006549AC">
      <w:pPr>
        <w:jc w:val="both"/>
      </w:pPr>
      <w:r w:rsidRPr="006549AC">
        <w:t xml:space="preserve"> </w:t>
      </w:r>
      <w:r w:rsidR="003E6B24" w:rsidRPr="006549AC">
        <w:tab/>
      </w:r>
      <w:r w:rsidR="001E275E" w:rsidRPr="006549AC">
        <w:t>S obzirom na sve navedeno</w:t>
      </w:r>
      <w:r w:rsidR="00BE1F60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3573E1" w:rsidP="00E97C01" w:rsidR="00D57C1C" w:rsidRPr="006549AC">
      <w:pPr>
        <w:jc w:val="both"/>
      </w:pPr>
      <w:r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E97C01" w:rsidRPr="006549AC">
        <w:tab/>
      </w:r>
      <w:r w:rsidR="00D57C1C" w:rsidRPr="006549AC">
        <w:t xml:space="preserve">U Pazinu, </w:t>
      </w:r>
      <w:r w:rsidR="00BE1F60">
        <w:t>04</w:t>
      </w:r>
      <w:r w:rsidR="00964990" w:rsidRPr="006549AC">
        <w:t>.</w:t>
      </w:r>
      <w:r w:rsidR="00C9335F" w:rsidRPr="006549AC">
        <w:t xml:space="preserve"> </w:t>
      </w:r>
      <w:r w:rsidR="00AC6E15">
        <w:t>rujna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FC3873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Zdravku</w:t>
      </w:r>
      <w:r w:rsidR="00526DF9" w:rsidRPr="00526DF9">
        <w:t xml:space="preserve"> Čupković</w:t>
      </w:r>
      <w:r w:rsidR="00526DF9">
        <w:t>u</w:t>
      </w:r>
      <w:r w:rsidR="00526DF9" w:rsidRPr="00526DF9">
        <w:t xml:space="preserve"> iz Rijeke, Gnambova 2/III</w:t>
      </w:r>
    </w:p>
    <w:sectPr w:rsidSect="008962DB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7F" w:rsidR="00D3727F">
      <w:r>
        <w:separator/>
      </w:r>
    </w:p>
  </w:endnote>
  <w:endnote w:id="0" w:type="continuationSeparator">
    <w:p w:rsidRDefault="00D3727F" w:rsidR="00D37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7F" w:rsidR="00D3727F">
      <w:r>
        <w:separator/>
      </w:r>
    </w:p>
  </w:footnote>
  <w:footnote w:id="0" w:type="continuationSeparator">
    <w:p w:rsidRDefault="00D3727F" w:rsidR="00D372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2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BE1F60" w:rsidRPr="00BE1F60">
      <w:t>Posl. br. 10 St-823/16-41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3E6B24">
      <w:t>Posl. br. 10 St-</w:t>
    </w:r>
    <w:r w:rsidR="00BE1F60">
      <w:t>823</w:t>
    </w:r>
    <w:r w:rsidR="00DC134D">
      <w:t>/1</w:t>
    </w:r>
    <w:r w:rsidR="008374C4">
      <w:t>6-</w:t>
    </w:r>
    <w:r w:rsidR="00AC6E15">
      <w:t>50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243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C5C"/>
    <w:rsid w:val="00464E48"/>
    <w:rsid w:val="00473C77"/>
    <w:rsid w:val="00474E1E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26DF9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2DB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06BD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AC6E15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3727F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33BD1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3873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F4C3E-B6F8-49C6-B439-0F6666E92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304</properties:Words>
  <properties:Characters>1492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2017-09-04T11:06:00Z</dcterms:created>
  <dc:creator>drabar</dc:creator>
  <cp:lastModifiedBy>Sanja Lakošeljac</cp:lastModifiedBy>
  <cp:lastPrinted>2010-08-27T06:20:00Z</cp:lastPrinted>
  <dcterms:modified xmlns:xsi="http://www.w3.org/2001/XMLSchema-instance" xsi:type="dcterms:W3CDTF">2017-09-04T11:08:00Z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