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db02" w14:paraId="a23db02" w:rsidRDefault="00543F8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3F82" w:rsidP="00543F82" w:rsidR="00AE649C">
      <w:pPr>
        <w:pStyle w:val="NormaleSPIS"/>
        <w:spacing w:after="0"/>
      </w:pPr>
      <w:r>
        <w:t xml:space="preserve">       Republika Hrvatska</w:t>
      </w:r>
    </w:p>
    <w:p w:rsidRDefault="00543F82" w:rsidP="00543F82" w:rsidR="00543F82">
      <w:pPr>
        <w:pStyle w:val="NormaleSPIS"/>
        <w:spacing w:after="0"/>
      </w:pPr>
      <w:r>
        <w:t xml:space="preserve">     Trgovački sud u Bjelovaru</w:t>
      </w:r>
    </w:p>
    <w:p w:rsidRDefault="00543F82" w:rsidP="00543F82" w:rsidR="00543F82">
      <w:pPr>
        <w:pStyle w:val="NormaleSPIS"/>
        <w:spacing w:after="0"/>
      </w:pPr>
      <w:r>
        <w:t>Bjelovar, Šetalište dr.I.Lebovića 42.</w:t>
      </w:r>
    </w:p>
    <w:p w:rsidRDefault="00543F82" w:rsidP="00543F82" w:rsidR="00543F82">
      <w:pPr>
        <w:pStyle w:val="NormaleSPIS"/>
        <w:jc w:val="right"/>
        <w:rPr>
          <w:b/>
        </w:rPr>
      </w:pPr>
      <w:r>
        <w:t>Poslovni broj:7 St-262/2018-13</w:t>
      </w:r>
    </w:p>
    <w:p w:rsidRDefault="00543F82" w:rsidP="00543F82" w:rsidR="00543F82">
      <w:pPr>
        <w:jc w:val="center"/>
      </w:pPr>
      <w:r>
        <w:t>U   I M E  R E P U B L I K E   H R V A T S K E</w:t>
      </w:r>
    </w:p>
    <w:p w:rsidRDefault="00543F82" w:rsidP="00543F82" w:rsidR="00543F82">
      <w:pPr>
        <w:jc w:val="center"/>
      </w:pPr>
      <w:r>
        <w:t>R J E Š E N J E</w:t>
      </w:r>
    </w:p>
    <w:p w:rsidRDefault="00543F82" w:rsidP="00543F82" w:rsidR="00543F82">
      <w:pPr>
        <w:ind w:firstLine="720"/>
        <w:jc w:val="both"/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 85821130368, RC Zagreb, Trg svibanjskih žrtava 1995. 1, za otvaranje stečajnog postupka nad dužnikom STUPNIK GRADNJA d.o.o. za proizvodnju, trgovinu i usluge iz Zagreba, </w:t>
      </w:r>
      <w:proofErr w:type="spellStart"/>
      <w:r>
        <w:t>Majdačka</w:t>
      </w:r>
      <w:proofErr w:type="spellEnd"/>
      <w:r>
        <w:t xml:space="preserve"> 10, MBS 080348643, OIB 43351229623, 28. kolovoza 2018.</w:t>
      </w:r>
    </w:p>
    <w:p w:rsidRDefault="00543F82" w:rsidP="00543F82" w:rsidR="00543F82">
      <w:pPr>
        <w:jc w:val="center"/>
        <w:rPr>
          <w:b/>
        </w:rPr>
      </w:pPr>
      <w:r>
        <w:t>r i j e š i o   j e</w:t>
      </w:r>
    </w:p>
    <w:p w:rsidRDefault="00543F82" w:rsidP="00543F82" w:rsidR="00543F82">
      <w:pPr>
        <w:jc w:val="both"/>
        <w:rPr>
          <w:szCs w:val="20"/>
        </w:rPr>
      </w:pPr>
      <w:r>
        <w:rPr>
          <w:b/>
        </w:rPr>
        <w:tab/>
      </w:r>
      <w:r>
        <w:t xml:space="preserve">1.Obustavlja se postupak radi utvrđivanja uvjeta za otvaranje stečajnog postupka nad dužnikom STUPNIK GRADNJA d.o.o. za proizvodnju, trgovinu i usluge iz Zagreba, </w:t>
      </w:r>
      <w:proofErr w:type="spellStart"/>
      <w:r>
        <w:t>Majdačka</w:t>
      </w:r>
      <w:proofErr w:type="spellEnd"/>
      <w:r>
        <w:t xml:space="preserve"> 10, MBS 080348643, OIB 43351229623.</w:t>
      </w:r>
    </w:p>
    <w:p w:rsidRDefault="00543F82" w:rsidP="00543F82" w:rsidR="00543F82">
      <w:pPr>
        <w:ind w:firstLine="720"/>
        <w:jc w:val="both"/>
      </w:pPr>
      <w:r>
        <w:t>2</w:t>
      </w:r>
      <w:r>
        <w:rPr>
          <w:b/>
        </w:rPr>
        <w:t>.</w:t>
      </w:r>
      <w:r>
        <w:t xml:space="preserve">Privremeni stečajni upravitelj Daniel </w:t>
      </w:r>
      <w:proofErr w:type="spellStart"/>
      <w:r>
        <w:t>Deković</w:t>
      </w:r>
      <w:proofErr w:type="spellEnd"/>
      <w:r>
        <w:t xml:space="preserve"> iz Zagreba, Novačka 329, OIB 76292704973</w:t>
      </w:r>
      <w:r>
        <w:rPr>
          <w:noProof/>
        </w:rPr>
        <w:t xml:space="preserve">, </w:t>
      </w:r>
      <w:r>
        <w:t xml:space="preserve">imenovan Rješenjem ovog suda pod poslovnim brojem 7 St-262/2018-11 od 20. kolovoza 2018. godine razrješava se ovim rješenjem dužnosti privremenog stečajnog upravitelja. </w:t>
      </w:r>
    </w:p>
    <w:p w:rsidRDefault="00543F82" w:rsidP="00543F82" w:rsidR="00543F82">
      <w:pPr>
        <w:spacing w:after="0"/>
        <w:ind w:firstLine="720"/>
        <w:jc w:val="both"/>
      </w:pPr>
      <w:r>
        <w:t>3.Ročište zakazano radi izjašnjenja o prijedlogu i rasprave o uvjetima za otvaranje stečajnog postupka za dan 10. listopada 2018. godine u 10,30 sati neće se održati.</w:t>
      </w:r>
    </w:p>
    <w:p w:rsidRDefault="00543F82" w:rsidP="00543F82" w:rsidR="00543F82">
      <w:pPr>
        <w:pStyle w:val="Naslov1"/>
        <w:jc w:val="center"/>
        <w:rPr>
          <w:b w:val="false"/>
          <w:szCs w:val="24"/>
        </w:rPr>
      </w:pPr>
      <w:r w:rsidRPr="00543F82">
        <w:rPr>
          <w:b w:val="false"/>
          <w:sz w:val="24"/>
          <w:szCs w:val="24"/>
        </w:rPr>
        <w:t>Obrazloženje</w:t>
      </w:r>
    </w:p>
    <w:p w:rsidRDefault="00543F82" w:rsidP="00543F82" w:rsidR="00543F82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Zagrebu, prijedlog za otvaranje stečaja nad dužnikom. U prijedlogu navodi da na dan 23.10.2017. godine dužnik u Očevidniku redoslijeda osnova za plaćanje ima evidentirane neizvršene osnove za plaćanje u neprekinutom razdoblju od 120 dana, u ukupnom iznosu od 11.512,64 kuna, u koji iznos je uračunata kamata i naknada Financijske agencije za provedbu ovrhe na novčanim sredstvima. Prema podacima koje je FINI dostavio Hrvatski zavod za mirovinsko osiguranje dužnik ima dva zaposlenika.         </w:t>
      </w:r>
    </w:p>
    <w:p w:rsidRDefault="00543F82" w:rsidP="00543F82" w:rsidR="00543F82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postupka, te zakazao ročište radi rasprave o pretpostavkama za otvaranje stečajnog postupka za dan 10. listopada 2018. godine u 10,30 sati, a na to ročište pozvan je predlagatelj, osoba ovlaštena za zastupanje dužnika po zakonu i privremeni stečajni upravitelj. </w:t>
      </w:r>
    </w:p>
    <w:p w:rsidRDefault="00543F82" w:rsidP="00543F82" w:rsidR="00543F82">
      <w:pPr>
        <w:spacing w:after="0"/>
        <w:ind w:firstLine="720"/>
        <w:jc w:val="center"/>
      </w:pPr>
      <w:r>
        <w:t>2</w:t>
      </w:r>
    </w:p>
    <w:p w:rsidRDefault="00543F82" w:rsidP="00543F82" w:rsidR="00543F82">
      <w:pPr>
        <w:spacing w:after="0"/>
        <w:ind w:firstLine="720"/>
        <w:jc w:val="center"/>
      </w:pPr>
      <w:r>
        <w:lastRenderedPageBreak/>
        <w:t>2</w:t>
      </w:r>
      <w:bookmarkStart w:name="_GoBack" w:id="0"/>
      <w:bookmarkEnd w:id="0"/>
    </w:p>
    <w:p w:rsidRDefault="00543F82" w:rsidP="00543F82" w:rsidR="00543F82">
      <w:pPr>
        <w:ind w:firstLine="720"/>
        <w:jc w:val="right"/>
      </w:pPr>
      <w:r>
        <w:t>Poslovni broj:7 St-262/2018-13</w:t>
      </w:r>
    </w:p>
    <w:p w:rsidRDefault="00543F82" w:rsidP="00543F82" w:rsidR="00543F82">
      <w:pPr>
        <w:ind w:firstLine="720"/>
        <w:jc w:val="both"/>
      </w:pPr>
      <w:r>
        <w:t xml:space="preserve">Predlagatelj FINA pisanim podneskom od dana 24.08.2018. godine, a kojeg je sudu dostavio dana 28.08.2018. godine, obavijestio je tim podneskom sud da je predlagatelj izvršio uvid u Očevidnik redoslijeda osnova za plaćanje za dužnika STUPNIK GRADNJA d.o.o. za proizvodnju, trgovinu i usluge iz Zagreba, </w:t>
      </w:r>
      <w:proofErr w:type="spellStart"/>
      <w:r>
        <w:t>Majdačka</w:t>
      </w:r>
      <w:proofErr w:type="spellEnd"/>
      <w:r>
        <w:t xml:space="preserve"> 10, MBS 080348643, OIB 43351229623, te utvrdio da na dan pisanja tog podneska dana 24.08.2018. godine, navedeni dužnik nema evidentiranih neizvršenih osnova za plaćanje. </w:t>
      </w:r>
    </w:p>
    <w:p w:rsidRDefault="00543F82" w:rsidP="00543F82" w:rsidR="00543F82">
      <w:pPr>
        <w:ind w:firstLine="851"/>
        <w:jc w:val="both"/>
      </w:pPr>
      <w:r>
        <w:t xml:space="preserve">Slijedom toga sada više ne postoji razlog za otvaranje stečajnog postupka nad dužnikom temeljem kojeg je predlagatelj podnio prijedlog, jer dužnikov račun više nije u blokadi, pa je sud temeljem članka 128.st.9.SZ-a obustavio postupak radi utvrđivanja uvjeta za otvaranje stečajnog postupka nad  navedenim dužnikom, te riješio kao u izreci ovog rješenja. </w:t>
      </w:r>
      <w:r>
        <w:tab/>
      </w:r>
    </w:p>
    <w:p w:rsidRDefault="00543F82" w:rsidP="00543F82" w:rsidR="00543F82">
      <w:pPr>
        <w:ind w:firstLine="720"/>
        <w:jc w:val="center"/>
      </w:pPr>
      <w:r>
        <w:t>Bjelovar 28. kolovoza 2018.</w:t>
      </w:r>
    </w:p>
    <w:p w:rsidRDefault="00543F82" w:rsidP="00543F82" w:rsidR="00543F8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543F82" w:rsidP="00543F82" w:rsidR="00543F8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543F82" w:rsidP="00543F82" w:rsidR="00543F8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43F82" w:rsidP="00543F82" w:rsidR="00543F82">
      <w:pPr>
        <w:ind w:firstLine="720"/>
        <w:jc w:val="both"/>
      </w:pPr>
      <w:r>
        <w:t xml:space="preserve">                                                                                       </w:t>
      </w:r>
      <w:r>
        <w:t xml:space="preserve">   </w:t>
      </w:r>
      <w:r>
        <w:t xml:space="preserve">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543F82" w:rsidP="00543F82" w:rsidR="00543F82">
      <w:pPr>
        <w:jc w:val="both"/>
      </w:pPr>
      <w: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</w:p>
    <w:p w:rsidRDefault="00543F82" w:rsidP="00543F82" w:rsidR="00543F82">
      <w:pPr>
        <w:jc w:val="both"/>
      </w:pPr>
    </w:p>
    <w:p w:rsidRDefault="00543F82" w:rsidP="00543F82" w:rsidR="00543F8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3F82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53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St-262/2018-13</izvorni_sadrzaj>
    <derivirana_varijabla naziv="DomainObject.Oznaka_1">St-262/2018-13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STUPNIK GRADNJA d.o.o. zastupanog po punomoćniku Dražen Pleša</izvorni_sadrzaj>
    <derivirana_varijabla naziv="DomainObject.Predmet.ProtustrankaFormated_1">  STUPNIK GRADNJA d.o.o. zastupanog po punomoćniku Dražen Pleša</derivirana_varijabla>
  </DomainObject.Predmet.ProtustrankaFormated>
  <DomainObject.Predmet.ProtustrankaFormatedOIB>
    <izvorni_sadrzaj>  STUPNIK GRADNJA d.o.o., OIB 43351229623 zastupanog po punomoćniku Dražen Pleša</izvorni_sadrzaj>
    <derivirana_varijabla naziv="DomainObject.Predmet.ProtustrankaFormatedOIB_1">  STUPNIK GRADNJA d.o.o., OIB 43351229623 zastupanog po punomoćniku Dražen Pleša</derivirana_varijabla>
  </DomainObject.Predmet.ProtustrankaFormatedOIB>
  <DomainObject.Predmet.ProtustrankaFormatedWithAdress>
    <izvorni_sadrzaj> STUPNIK GRADNJA d.o.o., Majdačka 10, 10000 Zagreb zastupanog po punomoćniku Dražen Pleša</izvorni_sadrzaj>
    <derivirana_varijabla naziv="DomainObject.Predmet.ProtustrankaFormatedWithAdress_1"> STUPNIK GRADNJA d.o.o., Majdačka 10, 10000 Zagreb zastupanog po punomoćniku Dražen Pleša</derivirana_varijabla>
  </DomainObject.Predmet.ProtustrankaFormatedWithAdress>
  <DomainObject.Predmet.ProtustrankaFormatedWithAdressOIB>
    <izvorni_sadrzaj> STUPNIK GRADNJA d.o.o., OIB 43351229623, Majdačka 10, 10000 Zagreb zastupanog po punomoćniku Dražen Pleša</izvorni_sadrzaj>
    <derivirana_varijabla naziv="DomainObject.Predmet.ProtustrankaFormatedWithAdressOIB_1"> STUPNIK GRADNJA d.o.o., OIB 43351229623, Majdačka 10, 10000 Zagreb zastupanog po punomoćniku Dražen Pleša</derivirana_varijabla>
  </DomainObject.Predmet.ProtustrankaFormatedWithAdressOIB>
  <DomainObject.Predmet.ProtustrankaWithAdress>
    <izvorni_sadrzaj>STUPNIK GRADNJA d.o.o. Majdačka 10, 10000 Zagreb</izvorni_sadrzaj>
    <derivirana_varijabla naziv="DomainObject.Predmet.ProtustrankaWithAdress_1">STUPNIK GRADNJA d.o.o. Majdačka 10, 10000 Zagreb</derivirana_varijabla>
  </DomainObject.Predmet.ProtustrankaWithAdress>
  <DomainObject.Predmet.ProtustrankaWithAdressOIB>
    <izvorni_sadrzaj>STUPNIK GRADNJA d.o.o., OIB 43351229623, Majdačka 10, 10000 Zagreb</izvorni_sadrzaj>
    <derivirana_varijabla naziv="DomainObject.Predmet.ProtustrankaWithAdressOIB_1">STUPNIK GRADNJA d.o.o., OIB 43351229623, Majdačka 10, 10000 Zagreb</derivirana_varijabla>
  </DomainObject.Predmet.ProtustrankaWithAdressOIB>
  <DomainObject.Predmet.ProtustrankaNazivFormated>
    <izvorni_sadrzaj>STUPNIK GRADNJA d.o.o.</izvorni_sadrzaj>
    <derivirana_varijabla naziv="DomainObject.Predmet.ProtustrankaNazivFormated_1">STUPNIK GRADNJA d.o.o.</derivirana_varijabla>
  </DomainObject.Predmet.ProtustrankaNazivFormated>
  <DomainObject.Predmet.ProtustrankaNazivFormatedOIB>
    <izvorni_sadrzaj>STUPNIK GRADNJA d.o.o., OIB 43351229623</izvorni_sadrzaj>
    <derivirana_varijabla naziv="DomainObject.Predmet.ProtustrankaNazivFormatedOIB_1">STUPNIK GRADNJA d.o.o., OIB 43351229623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STUPNIK GRADNJA d.o.o. zastupanog po punomoćniku Dražen Pleša</item>
    </izvorni_sadrzaj>
    <derivirana_varijabla naziv="DomainObject.Predmet.ProtuStrankaListFormated_1">
      <item>STUPNIK GRADNJA d.o.o. zastupanog po punomoćniku Dražen Pleša</item>
    </derivirana_varijabla>
  </DomainObject.Predmet.ProtuStrankaListFormated>
  <DomainObject.Predmet.ProtuStrankaListFormatedOIB>
    <izvorni_sadrzaj>
      <item>STUPNIK GRADNJA d.o.o., OIB 43351229623 zastupanog po punomoćniku Dražen Pleša</item>
    </izvorni_sadrzaj>
    <derivirana_varijabla naziv="DomainObject.Predmet.ProtuStrankaListFormatedOIB_1">
      <item>STUPNIK GRADNJA d.o.o., OIB 43351229623 zastupanog po punomoćniku Dražen Pleša</item>
    </derivirana_varijabla>
  </DomainObject.Predmet.ProtuStrankaListFormatedOIB>
  <DomainObject.Predmet.ProtuStrankaListFormatedWithAdress>
    <izvorni_sadrzaj>
      <item>STUPNIK GRADNJA d.o.o., Majdačka 10, 10000 Zagreb zastupanog po punomoćniku Dražen Pleša</item>
    </izvorni_sadrzaj>
    <derivirana_varijabla naziv="DomainObject.Predmet.ProtuStrankaListFormatedWithAdress_1">
      <item>STUPNIK GRADNJA d.o.o., Majdačka 10, 10000 Zagreb zastupanog po punomoćniku Dražen Pleša</item>
    </derivirana_varijabla>
  </DomainObject.Predmet.ProtuStrankaListFormatedWithAdress>
  <DomainObject.Predmet.ProtuStrankaListFormatedWithAdressOIB>
    <izvorni_sadrzaj>
      <item>STUPNIK GRADNJA d.o.o., OIB 43351229623, Majdačka 10, 10000 Zagreb zastupanog po punomoćniku Dražen Pleša</item>
    </izvorni_sadrzaj>
    <derivirana_varijabla naziv="DomainObject.Predmet.ProtuStrankaListFormatedWithAdressOIB_1">
      <item>STUPNIK GRADNJA d.o.o., OIB 43351229623, Majdačka 10, 10000 Zagreb zastupanog po punomoćniku Dražen Pleša</item>
    </derivirana_varijabla>
  </DomainObject.Predmet.ProtuStrankaListFormatedWithAdressOIB>
  <DomainObject.Predmet.ProtuStrankaListNazivFormated>
    <izvorni_sadrzaj>
      <item>STUPNIK GRADNJA d.o.o.</item>
    </izvorni_sadrzaj>
    <derivirana_varijabla naziv="DomainObject.Predmet.ProtuStrankaListNazivFormated_1">
      <item>STUPNIK GRADNJA d.o.o.</item>
    </derivirana_varijabla>
  </DomainObject.Predmet.ProtuStrankaListNazivFormated>
  <DomainObject.Predmet.ProtuStrankaListNazivFormatedOIB>
    <izvorni_sadrzaj>
      <item>STUPNIK GRADNJA d.o.o., OIB 43351229623</item>
    </izvorni_sadrzaj>
    <derivirana_varijabla naziv="DomainObject.Predmet.ProtuStrankaListNazivFormatedOIB_1">
      <item>STUPNIK GRADNJA d.o.o., OIB 43351229623</item>
    </derivirana_varijabla>
  </DomainObject.Predmet.ProtuStrankaListNazivFormatedOIB>
  <DomainObject.Predmet.OstaliListFormated>
    <izvorni_sadrzaj>
      <item>Dražen Pleša punomoćnik sudionika u postupku STUPNIK GRADNJA d.o.o.</item>
    </izvorni_sadrzaj>
    <derivirana_varijabla naziv="DomainObject.Predmet.OstaliListFormated_1">
      <item>Dražen Pleša punomoćnik sudionika u postupku STUPNIK GRADNJA d.o.o.</item>
    </derivirana_varijabla>
  </DomainObject.Predmet.OstaliListFormated>
  <DomainObject.Predmet.OstaliListFormatedOIB>
    <izvorni_sadrzaj>
      <item>Dražen Pleša, OIB 60007020186 punomoćnik sudionika u postupku STUPNIK GRADNJA d.o.o.</item>
    </izvorni_sadrzaj>
    <derivirana_varijabla naziv="DomainObject.Predmet.OstaliListFormatedOIB_1">
      <item>Dražen Pleša, OIB 60007020186 punomoćnik sudionika u postupku STUPNIK GRADNJA d.o.o.</item>
    </derivirana_varijabla>
  </DomainObject.Predmet.OstaliListFormatedOIB>
  <DomainObject.Predmet.OstaliListFormatedWithAdress>
    <izvorni_sadrzaj>
      <item>Dražen Pleša, Majdačka 10, 10255 Gornji Stupnik punomoćnik sudionika u postupku STUPNIK GRADNJA d.o.o.</item>
    </izvorni_sadrzaj>
    <derivirana_varijabla naziv="DomainObject.Predmet.OstaliListFormatedWithAdress_1">
      <item>Dražen Pleša, Majdačka 10, 10255 Gornji Stupnik punomoćnik sudionika u postupku STUPNIK GRADNJA d.o.o.</item>
    </derivirana_varijabla>
  </DomainObject.Predmet.OstaliListFormatedWithAdress>
  <DomainObject.Predmet.OstaliListFormatedWithAdressOIB>
    <izvorni_sadrzaj>
      <item>Dražen Pleša, OIB 60007020186, Majdačka 10, 10255 Gornji Stupnik punomoćnik sudionika u postupku STUPNIK GRADNJA d.o.o.</item>
    </izvorni_sadrzaj>
    <derivirana_varijabla naziv="DomainObject.Predmet.OstaliListFormatedWithAdressOIB_1">
      <item>Dražen Pleša, OIB 60007020186, Majdačka 10, 10255 Gornji Stupnik punomoćnik sudionika u postupku STUPNIK GRADNJA d.o.o.</item>
    </derivirana_varijabla>
  </DomainObject.Predmet.OstaliListFormatedWithAdressOIB>
  <DomainObject.Predmet.OstaliListNazivFormated>
    <izvorni_sadrzaj>
      <item>Dražen Pleša</item>
    </izvorni_sadrzaj>
    <derivirana_varijabla naziv="DomainObject.Predmet.OstaliListNazivFormated_1">
      <item>Dražen Pleša</item>
    </derivirana_varijabla>
  </DomainObject.Predmet.OstaliListNazivFormated>
  <DomainObject.Predmet.OstaliListNazivFormatedOIB>
    <izvorni_sadrzaj>
      <item>Dražen Pleša, OIB 60007020186</item>
    </izvorni_sadrzaj>
    <derivirana_varijabla naziv="DomainObject.Predmet.OstaliListNazivFormatedOIB_1">
      <item>Dražen Pleša, OIB 60007020186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St-262/2018-13</izvorni_sadrzaj>
    <derivirana_varijabla naziv="DomainObject.PoslovniBrojDokumenta_1">St-262/2018-13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STUPNIK GRADNJA d.o.o.</izvorni_sadrzaj>
    <derivirana_varijabla naziv="DomainObject.Predmet.ProtustrankaIDrugi_1">STUPNIK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STUPNIK GRADNJA d.o.o., OIB 43351229623, Majdačka 10, 10000 Zagreb</izvorni_sadrzaj>
    <derivirana_varijabla naziv="DomainObject.Predmet.ProtustrankaIDrugiAdressOIB_1">STUPNIK GRADNJA d.o.o., OIB 43351229623, Majdačka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STUPNIK GRADNJA d.o.o.</item>
      <item>FINA Regionalni centar Zagreb</item>
      <item>Dražen Pleša</item>
    </izvorni_sadrzaj>
    <derivirana_varijabla naziv="DomainObject.Predmet.SudioniciListNaziv_1">
      <item>STUPNIK GRADNJA d.o.o.</item>
      <item>FINA Regionalni centar Zagreb</item>
      <item>Dražen Pleša</item>
    </derivirana_varijabla>
  </DomainObject.Predmet.SudioniciListNaziv>
  <DomainObject.Predmet.SudioniciListAdressOIB>
    <izvorni_sadrzaj>
      <item>STUPNIK GRADNJA d.o.o., OIB 43351229623, Majdačka 10,10000 Zagreb</item>
      <item>FINA Regionalni centar Zagreb, OIB 85821130368, Trg svibanjskih žrtava 1995. 1,10000 Zagreb</item>
      <item>Dražen Pleša, OIB 60007020186, Majdačka 10,10255 Gornji Stupnik</item>
    </izvorni_sadrzaj>
    <derivirana_varijabla naziv="DomainObject.Predmet.SudioniciListAdressOIB_1">
      <item>STUPNIK GRADNJA d.o.o., OIB 43351229623, Majdačka 10,10000 Zagreb</item>
      <item>FINA Regionalni centar Zagreb, OIB 85821130368, Trg svibanjskih žrtava 1995. 1,10000 Zagreb</item>
      <item>Dražen Pleša, OIB 60007020186, Majdačka 10,10255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ABB59-ECDC-47D1-8393-B9B813079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3061</properties:Characters>
  <properties:Lines>63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2018-08-28T09:28:00Z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St-262/2018-13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