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038e" w14:paraId="78b038e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8F71FF">
        <w:t>188</w:t>
      </w:r>
      <w:r w:rsidR="001D78D8">
        <w:t>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70B9">
        <w:t>1</w:t>
      </w:r>
      <w:r w:rsidR="008F71FF">
        <w:t>88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8F71FF">
        <w:t>FN-PRO j.d.o.o. za trgovinu i usluge, OIB 08059888837, Zagreb, Kopernikova 34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8F71FF">
        <w:t>5.297,60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347DCD"/>
    <w:rsid w:val="003C3235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FN-PRO j.d.o.o. zastupanog po punomoćniku FILIP NEMEC</izvorni_sadrzaj>
    <derivirana_varijabla naziv="DomainObject.Predmet.ProtustrankaFormated_1">  FN-PRO j.d.o.o. zastupanog po punomoćniku FILIP NEMEC</derivirana_varijabla>
  </DomainObject.Predmet.ProtustrankaFormated>
  <DomainObject.Predmet.ProtustrankaFormatedOIB>
    <izvorni_sadrzaj>  FN-PRO j.d.o.o., OIB 08059888837 zastupanog po punomoćniku FILIP NEMEC</izvorni_sadrzaj>
    <derivirana_varijabla naziv="DomainObject.Predmet.ProtustrankaFormatedOIB_1">  FN-PRO j.d.o.o., OIB 08059888837 zastupanog po punomoćniku FILIP NEMEC</derivirana_varijabla>
  </DomainObject.Predmet.ProtustrankaFormatedOIB>
  <DomainObject.Predmet.ProtustrankaFormatedWithAdress>
    <izvorni_sadrzaj> FN-PRO j.d.o.o., Kopernikova 34, 10000 Zagreb zastupanog po punomoćniku FILIP NEMEC</izvorni_sadrzaj>
    <derivirana_varijabla naziv="DomainObject.Predmet.ProtustrankaFormatedWithAdress_1"> FN-PRO j.d.o.o., Kopernikova 34, 10000 Zagreb zastupanog po punomoćniku FILIP NEMEC</derivirana_varijabla>
  </DomainObject.Predmet.ProtustrankaFormatedWithAdress>
  <DomainObject.Predmet.ProtustrankaFormatedWithAdressOIB>
    <izvorni_sadrzaj> FN-PRO j.d.o.o., OIB 08059888837, Kopernikova 34, 10000 Zagreb zastupanog po punomoćniku FILIP NEMEC</izvorni_sadrzaj>
    <derivirana_varijabla naziv="DomainObject.Predmet.ProtustrankaFormatedWithAdressOIB_1"> FN-PRO j.d.o.o., OIB 08059888837, Kopernikova 34, 10000 Zagreb zastupanog po punomoćniku FILIP NEMEC</derivirana_varijabla>
  </DomainObject.Predmet.ProtustrankaFormatedWithAdressOIB>
  <DomainObject.Predmet.ProtustrankaWithAdress>
    <izvorni_sadrzaj>FN-PRO j.d.o.o. Kopernikova 34, 10000 Zagreb</izvorni_sadrzaj>
    <derivirana_varijabla naziv="DomainObject.Predmet.ProtustrankaWithAdress_1">FN-PRO j.d.o.o. Kopernikova 34, 10000 Zagreb</derivirana_varijabla>
  </DomainObject.Predmet.ProtustrankaWithAdress>
  <DomainObject.Predmet.ProtustrankaWithAdressOIB>
    <izvorni_sadrzaj>FN-PRO j.d.o.o., OIB 08059888837, Kopernikova 34, 10000 Zagreb</izvorni_sadrzaj>
    <derivirana_varijabla naziv="DomainObject.Predmet.ProtustrankaWithAdressOIB_1">FN-PRO j.d.o.o., OIB 08059888837, Kopernikova 34, 10000 Zagreb</derivirana_varijabla>
  </DomainObject.Predmet.ProtustrankaWithAdressOIB>
  <DomainObject.Predmet.ProtustrankaNazivFormated>
    <izvorni_sadrzaj>FN-PRO j.d.o.o.</izvorni_sadrzaj>
    <derivirana_varijabla naziv="DomainObject.Predmet.ProtustrankaNazivFormated_1">FN-PRO j.d.o.o.</derivirana_varijabla>
  </DomainObject.Predmet.ProtustrankaNazivFormated>
  <DomainObject.Predmet.ProtustrankaNazivFormatedOIB>
    <izvorni_sadrzaj>FN-PRO j.d.o.o., OIB 08059888837</izvorni_sadrzaj>
    <derivirana_varijabla naziv="DomainObject.Predmet.ProtustrankaNazivFormatedOIB_1">FN-PRO j.d.o.o., OIB 08059888837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FN-PRO j.d.o.o. zastupanog po punomoćniku FILIP NEMEC</item>
    </izvorni_sadrzaj>
    <derivirana_varijabla naziv="DomainObject.Predmet.ProtuStrankaListFormated_1">
      <item>FN-PRO j.d.o.o. zastupanog po punomoćniku FILIP NEMEC</item>
    </derivirana_varijabla>
  </DomainObject.Predmet.ProtuStrankaListFormated>
  <DomainObject.Predmet.ProtuStrankaListFormatedOIB>
    <izvorni_sadrzaj>
      <item>FN-PRO j.d.o.o., OIB 08059888837 zastupanog po punomoćniku FILIP NEMEC</item>
    </izvorni_sadrzaj>
    <derivirana_varijabla naziv="DomainObject.Predmet.ProtuStrankaListFormatedOIB_1">
      <item>FN-PRO j.d.o.o., OIB 08059888837 zastupanog po punomoćniku FILIP NEMEC</item>
    </derivirana_varijabla>
  </DomainObject.Predmet.ProtuStrankaListFormatedOIB>
  <DomainObject.Predmet.ProtuStrankaListFormatedWithAdress>
    <izvorni_sadrzaj>
      <item>FN-PRO j.d.o.o., Kopernikova 34, 10000 Zagreb zastupanog po punomoćniku FILIP NEMEC</item>
    </izvorni_sadrzaj>
    <derivirana_varijabla naziv="DomainObject.Predmet.ProtuStrankaListFormatedWithAdress_1">
      <item>FN-PRO j.d.o.o., Kopernikova 34, 10000 Zagreb zastupanog po punomoćniku FILIP NEMEC</item>
    </derivirana_varijabla>
  </DomainObject.Predmet.ProtuStrankaListFormatedWithAdress>
  <DomainObject.Predmet.ProtuStrankaListFormatedWithAdressOIB>
    <izvorni_sadrzaj>
      <item>FN-PRO j.d.o.o., OIB 08059888837, Kopernikova 34, 10000 Zagreb zastupanog po punomoćniku FILIP NEMEC</item>
    </izvorni_sadrzaj>
    <derivirana_varijabla naziv="DomainObject.Predmet.ProtuStrankaListFormatedWithAdressOIB_1">
      <item>FN-PRO j.d.o.o., OIB 08059888837, Kopernikova 34, 10000 Zagreb zastupanog po punomoćniku FILIP NEMEC</item>
    </derivirana_varijabla>
  </DomainObject.Predmet.ProtuStrankaListFormatedWithAdressOIB>
  <DomainObject.Predmet.ProtuStrankaListNazivFormated>
    <izvorni_sadrzaj>
      <item>FN-PRO j.d.o.o.</item>
    </izvorni_sadrzaj>
    <derivirana_varijabla naziv="DomainObject.Predmet.ProtuStrankaListNazivFormated_1">
      <item>FN-PRO j.d.o.o.</item>
    </derivirana_varijabla>
  </DomainObject.Predmet.ProtuStrankaListNazivFormated>
  <DomainObject.Predmet.ProtuStrankaListNazivFormatedOIB>
    <izvorni_sadrzaj>
      <item>FN-PRO j.d.o.o., OIB 08059888837</item>
    </izvorni_sadrzaj>
    <derivirana_varijabla naziv="DomainObject.Predmet.ProtuStrankaListNazivFormatedOIB_1">
      <item>FN-PRO j.d.o.o., OIB 08059888837</item>
    </derivirana_varijabla>
  </DomainObject.Predmet.ProtuStrankaListNazivFormatedOIB>
  <DomainObject.Predmet.OstaliListFormated>
    <izvorni_sadrzaj>
      <item>FILIP NEMEC punomoćnik sudionika u postupku FN-PRO j.d.o.o.</item>
    </izvorni_sadrzaj>
    <derivirana_varijabla naziv="DomainObject.Predmet.OstaliListFormated_1">
      <item>FILIP NEMEC punomoćnik sudionika u postupku FN-PRO j.d.o.o.</item>
    </derivirana_varijabla>
  </DomainObject.Predmet.OstaliListFormated>
  <DomainObject.Predmet.OstaliListFormatedOIB>
    <izvorni_sadrzaj>
      <item>FILIP NEMEC, OIB 78961220498 punomoćnik sudionika u postupku FN-PRO j.d.o.o.</item>
    </izvorni_sadrzaj>
    <derivirana_varijabla naziv="DomainObject.Predmet.OstaliListFormatedOIB_1">
      <item>FILIP NEMEC, OIB 78961220498 punomoćnik sudionika u postupku FN-PRO j.d.o.o.</item>
    </derivirana_varijabla>
  </DomainObject.Predmet.OstaliListFormatedOIB>
  <DomainObject.Predmet.OstaliListFormatedWithAdress>
    <izvorni_sadrzaj>
      <item>FILIP NEMEC, Kopernikova 34, 10000 Zagreb punomoćnik sudionika u postupku FN-PRO j.d.o.o.</item>
    </izvorni_sadrzaj>
    <derivirana_varijabla naziv="DomainObject.Predmet.OstaliListFormatedWithAdress_1">
      <item>FILIP NEMEC, Kopernikova 34, 10000 Zagreb punomoćnik sudionika u postupku FN-PRO j.d.o.o.</item>
    </derivirana_varijabla>
  </DomainObject.Predmet.OstaliListFormatedWithAdress>
  <DomainObject.Predmet.OstaliListFormatedWithAdressOIB>
    <izvorni_sadrzaj>
      <item>FILIP NEMEC, OIB 78961220498, Kopernikova 34, 10000 Zagreb punomoćnik sudionika u postupku FN-PRO j.d.o.o.</item>
    </izvorni_sadrzaj>
    <derivirana_varijabla naziv="DomainObject.Predmet.OstaliListFormatedWithAdressOIB_1">
      <item>FILIP NEMEC, OIB 78961220498, Kopernikova 34, 10000 Zagreb punomoćnik sudionika u postupku FN-PRO j.d.o.o.</item>
    </derivirana_varijabla>
  </DomainObject.Predmet.OstaliListFormatedWithAdressOIB>
  <DomainObject.Predmet.OstaliListNazivFormated>
    <izvorni_sadrzaj>
      <item>FILIP NEMEC</item>
    </izvorni_sadrzaj>
    <derivirana_varijabla naziv="DomainObject.Predmet.OstaliListNazivFormated_1">
      <item>FILIP NEMEC</item>
    </derivirana_varijabla>
  </DomainObject.Predmet.OstaliListNazivFormated>
  <DomainObject.Predmet.OstaliListNazivFormatedOIB>
    <izvorni_sadrzaj>
      <item>FILIP NEMEC, OIB 78961220498</item>
    </izvorni_sadrzaj>
    <derivirana_varijabla naziv="DomainObject.Predmet.OstaliListNazivFormatedOIB_1">
      <item>FILIP NEMEC, OIB 78961220498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FN-PRO j.d.o.o.</izvorni_sadrzaj>
    <derivirana_varijabla naziv="DomainObject.Predmet.ProtustrankaIDrugi_1">FN-PRO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FN-PRO j.d.o.o., OIB 08059888837, Kopernikova 34, 10000 Zagreb</izvorni_sadrzaj>
    <derivirana_varijabla naziv="DomainObject.Predmet.ProtustrankaIDrugiAdressOIB_1">FN-PRO j.d.o.o., OIB 08059888837, Kopernikova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FN-PRO j.d.o.o.</item>
      <item>FILIP NEMEC</item>
    </izvorni_sadrzaj>
    <derivirana_varijabla naziv="DomainObject.Predmet.SudioniciListNaziv_1">
      <item>FINA Regionalni centar Zagreb</item>
      <item>FN-PRO j.d.o.o.</item>
      <item>FILIP NEMEC</item>
    </derivirana_varijabla>
  </DomainObject.Predmet.SudioniciListNaziv>
  <DomainObject.Predmet.SudioniciListAdressOIB>
    <izvorni_sadrzaj>
      <item>FINA Regionalni centar Zagreb, OIB 85821130368, Trg svibanjskih žrtava 1995. 1,10000 Zagreb</item>
      <item>FN-PRO j.d.o.o., OIB 08059888837, Kopernikova 34,10000 Zagreb</item>
      <item>FILIP NEMEC, OIB 78961220498, Kopernikova 34,10000 Zagreb</item>
    </izvorni_sadrzaj>
    <derivirana_varijabla naziv="DomainObject.Predmet.SudioniciListAdressOIB_1">
      <item>FINA Regionalni centar Zagreb, OIB 85821130368, Trg svibanjskih žrtava 1995. 1,10000 Zagreb</item>
      <item>FN-PRO j.d.o.o., OIB 08059888837, Kopernikova 34,10000 Zagreb</item>
      <item>FILIP NEMEC, OIB 78961220498, Kopernikova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08059888837</item>
      <item>, OIB 78961220498</item>
    </izvorni_sadrzaj>
    <derivirana_varijabla naziv="DomainObject.Predmet.SudioniciListNazivOIB_1">
      <item>, OIB 85821130368</item>
      <item>, OIB 08059888837</item>
      <item>, OIB 78961220498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3892D-A1DF-4F4D-8153-32E052D45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1336</properties:Characters>
  <properties:Lines>49</properties:Lines>
  <properties:Paragraphs>18</properties:Paragraphs>
  <properties:TotalTime>12</properties:TotalTime>
  <properties:ScaleCrop>false</properties:ScaleCrop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2016-01-20T13:58:00Z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