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f669" w14:paraId="46df669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113F86">
        <w:t>3681</w:t>
      </w:r>
      <w:r>
        <w:t>/1</w:t>
      </w:r>
      <w:r w:rsidR="00113F86">
        <w:t>6-18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E32C72" w:rsidP="00AB730D" w:rsidR="00E32C72">
      <w:pPr>
        <w:jc w:val="center"/>
      </w:pP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113F86" w:rsidP="00113F86" w:rsidR="00E51D6A" w:rsidRPr="00CE2B87">
      <w:pPr>
        <w:ind w:firstLine="708"/>
        <w:jc w:val="both"/>
      </w:pPr>
      <w:r w:rsidRPr="00BC3FCA">
        <w:t xml:space="preserve">Trgovački sud u Zagrebu, po sucu pojedincu </w:t>
      </w:r>
      <w:r>
        <w:t>Nikolini Dorić Hadžisejdić</w:t>
      </w:r>
      <w:r w:rsidRPr="00BC3FCA">
        <w:t xml:space="preserve">, u povodu prijedloga </w:t>
      </w:r>
      <w:r>
        <w:t>BEDEM d.o.o., Zagreb, Zagrebačka cesta 190, OIB 03461719887</w:t>
      </w:r>
      <w:r w:rsidRPr="00BC3FCA">
        <w:t xml:space="preserve">, radi sklapanja </w:t>
      </w:r>
      <w:proofErr w:type="spellStart"/>
      <w:r w:rsidRPr="00BC3FCA">
        <w:t>predstečajne</w:t>
      </w:r>
      <w:proofErr w:type="spellEnd"/>
      <w:r w:rsidRPr="00BC3FCA">
        <w:t xml:space="preserve"> nagodbe, </w:t>
      </w:r>
      <w:r w:rsidR="00E51D6A">
        <w:t>5. lipnja 2017</w:t>
      </w:r>
      <w:r w:rsidR="00E51D6A" w:rsidRPr="00B22F77">
        <w:t>.</w:t>
      </w:r>
      <w:r w:rsidR="00E51D6A">
        <w:rPr>
          <w:lang w:val="en-US"/>
        </w:rPr>
        <w:t>,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="00E51D6A">
        <w:t xml:space="preserve"> </w:t>
      </w:r>
      <w:r w:rsidRPr="00401197">
        <w:t>Utvrđuje se da je rješenje ovog suda broj St</w:t>
      </w:r>
      <w:r w:rsidR="00CD56F2">
        <w:t>-</w:t>
      </w:r>
      <w:r w:rsidR="00E51D6A">
        <w:t>3</w:t>
      </w:r>
      <w:r w:rsidR="00113F86">
        <w:t>681</w:t>
      </w:r>
      <w:r w:rsidR="00E51D6A">
        <w:t>/16</w:t>
      </w:r>
      <w:r w:rsidRPr="00401197">
        <w:t xml:space="preserve"> od </w:t>
      </w:r>
      <w:r w:rsidR="00E51D6A">
        <w:t>26</w:t>
      </w:r>
      <w:r w:rsidR="00CD56F2">
        <w:t xml:space="preserve">. </w:t>
      </w:r>
      <w:r w:rsidR="00E51D6A">
        <w:t>travnja</w:t>
      </w:r>
      <w:r w:rsidR="00CD56F2">
        <w:t xml:space="preserve"> 201</w:t>
      </w:r>
      <w:r w:rsidR="00E51D6A">
        <w:t>7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dana </w:t>
      </w:r>
      <w:r w:rsidR="00E51D6A">
        <w:t>23. svibnja</w:t>
      </w:r>
      <w:r w:rsidR="00AF55D1" w:rsidRPr="00401197">
        <w:t xml:space="preserve"> </w:t>
      </w:r>
      <w:r w:rsidRPr="00401197">
        <w:t>201</w:t>
      </w:r>
      <w:r w:rsidR="00E51D6A">
        <w:t>7</w:t>
      </w:r>
      <w:r w:rsidRPr="00401197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="00E51D6A">
        <w:t xml:space="preserve"> </w:t>
      </w:r>
      <w:r w:rsidRPr="00401197"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E51D6A">
        <w:rPr>
          <w:lang w:eastAsia="en-US"/>
        </w:rPr>
        <w:t>5. lipnja 2017</w:t>
      </w:r>
      <w:r w:rsidR="00CD56F2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94FA9">
        <w:rPr>
          <w:lang w:eastAsia="en-US"/>
        </w:rPr>
        <w:t xml:space="preserve">  </w:t>
      </w:r>
      <w:r w:rsidR="00CD56F2">
        <w:rPr>
          <w:lang w:eastAsia="en-US"/>
        </w:rPr>
        <w:t>Nikolina Dorić Hadžisejdić</w:t>
      </w:r>
      <w:r w:rsidR="00514E4B">
        <w:rPr>
          <w:lang w:eastAsia="en-US"/>
        </w:rPr>
        <w:t>,v.r.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514E4B" w:rsidP="00C359B6" w:rsidR="00514E4B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514E4B" w:rsidP="00C359B6" w:rsidR="00514E4B">
      <w:pPr>
        <w:pStyle w:val="Bezproreda"/>
        <w:ind w:left="4956"/>
        <w:jc w:val="right"/>
      </w:pPr>
      <w:r>
        <w:t>Karmela Dolenc</w:t>
      </w: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5106E" w:rsidR="00A25D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13F86"/>
    <w:rsid w:val="0012381E"/>
    <w:rsid w:val="0013001B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14E4B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65E71"/>
    <w:rsid w:val="00895FF4"/>
    <w:rsid w:val="008B0AE9"/>
    <w:rsid w:val="008C2C6D"/>
    <w:rsid w:val="008D74ED"/>
    <w:rsid w:val="00900528"/>
    <w:rsid w:val="00911FF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2C72"/>
    <w:rsid w:val="00E33272"/>
    <w:rsid w:val="00E51D6A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14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14E4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14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14E4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o pravomoćnosti</izvorni_sadrzaj>
    <derivirana_varijabla naziv="DomainObject.Primjedba_1">potvrda o pravomoćnosti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3681</izvorni_sadrzaj>
    <derivirana_varijabla naziv="DomainObject.Predmet.Broj_1">3681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2017.</izvorni_sadrzaj>
    <derivirana_varijabla naziv="DomainObject.Predmet.DatumRjesavanja_1">26.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St-3681/2016</izvorni_sadrzaj>
    <derivirana_varijabla naziv="DomainObject.Predmet.OznakaBroj_1">St-3681/2016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zastupanog po punomoćniku ANTO IVIĆ</izvorni_sadrzaj>
    <derivirana_varijabla naziv="DomainObject.Predmet.ProtustrankaFormated_1">  BEDEM d.o.o. zastupanog po punomoćniku ANTO IVIĆ</derivirana_varijabla>
  </DomainObject.Predmet.ProtustrankaFormated>
  <DomainObject.Predmet.ProtustrankaFormatedOIB>
    <izvorni_sadrzaj>  BEDEM d.o.o., OIB 03461719887 zastupanog po punomoćniku ANTO IVIĆ</izvorni_sadrzaj>
    <derivirana_varijabla naziv="DomainObject.Predmet.ProtustrankaFormatedOIB_1">  BEDEM d.o.o., OIB 03461719887 zastupanog po punomoćniku ANTO IVIĆ</derivirana_varijabla>
  </DomainObject.Predmet.ProtustrankaFormatedOIB>
  <DomainObject.Predmet.ProtustrankaFormatedWithAdress>
    <izvorni_sadrzaj> BEDEM d.o.o., Zagrebačka cesta 190, 10000 Zagreb zastupanog po punomoćniku ANTO IVIĆ</izvorni_sadrzaj>
    <derivirana_varijabla naziv="DomainObject.Predmet.ProtustrankaFormatedWithAdress_1"> BEDEM d.o.o., Zagrebačka cesta 190, 10000 Zagreb zastupanog po punomoćniku ANTO IVIĆ</derivirana_varijabla>
  </DomainObject.Predmet.ProtustrankaFormatedWithAdress>
  <DomainObject.Predmet.ProtustrankaFormatedWithAdressOIB>
    <izvorni_sadrzaj> BEDEM d.o.o., OIB 03461719887, Zagrebačka cesta 190, 10000 Zagreb zastupanog po punomoćniku ANTO IVIĆ</izvorni_sadrzaj>
    <derivirana_varijabla naziv="DomainObject.Predmet.ProtustrankaFormatedWithAdressOIB_1"> BEDEM d.o.o., OIB 03461719887, Zagrebačka cesta 190, 10000 Zagreb zastupanog po punomoćniku ANTO IVIĆ</derivirana_varijabla>
  </DomainObject.Predmet.ProtustrankaFormatedWithAdressOIB>
  <DomainObject.Predmet.ProtustrankaWithAdress>
    <izvorni_sadrzaj>BEDEM d.o.o. Zagrebačka cesta 190, 10000 Zagreb</izvorni_sadrzaj>
    <derivirana_varijabla naziv="DomainObject.Predmet.ProtustrankaWithAdress_1">BEDEM d.o.o. Zagrebačka cesta 190, 10000 Zagreb</derivirana_varijabla>
  </DomainObject.Predmet.ProtustrankaWithAdress>
  <DomainObject.Predmet.ProtustrankaWithAdressOIB>
    <izvorni_sadrzaj>BEDEM d.o.o., OIB 03461719887, Zagrebačka cesta 190, 10000 Zagreb</izvorni_sadrzaj>
    <derivirana_varijabla naziv="DomainObject.Predmet.ProtustrankaWithAdressOIB_1">BEDEM d.o.o., OIB 03461719887, Zagrebačka cesta 190, 10000 Zagreb</derivirana_varijabla>
  </DomainObject.Predmet.ProtustrankaWithAdressOIB>
  <DomainObject.Predmet.ProtustrankaNazivFormated>
    <izvorni_sadrzaj>BEDEM d.o.o.</izvorni_sadrzaj>
    <derivirana_varijabla naziv="DomainObject.Predmet.ProtustrankaNazivFormated_1">BEDEM d.o.o.</derivirana_varijabla>
  </DomainObject.Predmet.ProtustrankaNazivFormated>
  <DomainObject.Predmet.ProtustrankaNazivFormatedOIB>
    <izvorni_sadrzaj>BEDEM d.o.o., OIB 03461719887</izvorni_sadrzaj>
    <derivirana_varijabla naziv="DomainObject.Predmet.ProtustrankaNazivFormatedOIB_1">BEDEM d.o.o., OIB 03461719887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BEDEM d.o.o.</izvorni_sadrzaj>
    <derivirana_varijabla naziv="DomainObject.Predmet.StrankaFormated_1">  BEDEM d.o.o.</derivirana_varijabla>
  </DomainObject.Predmet.StrankaFormated>
  <DomainObject.Predmet.StrankaFormatedOIB>
    <izvorni_sadrzaj>  BEDEM d.o.o., OIB 03461719887</izvorni_sadrzaj>
    <derivirana_varijabla naziv="DomainObject.Predmet.StrankaFormatedOIB_1">  BEDEM d.o.o., OIB 03461719887</derivirana_varijabla>
  </DomainObject.Predmet.StrankaFormatedOIB>
  <DomainObject.Predmet.StrankaFormatedWithAdress>
    <izvorni_sadrzaj> BEDEM d.o.o., Zagrebačka cesta 190, 10000 Zagreb</izvorni_sadrzaj>
    <derivirana_varijabla naziv="DomainObject.Predmet.StrankaFormatedWithAdress_1"> BEDEM d.o.o., Zagrebačka cesta 190, 10000 Zagreb</derivirana_varijabla>
  </DomainObject.Predmet.StrankaFormatedWithAdress>
  <DomainObject.Predmet.StrankaFormatedWithAdressOIB>
    <izvorni_sadrzaj> BEDEM d.o.o., OIB 03461719887, Zagrebačka cesta 190, 10000 Zagreb</izvorni_sadrzaj>
    <derivirana_varijabla naziv="DomainObject.Predmet.StrankaFormatedWithAdressOIB_1"> BEDEM d.o.o., OIB 03461719887, Zagrebačka cesta 190, 10000 Zagreb</derivirana_varijabla>
  </DomainObject.Predmet.StrankaFormatedWithAdressOIB>
  <DomainObject.Predmet.StrankaWithAdress>
    <izvorni_sadrzaj>BEDEM d.o.o. Zagrebačka cesta 190,10000 Zagreb</izvorni_sadrzaj>
    <derivirana_varijabla naziv="DomainObject.Predmet.StrankaWithAdress_1">BEDEM d.o.o. Zagrebačka cesta 190,10000 Zagreb</derivirana_varijabla>
  </DomainObject.Predmet.StrankaWithAdress>
  <DomainObject.Predmet.StrankaWithAdressOIB>
    <izvorni_sadrzaj>BEDEM d.o.o., OIB 03461719887, Zagrebačka cesta 190,10000 Zagreb</izvorni_sadrzaj>
    <derivirana_varijabla naziv="DomainObject.Predmet.StrankaWithAdressOIB_1">BEDEM d.o.o., OIB 03461719887, Zagrebačka cesta 190,10000 Zagreb</derivirana_varijabla>
  </DomainObject.Predmet.StrankaWithAdressOIB>
  <DomainObject.Predmet.StrankaNazivFormated>
    <izvorni_sadrzaj>BEDEM d.o.o.</izvorni_sadrzaj>
    <derivirana_varijabla naziv="DomainObject.Predmet.StrankaNazivFormated_1">BEDEM d.o.o.</derivirana_varijabla>
  </DomainObject.Predmet.StrankaNazivFormated>
  <DomainObject.Predmet.StrankaNazivFormatedOIB>
    <izvorni_sadrzaj>BEDEM d.o.o., OIB 03461719887</izvorni_sadrzaj>
    <derivirana_varijabla naziv="DomainObject.Predmet.StrankaNazivFormatedOIB_1">BEDEM d.o.o., OIB 03461719887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BEDEM d.o.o.</item>
    </izvorni_sadrzaj>
    <derivirana_varijabla naziv="DomainObject.Predmet.StrankaListFormated_1">
      <item>BEDEM d.o.o.</item>
    </derivirana_varijabla>
  </DomainObject.Predmet.StrankaListFormated>
  <DomainObject.Predmet.StrankaListFormatedOIB>
    <izvorni_sadrzaj>
      <item>BEDEM d.o.o., OIB 03461719887</item>
    </izvorni_sadrzaj>
    <derivirana_varijabla naziv="DomainObject.Predmet.StrankaListFormatedOIB_1">
      <item>BEDEM d.o.o., OIB 03461719887</item>
    </derivirana_varijabla>
  </DomainObject.Predmet.StrankaListFormatedOIB>
  <DomainObject.Predmet.StrankaListFormatedWithAdress>
    <izvorni_sadrzaj>
      <item>BEDEM d.o.o., Zagrebačka cesta 190, 10000 Zagreb</item>
    </izvorni_sadrzaj>
    <derivirana_varijabla naziv="DomainObject.Predmet.StrankaListFormatedWithAdress_1">
      <item>BEDEM d.o.o., Zagrebačka cesta 190, 10000 Zagreb</item>
    </derivirana_varijabla>
  </DomainObject.Predmet.StrankaListFormatedWithAdress>
  <DomainObject.Predmet.StrankaListFormatedWithAdressOIB>
    <izvorni_sadrzaj>
      <item>BEDEM d.o.o., OIB 03461719887, Zagrebačka cesta 190, 10000 Zagreb</item>
    </izvorni_sadrzaj>
    <derivirana_varijabla naziv="DomainObject.Predmet.StrankaListFormatedWithAdressOIB_1">
      <item>BEDEM d.o.o., OIB 03461719887, Zagrebačka cesta 190, 10000 Zagreb</item>
    </derivirana_varijabla>
  </DomainObject.Predmet.StrankaListFormatedWithAdressOIB>
  <DomainObject.Predmet.StrankaListNazivFormated>
    <izvorni_sadrzaj>
      <item>BEDEM d.o.o.</item>
    </izvorni_sadrzaj>
    <derivirana_varijabla naziv="DomainObject.Predmet.StrankaListNazivFormated_1">
      <item>BEDEM d.o.o.</item>
    </derivirana_varijabla>
  </DomainObject.Predmet.StrankaListNazivFormated>
  <DomainObject.Predmet.StrankaListNazivFormatedOIB>
    <izvorni_sadrzaj>
      <item>BEDEM d.o.o., OIB 03461719887</item>
    </izvorni_sadrzaj>
    <derivirana_varijabla naziv="DomainObject.Predmet.StrankaListNazivFormatedOIB_1">
      <item>BEDEM d.o.o., OIB 03461719887</item>
    </derivirana_varijabla>
  </DomainObject.Predmet.StrankaListNazivFormatedOIB>
  <DomainObject.Predmet.ProtuStrankaListFormated>
    <izvorni_sadrzaj>
      <item>BEDEM d.o.o. zastupanog po punomoćniku ANTO IVIĆ</item>
    </izvorni_sadrzaj>
    <derivirana_varijabla naziv="DomainObject.Predmet.ProtuStrankaListFormated_1">
      <item>BEDEM d.o.o. zastupanog po punomoćniku ANTO IVIĆ</item>
    </derivirana_varijabla>
  </DomainObject.Predmet.ProtuStrankaListFormated>
  <DomainObject.Predmet.ProtuStrankaListFormatedOIB>
    <izvorni_sadrzaj>
      <item>BEDEM d.o.o., OIB 03461719887 zastupanog po punomoćniku ANTO IVIĆ</item>
    </izvorni_sadrzaj>
    <derivirana_varijabla naziv="DomainObject.Predmet.ProtuStrankaListFormatedOIB_1">
      <item>BEDEM d.o.o., OIB 03461719887 zastupanog po punomoćniku ANTO IVIĆ</item>
    </derivirana_varijabla>
  </DomainObject.Predmet.ProtuStrankaListFormatedOIB>
  <DomainObject.Predmet.ProtuStrankaListFormatedWithAdress>
    <izvorni_sadrzaj>
      <item>BEDEM d.o.o., Zagrebačka cesta 190, 10000 Zagreb zastupanog po punomoćniku ANTO IVIĆ</item>
    </izvorni_sadrzaj>
    <derivirana_varijabla naziv="DomainObject.Predmet.ProtuStrankaListFormatedWithAdress_1">
      <item>BEDEM d.o.o., Zagrebačka cesta 190, 10000 Zagreb zastupanog po punomoćniku ANTO IVIĆ</item>
    </derivirana_varijabla>
  </DomainObject.Predmet.ProtuStrankaListFormatedWithAdress>
  <DomainObject.Predmet.ProtuStrankaListFormatedWithAdressOIB>
    <izvorni_sadrzaj>
      <item>BEDEM d.o.o., OIB 03461719887, Zagrebačka cesta 190, 10000 Zagreb zastupanog po punomoćniku ANTO IVIĆ</item>
    </izvorni_sadrzaj>
    <derivirana_varijabla naziv="DomainObject.Predmet.ProtuStrankaListFormatedWithAdressOIB_1">
      <item>BEDEM d.o.o., OIB 03461719887, Zagrebačka cesta 190, 10000 Zagreb zastupanog po punomoćniku ANTO IVIĆ</item>
    </derivirana_varijabla>
  </DomainObject.Predmet.ProtuStrankaListFormatedWithAdressOIB>
  <DomainObject.Predmet.ProtuStrankaListNazivFormated>
    <izvorni_sadrzaj>
      <item>BEDEM d.o.o.</item>
    </izvorni_sadrzaj>
    <derivirana_varijabla naziv="DomainObject.Predmet.ProtuStrankaListNazivFormated_1">
      <item>BEDEM d.o.o.</item>
    </derivirana_varijabla>
  </DomainObject.Predmet.ProtuStrankaListNazivFormated>
  <DomainObject.Predmet.ProtuStrankaListNazivFormatedOIB>
    <izvorni_sadrzaj>
      <item>BEDEM d.o.o., OIB 03461719887</item>
    </izvorni_sadrzaj>
    <derivirana_varijabla naziv="DomainObject.Predmet.ProtuStrankaListNazivFormatedOIB_1">
      <item>BEDEM d.o.o., OIB 03461719887</item>
    </derivirana_varijabla>
  </DomainObject.Predmet.ProtuStrankaListNazivFormatedOIB>
  <DomainObject.Predmet.OstaliListFormated>
    <izvorni_sadrzaj>
      <item>ANTO IVIĆ punomoćnik sudionika u postupku BEDEM d.o.o.</item>
    </izvorni_sadrzaj>
    <derivirana_varijabla naziv="DomainObject.Predmet.OstaliListFormated_1">
      <item>ANTO IVIĆ punomoćnik sudionika u postupku BEDEM d.o.o.</item>
    </derivirana_varijabla>
  </DomainObject.Predmet.OstaliListFormated>
  <DomainObject.Predmet.OstaliListFormatedOIB>
    <izvorni_sadrzaj>
      <item>ANTO IVIĆ, OIB 81916160981 punomoćnik sudionika u postupku BEDEM d.o.o.</item>
    </izvorni_sadrzaj>
    <derivirana_varijabla naziv="DomainObject.Predmet.OstaliListFormatedOIB_1">
      <item>ANTO IVIĆ, OIB 81916160981 punomoćnik sudionika u postupku BEDEM d.o.o.</item>
    </derivirana_varijabla>
  </DomainObject.Predmet.OstaliListFormatedOIB>
  <DomainObject.Predmet.OstaliListFormatedWithAdress>
    <izvorni_sadrzaj>
      <item>ANTO IVIĆ, Šipkovica 50, 10090 Zagreb punomoćnik sudionika u postupku BEDEM d.o.o.</item>
    </izvorni_sadrzaj>
    <derivirana_varijabla naziv="DomainObject.Predmet.OstaliListFormatedWithAdress_1">
      <item>ANTO IVIĆ, Šipkovica 50, 10090 Zagreb punomoćnik sudionika u postupku BEDEM d.o.o.</item>
    </derivirana_varijabla>
  </DomainObject.Predmet.OstaliListFormatedWithAdress>
  <DomainObject.Predmet.OstaliListFormatedWithAdressOIB>
    <izvorni_sadrzaj>
      <item>ANTO IVIĆ, OIB 81916160981, Šipkovica 50, 10090 Zagreb punomoćnik sudionika u postupku BEDEM d.o.o.</item>
    </izvorni_sadrzaj>
    <derivirana_varijabla naziv="DomainObject.Predmet.OstaliListFormatedWithAdressOIB_1">
      <item>ANTO IVIĆ, OIB 81916160981, Šipkovica 50, 10090 Zagreb punomoćnik sudionika u postupku BEDEM d.o.o.</item>
    </derivirana_varijabla>
  </DomainObject.Predmet.OstaliListFormatedWithAdressOIB>
  <DomainObject.Predmet.OstaliListNazivFormated>
    <izvorni_sadrzaj>
      <item>ANTO IVIĆ</item>
    </izvorni_sadrzaj>
    <derivirana_varijabla naziv="DomainObject.Predmet.OstaliListNazivFormated_1">
      <item>ANTO IVIĆ</item>
    </derivirana_varijabla>
  </DomainObject.Predmet.OstaliListNazivFormated>
  <DomainObject.Predmet.OstaliListNazivFormatedOIB>
    <izvorni_sadrzaj>
      <item>ANTO IVIĆ, OIB 81916160981</item>
    </izvorni_sadrzaj>
    <derivirana_varijabla naziv="DomainObject.Predmet.OstaliListNazivFormatedOIB_1">
      <item>ANTO IVIĆ, OIB 81916160981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BEDEM d.o.o.</izvorni_sadrzaj>
    <derivirana_varijabla naziv="DomainObject.Predmet.StrankaIDrugi_1">BEDEM d.o.o.</derivirana_varijabla>
  </DomainObject.Predmet.StrankaIDrugi>
  <DomainObject.Predmet.ProtustrankaIDrugi>
    <izvorni_sadrzaj>BEDEM d.o.o.</izvorni_sadrzaj>
    <derivirana_varijabla naziv="DomainObject.Predmet.ProtustrankaIDrugi_1">BEDEM d.o.o.</derivirana_varijabla>
  </DomainObject.Predmet.ProtustrankaIDrugi>
  <DomainObject.Predmet.StrankaIDrugiAdressOIB>
    <izvorni_sadrzaj>BEDEM d.o.o., OIB 03461719887, Zagrebačka cesta 190, 10000 Zagreb</izvorni_sadrzaj>
    <derivirana_varijabla naziv="DomainObject.Predmet.StrankaIDrugiAdressOIB_1">BEDEM d.o.o., OIB 03461719887, Zagrebačka cesta 190, 10000 Zagreb</derivirana_varijabla>
  </DomainObject.Predmet.StrankaIDrugiAdressOIB>
  <DomainObject.Predmet.ProtustrankaIDrugiAdressOIB>
    <izvorni_sadrzaj>BEDEM d.o.o., OIB 03461719887, Zagrebačka cesta 190, 10000 Zagreb</izvorni_sadrzaj>
    <derivirana_varijabla naziv="DomainObject.Predmet.ProtustrankaIDrugiAdressOIB_1">BEDEM d.o.o., OIB 03461719887, Zagrebačka cesta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>23. svibnja 2017.</izvorni_sadrzaj>
    <derivirana_varijabla naziv="DomainObject.Predmet.OdlukaRjesenje.DatumPravomocnosti_1">23. svibnja 2017.</derivirana_varijabla>
  </DomainObject.Predmet.OdlukaRjesenje.DatumPravomocnosti>
  <DomainObject.Predmet.OdlukaRjesenje.Oznaka>
    <izvorni_sadrzaj>St-3681/2016-15</izvorni_sadrzaj>
    <derivirana_varijabla naziv="DomainObject.Predmet.OdlukaRjesenje.Oznaka_1">St-3681/2016-15</derivirana_varijabla>
  </DomainObject.Predmet.OdlukaRjesenje.Oznaka>
  <DomainObject.Predmet.SudioniciListNaziv>
    <izvorni_sadrzaj>
      <item>BEDEM d.o.o.</item>
      <item>BEDEM d.o.o.</item>
      <item>ANTO IVIĆ</item>
    </izvorni_sadrzaj>
    <derivirana_varijabla naziv="DomainObject.Predmet.SudioniciListNaziv_1">
      <item>BEDEM d.o.o.</item>
      <item>BEDEM d.o.o.</item>
      <item>ANTO IVIĆ</item>
    </derivirana_varijabla>
  </DomainObject.Predmet.SudioniciListNaziv>
  <DomainObject.Predmet.SudioniciListAdressOIB>
    <izvorni_sadrzaj>
      <item>BEDEM d.o.o., OIB 03461719887, Zagrebačka cesta 190,10000 Zagreb</item>
      <item>BEDEM d.o.o., OIB 03461719887, Zagrebačka cesta 190,10000 Zagreb</item>
      <item>ANTO IVIĆ, OIB 81916160981, Šipkovica 50,10090 Zagreb</item>
    </izvorni_sadrzaj>
    <derivirana_varijabla naziv="DomainObject.Predmet.SudioniciListAdressOIB_1">
      <item>BEDEM d.o.o., OIB 03461719887, Zagrebačka cesta 190,10000 Zagreb</item>
      <item>BEDEM d.o.o., OIB 03461719887, Zagrebačka cesta 190,10000 Zagreb</item>
      <item>ANTO IVIĆ, OIB 81916160981, Šipkovica 50,10090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03461719887</item>
      <item>, OIB 03461719887</item>
      <item>, OIB 81916160981</item>
    </izvorni_sadrzaj>
    <derivirana_varijabla naziv="DomainObject.Predmet.SudioniciListNazivOIB_1">
      <item>, OIB 03461719887</item>
      <item>, OIB 03461719887</item>
      <item>, OIB 81916160981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C82D9-6355-4AC9-9D31-78F7A6975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170</properties:Words>
  <properties:Characters>837</properties:Characters>
  <properties:Lines>32</properties:Lines>
  <properties:Paragraphs>14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Karmela Dolenc</cp:lastModifiedBy>
  <cp:lastPrinted>2017-06-05T12:38:00Z</cp:lastPrinted>
  <dcterms:modified xmlns:xsi="http://www.w3.org/2001/XMLSchema-instance" xsi:type="dcterms:W3CDTF">2017-06-05T12:38:00Z</dcterms:modified>
  <cp:revision>11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