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c5df" w14:paraId="482c5d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0F6158">
        <w:t xml:space="preserve">Trgovački sud u Pazinu, po stečajnoj sutkinji Tijani Licul, po prijedlogu predlagatelja Financijske agencije, OIB: 85821130368, Regionalni centar Rijeka, Podružnica Pula, Giardini 5, radi otvaranja stečajnog postupka nad dužnikom KANAL j.d.o.o. </w:t>
      </w:r>
      <w:r w:rsidR="000F15A6">
        <w:t>Umag</w:t>
      </w:r>
      <w:r w:rsidR="000F6158">
        <w:t>, Babići, Kanal 205 A, OIB: 92519853726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0F6158">
        <w:t xml:space="preserve">KANAL j.d.o.o. </w:t>
      </w:r>
      <w:r w:rsidR="000F15A6">
        <w:t>Umag</w:t>
      </w:r>
      <w:r w:rsidR="000F6158">
        <w:t>, Babići, Kanal 205 A, OIB: 92519853726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F2BBB">
      <w:pPr>
        <w:ind w:firstLine="720"/>
        <w:jc w:val="both"/>
      </w:pPr>
      <w:r w:rsidRPr="00BF2BBB">
        <w:t xml:space="preserve">II. </w:t>
      </w:r>
      <w:r w:rsidR="00020463" w:rsidRPr="00BF2BBB">
        <w:t xml:space="preserve">Za stečajnog upravitelja imenuje se </w:t>
      </w:r>
      <w:r w:rsidR="008B1939">
        <w:t>Dubravka Stašić, Rijeka, Vatroslava Lisinskog 2, OIB: 23303100671</w:t>
      </w:r>
      <w:r w:rsidR="00BC4EE2" w:rsidRPr="00BF2BBB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0F6158">
        <w:t xml:space="preserve">KANAL j.d.o.o. </w:t>
      </w:r>
      <w:r w:rsidR="000F15A6">
        <w:t>Umag</w:t>
      </w:r>
      <w:r w:rsidR="000F6158">
        <w:t>, Babići, Kanal 205 A, OIB: 92519853726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FC671D">
        <w:t>848/2016-3</w:t>
      </w:r>
      <w:r w:rsidR="00252F6D" w:rsidRPr="00B327B8">
        <w:t xml:space="preserve"> od </w:t>
      </w:r>
      <w:r w:rsidR="00FC671D">
        <w:t>21</w:t>
      </w:r>
      <w:r w:rsidR="00BC4EE2">
        <w:t xml:space="preserve">. </w:t>
      </w:r>
      <w:r w:rsidR="00FC671D">
        <w:t>lipnja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FC671D">
        <w:t>23</w:t>
      </w:r>
      <w:r w:rsidR="00D55942">
        <w:t xml:space="preserve">. </w:t>
      </w:r>
      <w:r w:rsidR="00FC671D">
        <w:t>lipnja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0F15A6">
      <w:pPr>
        <w:ind w:firstLine="708"/>
        <w:jc w:val="both"/>
      </w:pPr>
    </w:p>
    <w:p w:rsidRDefault="002321CA" w:rsidP="00BA0C72" w:rsidR="00BC4EE2" w:rsidRPr="000F15A6">
      <w:pPr>
        <w:ind w:firstLine="708"/>
        <w:jc w:val="both"/>
      </w:pPr>
      <w:r w:rsidRPr="000F15A6">
        <w:t xml:space="preserve">Na ročištu održanom </w:t>
      </w:r>
      <w:r w:rsidR="009B7C23" w:rsidRPr="000F15A6">
        <w:t>12</w:t>
      </w:r>
      <w:r w:rsidR="00BC4EE2" w:rsidRPr="000F15A6">
        <w:t xml:space="preserve">. </w:t>
      </w:r>
      <w:r w:rsidR="009B7C23" w:rsidRPr="000F15A6">
        <w:t>rujna</w:t>
      </w:r>
      <w:r w:rsidR="00BC4EE2" w:rsidRPr="000F15A6">
        <w:t xml:space="preserve"> </w:t>
      </w:r>
      <w:r w:rsidR="00BA0C72" w:rsidRPr="000F15A6">
        <w:t>2016</w:t>
      </w:r>
      <w:r w:rsidRPr="000F15A6">
        <w:t xml:space="preserve">. godine </w:t>
      </w:r>
      <w:r w:rsidR="00BA0C72" w:rsidRPr="000F15A6">
        <w:t>zakonsk</w:t>
      </w:r>
      <w:r w:rsidR="00BC4EE2" w:rsidRPr="000F15A6">
        <w:t xml:space="preserve">i </w:t>
      </w:r>
      <w:r w:rsidR="00252F6D" w:rsidRPr="000F15A6">
        <w:t>zastupni</w:t>
      </w:r>
      <w:r w:rsidR="00BC4EE2" w:rsidRPr="000F15A6">
        <w:t xml:space="preserve">k dužnika </w:t>
      </w:r>
      <w:r w:rsidR="009B7C23" w:rsidRPr="000F15A6">
        <w:t>Zlatko</w:t>
      </w:r>
      <w:r w:rsidR="00D55942" w:rsidRPr="000F15A6">
        <w:t xml:space="preserve"> </w:t>
      </w:r>
      <w:r w:rsidR="009B7C23" w:rsidRPr="000F15A6">
        <w:t>Novačić</w:t>
      </w:r>
      <w:r w:rsidR="00BC4EE2" w:rsidRPr="000F15A6">
        <w:t xml:space="preserve"> nije osporio postojanje stečajnog razloga – nesposobnosti za plaćanje budući je račun dužnika blokiran 120 dana na iznos od </w:t>
      </w:r>
      <w:r w:rsidR="009C0D0A" w:rsidRPr="000F15A6">
        <w:t>22.312,74</w:t>
      </w:r>
      <w:r w:rsidR="00BC4EE2" w:rsidRPr="000F15A6">
        <w:t xml:space="preserve"> kn. Zakonski zastupnik dužnika naveo je kako s</w:t>
      </w:r>
      <w:r w:rsidR="009C0D0A" w:rsidRPr="000F15A6">
        <w:t>e radi o dugovanju dužnika po osnovi neisplaćenih plaća</w:t>
      </w:r>
      <w:r w:rsidR="000656EB" w:rsidRPr="000F15A6">
        <w:t xml:space="preserve">, ali obzirom dužnik posluje </w:t>
      </w:r>
      <w:r w:rsidR="008D320B" w:rsidRPr="000F15A6">
        <w:t xml:space="preserve">i pred sklapanjem je ugovora veće vrijednosti, </w:t>
      </w:r>
      <w:r w:rsidR="00BC4EE2" w:rsidRPr="000F15A6">
        <w:t xml:space="preserve">postoji mogućnost </w:t>
      </w:r>
      <w:r w:rsidR="000656EB" w:rsidRPr="000F15A6">
        <w:t>podmirenja nastalih dugovanja,</w:t>
      </w:r>
      <w:r w:rsidR="00BC4EE2" w:rsidRPr="000F15A6">
        <w:t xml:space="preserve"> radi čega je sud odgodio ročište i zakazao novo za </w:t>
      </w:r>
      <w:r w:rsidR="008D320B" w:rsidRPr="000F15A6">
        <w:t>21</w:t>
      </w:r>
      <w:r w:rsidR="00BC4EE2" w:rsidRPr="000F15A6">
        <w:t xml:space="preserve">. </w:t>
      </w:r>
      <w:r w:rsidR="008D320B" w:rsidRPr="000F15A6">
        <w:t>studenog</w:t>
      </w:r>
      <w:r w:rsidR="00BC4EE2" w:rsidRPr="000F15A6">
        <w:t xml:space="preserve"> 2016. godine. Na </w:t>
      </w:r>
      <w:r w:rsidR="00BC4EE2" w:rsidRPr="000F15A6">
        <w:lastRenderedPageBreak/>
        <w:t>to ročište nije pristupio zakonski zastupnik dužnika niti je obavijestio sud o eventualno</w:t>
      </w:r>
      <w:r w:rsidR="00BF2BBB" w:rsidRPr="000F15A6">
        <w:t xml:space="preserve">m </w:t>
      </w:r>
      <w:r w:rsidR="0072780A" w:rsidRPr="000F15A6">
        <w:t xml:space="preserve">podmirenju dugovanja. </w:t>
      </w:r>
    </w:p>
    <w:p w:rsidRDefault="008A6171" w:rsidP="008A6171" w:rsidR="008A6171" w:rsidRPr="000F15A6">
      <w:pPr>
        <w:ind w:firstLine="708"/>
        <w:jc w:val="both"/>
      </w:pPr>
    </w:p>
    <w:p w:rsidRDefault="008A6171" w:rsidP="00BA0C72" w:rsidR="00BC4EE2">
      <w:pPr>
        <w:ind w:firstLine="708"/>
        <w:jc w:val="both"/>
      </w:pPr>
      <w:r>
        <w:t xml:space="preserve">Iz izjave dužnika, kao i iz podataka kojima sud raspolaže (potvrda Općinskog suda u Puli, Zemljišnoknjižnog odjela </w:t>
      </w:r>
      <w:r w:rsidR="008D320B">
        <w:t>Buje</w:t>
      </w:r>
      <w:r>
        <w:t xml:space="preserve"> na listu 1</w:t>
      </w:r>
      <w:r w:rsidR="008D320B">
        <w:t>0</w:t>
      </w:r>
      <w:r>
        <w:t xml:space="preserve"> spisa, te uvjerenja Ministarstva unutarnjih poslova na listu </w:t>
      </w:r>
      <w:r w:rsidR="00DB22EB">
        <w:t>11</w:t>
      </w:r>
      <w:r>
        <w:t xml:space="preserve"> spisa) utvrđeno je da dužnik nema </w:t>
      </w:r>
      <w:r w:rsidR="000F15A6">
        <w:t xml:space="preserve">vrjednije </w:t>
      </w:r>
      <w:r>
        <w:t>imovine.</w:t>
      </w:r>
    </w:p>
    <w:p w:rsidRDefault="008A6171" w:rsidP="00BA0C72" w:rsidR="008A617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DB22EB">
        <w:t>848</w:t>
      </w:r>
      <w:r w:rsidR="0072780A">
        <w:t>/16-</w:t>
      </w:r>
      <w:r w:rsidR="00DB22EB">
        <w:t>12</w:t>
      </w:r>
      <w:r w:rsidR="002B50F9">
        <w:t xml:space="preserve"> od </w:t>
      </w:r>
      <w:r w:rsidR="00DB22EB">
        <w:t>22</w:t>
      </w:r>
      <w:r w:rsidR="00BC4EE2">
        <w:t xml:space="preserve">. </w:t>
      </w:r>
      <w:r w:rsidR="00DB22EB">
        <w:t>studenog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D44721">
        <w:t>22</w:t>
      </w:r>
      <w:r w:rsidR="00BC4EE2">
        <w:t xml:space="preserve">. </w:t>
      </w:r>
      <w:r w:rsidR="00D44721">
        <w:t>studenog</w:t>
      </w:r>
      <w:r>
        <w:t xml:space="preserve"> 2016. godine, a skinuto je sa oglasne </w:t>
      </w:r>
      <w:r w:rsidR="00D44721">
        <w:t>1</w:t>
      </w:r>
      <w:r w:rsidR="00BC4EE2">
        <w:t xml:space="preserve">. </w:t>
      </w:r>
      <w:r w:rsidR="00D44721">
        <w:t>prosinca</w:t>
      </w:r>
      <w:r w:rsidR="0089087E">
        <w:t xml:space="preserve"> 2016. godine. U roku od 15 dana, koji rok je istekao </w:t>
      </w:r>
      <w:r w:rsidR="00D44721">
        <w:t>16</w:t>
      </w:r>
      <w:r w:rsidR="00BC4EE2">
        <w:t xml:space="preserve">. </w:t>
      </w:r>
      <w:r w:rsidR="00D44721">
        <w:t>prosinca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0F15A6">
        <w:t xml:space="preserve">03. veljače </w:t>
      </w:r>
      <w:r w:rsidR="009C71BB" w:rsidRPr="001B1D09">
        <w:t>201</w:t>
      </w:r>
      <w:r w:rsidR="00DF73B4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E4099E" w:rsidR="002D2F98">
      <w:pPr>
        <w:ind w:firstLine="720" w:left="5652"/>
        <w:jc w:val="both"/>
      </w:pPr>
      <w:r>
        <w:tab/>
        <w:t>Tijana Licul</w:t>
      </w:r>
      <w:r w:rsidR="00055781">
        <w:t>, v. r.</w:t>
      </w:r>
    </w:p>
    <w:p w:rsidRDefault="00E4099E" w:rsidP="00E4099E" w:rsidR="00E4099E">
      <w:pPr>
        <w:ind w:firstLine="720" w:left="5652"/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DF7290">
        <w:t>Porezna uprava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E4099E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76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32A2E">
      <w:rPr>
        <w:sz w:val="23"/>
        <w:szCs w:val="23"/>
      </w:rPr>
      <w:t>Poslovni broj: 4 St-848/2016-13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32A2E">
      <w:rPr>
        <w:sz w:val="23"/>
        <w:szCs w:val="23"/>
      </w:rPr>
      <w:t>848/2016-13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5781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15A6"/>
    <w:rsid w:val="000F615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32A2E"/>
    <w:rsid w:val="00241246"/>
    <w:rsid w:val="00252F6D"/>
    <w:rsid w:val="00253A0B"/>
    <w:rsid w:val="00265827"/>
    <w:rsid w:val="002867CC"/>
    <w:rsid w:val="00291807"/>
    <w:rsid w:val="002953C2"/>
    <w:rsid w:val="002B4327"/>
    <w:rsid w:val="002B50F9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B29E6"/>
    <w:rsid w:val="005D20E4"/>
    <w:rsid w:val="005E3D31"/>
    <w:rsid w:val="00647B00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A6171"/>
    <w:rsid w:val="008B1939"/>
    <w:rsid w:val="008C0DB2"/>
    <w:rsid w:val="008C471C"/>
    <w:rsid w:val="008D00B5"/>
    <w:rsid w:val="008D320B"/>
    <w:rsid w:val="008F5845"/>
    <w:rsid w:val="008F5913"/>
    <w:rsid w:val="00917651"/>
    <w:rsid w:val="00942263"/>
    <w:rsid w:val="00975122"/>
    <w:rsid w:val="0099228E"/>
    <w:rsid w:val="009B7C23"/>
    <w:rsid w:val="009C0D0A"/>
    <w:rsid w:val="009C6CD7"/>
    <w:rsid w:val="009C71BB"/>
    <w:rsid w:val="009E5D63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D21A7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BF2BB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721"/>
    <w:rsid w:val="00D44E79"/>
    <w:rsid w:val="00D55942"/>
    <w:rsid w:val="00D60115"/>
    <w:rsid w:val="00DA1732"/>
    <w:rsid w:val="00DB14A7"/>
    <w:rsid w:val="00DB22EB"/>
    <w:rsid w:val="00DC7997"/>
    <w:rsid w:val="00DD1175"/>
    <w:rsid w:val="00DE48E9"/>
    <w:rsid w:val="00DE576E"/>
    <w:rsid w:val="00DF7290"/>
    <w:rsid w:val="00DF73B4"/>
    <w:rsid w:val="00E17C47"/>
    <w:rsid w:val="00E4099E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CAA"/>
    <w:rsid w:val="00F66D61"/>
    <w:rsid w:val="00F827D1"/>
    <w:rsid w:val="00FB343B"/>
    <w:rsid w:val="00FC671D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78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78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78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78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78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78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78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78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96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St-848/2016-13</izvorni_sadrzaj>
    <derivirana_varijabla naziv="DomainObject.Oznaka_1">St-848/2016-13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KANAL j.d.o.o. UMAG</izvorni_sadrzaj>
    <derivirana_varijabla naziv="DomainObject.Predmet.ProtustrankaFormated_1">  KANAL j.d.o.o. UMAG</derivirana_varijabla>
  </DomainObject.Predmet.ProtustrankaFormated>
  <DomainObject.Predmet.ProtustrankaFormatedOIB>
    <izvorni_sadrzaj>  KANAL j.d.o.o. UMAG, OIB 92519853726</izvorni_sadrzaj>
    <derivirana_varijabla naziv="DomainObject.Predmet.ProtustrankaFormatedOIB_1">  KANAL j.d.o.o. UMAG, OIB 92519853726</derivirana_varijabla>
  </DomainObject.Predmet.ProtustrankaFormatedOIB>
  <DomainObject.Predmet.ProtustrankaFormatedWithAdress>
    <izvorni_sadrzaj> KANAL j.d.o.o. UMAG, Babići, Kanal 205 A, 52470 Umag</izvorni_sadrzaj>
    <derivirana_varijabla naziv="DomainObject.Predmet.ProtustrankaFormatedWithAdress_1"> KANAL j.d.o.o. UMAG, Babići, Kanal 205 A, 52470 Umag</derivirana_varijabla>
  </DomainObject.Predmet.ProtustrankaFormatedWithAdress>
  <DomainObject.Predmet.ProtustrankaFormatedWithAdressOIB>
    <izvorni_sadrzaj> KANAL j.d.o.o. UMAG, OIB 92519853726, Babići, Kanal 205 A, 52470 Umag</izvorni_sadrzaj>
    <derivirana_varijabla naziv="DomainObject.Predmet.ProtustrankaFormatedWithAdressOIB_1"> KANAL j.d.o.o. UMAG, OIB 92519853726, Babići, Kanal 205 A, 52470 Umag</derivirana_varijabla>
  </DomainObject.Predmet.ProtustrankaFormatedWithAdressOIB>
  <DomainObject.Predmet.ProtustrankaWithAdress>
    <izvorni_sadrzaj>KANAL j.d.o.o. UMAG Babići, Kanal 205 A, 52470 Umag</izvorni_sadrzaj>
    <derivirana_varijabla naziv="DomainObject.Predmet.ProtustrankaWithAdress_1">KANAL j.d.o.o. UMAG Babići, Kanal 205 A, 52470 Umag</derivirana_varijabla>
  </DomainObject.Predmet.ProtustrankaWithAdress>
  <DomainObject.Predmet.ProtustrankaWithAdressOIB>
    <izvorni_sadrzaj>KANAL j.d.o.o. UMAG, OIB 92519853726, Babići, Kanal 205 A, 52470 Umag</izvorni_sadrzaj>
    <derivirana_varijabla naziv="DomainObject.Predmet.ProtustrankaWithAdressOIB_1">KANAL j.d.o.o. UMAG, OIB 92519853726, Babići, Kanal 205 A, 52470 Umag</derivirana_varijabla>
  </DomainObject.Predmet.ProtustrankaWithAdressOIB>
  <DomainObject.Predmet.ProtustrankaNazivFormated>
    <izvorni_sadrzaj>KANAL j.d.o.o. UMAG</izvorni_sadrzaj>
    <derivirana_varijabla naziv="DomainObject.Predmet.ProtustrankaNazivFormated_1">KANAL j.d.o.o. UMAG</derivirana_varijabla>
  </DomainObject.Predmet.ProtustrankaNazivFormated>
  <DomainObject.Predmet.ProtustrankaNazivFormatedOIB>
    <izvorni_sadrzaj>KANAL j.d.o.o. UMAG, OIB 92519853726</izvorni_sadrzaj>
    <derivirana_varijabla naziv="DomainObject.Predmet.ProtustrankaNazivFormatedOIB_1">KANAL j.d.o.o. UMAG, OIB 92519853726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22312.74</izvorni_sadrzaj>
    <derivirana_varijabla naziv="DomainObject.Predmet.TrenutnaVrijednost_1">22312.74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KANAL j.d.o.o. UMAG</item>
    </izvorni_sadrzaj>
    <derivirana_varijabla naziv="DomainObject.Predmet.ProtuStrankaListFormated_1">
      <item>KANAL j.d.o.o. UMAG</item>
    </derivirana_varijabla>
  </DomainObject.Predmet.ProtuStrankaListFormated>
  <DomainObject.Predmet.ProtuStrankaListFormatedOIB>
    <izvorni_sadrzaj>
      <item>KANAL j.d.o.o. UMAG, OIB 92519853726</item>
    </izvorni_sadrzaj>
    <derivirana_varijabla naziv="DomainObject.Predmet.ProtuStrankaListFormatedOIB_1">
      <item>KANAL j.d.o.o. UMAG, OIB 92519853726</item>
    </derivirana_varijabla>
  </DomainObject.Predmet.ProtuStrankaListFormatedOIB>
  <DomainObject.Predmet.ProtuStrankaListFormatedWithAdress>
    <izvorni_sadrzaj>
      <item>KANAL j.d.o.o. UMAG, Babići, Kanal 205 A, 52470 Umag</item>
    </izvorni_sadrzaj>
    <derivirana_varijabla naziv="DomainObject.Predmet.ProtuStrankaListFormatedWithAdress_1">
      <item>KANAL j.d.o.o. UMAG, Babići, Kanal 205 A, 52470 Umag</item>
    </derivirana_varijabla>
  </DomainObject.Predmet.ProtuStrankaListFormatedWithAdress>
  <DomainObject.Predmet.ProtuStrankaListFormatedWithAdressOIB>
    <izvorni_sadrzaj>
      <item>KANAL j.d.o.o. UMAG, OIB 92519853726, Babići, Kanal 205 A, 52470 Umag</item>
    </izvorni_sadrzaj>
    <derivirana_varijabla naziv="DomainObject.Predmet.ProtuStrankaListFormatedWithAdressOIB_1">
      <item>KANAL j.d.o.o. UMAG, OIB 92519853726, Babići, Kanal 205 A, 52470 Umag</item>
    </derivirana_varijabla>
  </DomainObject.Predmet.ProtuStrankaListFormatedWithAdressOIB>
  <DomainObject.Predmet.ProtuStrankaListNazivFormated>
    <izvorni_sadrzaj>
      <item>KANAL j.d.o.o. UMAG</item>
    </izvorni_sadrzaj>
    <derivirana_varijabla naziv="DomainObject.Predmet.ProtuStrankaListNazivFormated_1">
      <item>KANAL j.d.o.o. UMAG</item>
    </derivirana_varijabla>
  </DomainObject.Predmet.ProtuStrankaListNazivFormated>
  <DomainObject.Predmet.ProtuStrankaListNazivFormatedOIB>
    <izvorni_sadrzaj>
      <item>KANAL j.d.o.o. UMAG, OIB 92519853726</item>
    </izvorni_sadrzaj>
    <derivirana_varijabla naziv="DomainObject.Predmet.ProtuStrankaListNazivFormatedOIB_1">
      <item>KANAL j.d.o.o. UMAG, OIB 92519853726</item>
    </derivirana_varijabla>
  </DomainObject.Predmet.ProtuStrankaListNazivFormatedOIB>
  <DomainObject.Predmet.OstaliListFormated>
    <izvorni_sadrzaj>
      <item>Zlatko Novačić</item>
    </izvorni_sadrzaj>
    <derivirana_varijabla naziv="DomainObject.Predmet.OstaliListFormated_1">
      <item>Zlatko Novačić</item>
    </derivirana_varijabla>
  </DomainObject.Predmet.OstaliListFormated>
  <DomainObject.Predmet.OstaliListFormatedOIB>
    <izvorni_sadrzaj>
      <item>Zlatko Novačić, OIB 90013239111</item>
    </izvorni_sadrzaj>
    <derivirana_varijabla naziv="DomainObject.Predmet.OstaliListFormatedOIB_1">
      <item>Zlatko Novačić, OIB 90013239111</item>
    </derivirana_varijabla>
  </DomainObject.Predmet.OstaliListFormatedOIB>
  <DomainObject.Predmet.OstaliListFormatedWithAdress>
    <izvorni_sadrzaj>
      <item>Zlatko Novačić, Križine 49 A, 52470 Križine</item>
    </izvorni_sadrzaj>
    <derivirana_varijabla naziv="DomainObject.Predmet.OstaliListFormatedWithAdress_1">
      <item>Zlatko Novačić, Križine 49 A, 52470 Križine</item>
    </derivirana_varijabla>
  </DomainObject.Predmet.OstaliListFormatedWithAdress>
  <DomainObject.Predmet.OstaliListFormatedWithAdressOIB>
    <izvorni_sadrzaj>
      <item>Zlatko Novačić, OIB 90013239111, Križine 49 A, 52470 Križine</item>
    </izvorni_sadrzaj>
    <derivirana_varijabla naziv="DomainObject.Predmet.OstaliListFormatedWithAdressOIB_1">
      <item>Zlatko Novačić, OIB 90013239111, Križine 49 A, 52470 Križine</item>
    </derivirana_varijabla>
  </DomainObject.Predmet.OstaliListFormatedWithAdressOIB>
  <DomainObject.Predmet.OstaliListNazivFormated>
    <izvorni_sadrzaj>
      <item>Zlatko Novačić</item>
    </izvorni_sadrzaj>
    <derivirana_varijabla naziv="DomainObject.Predmet.OstaliListNazivFormated_1">
      <item>Zlatko Novačić</item>
    </derivirana_varijabla>
  </DomainObject.Predmet.OstaliListNazivFormated>
  <DomainObject.Predmet.OstaliListNazivFormatedOIB>
    <izvorni_sadrzaj>
      <item>Zlatko Novačić, OIB 90013239111</item>
    </izvorni_sadrzaj>
    <derivirana_varijabla naziv="DomainObject.Predmet.OstaliListNazivFormatedOIB_1">
      <item>Zlatko Novačić, OIB 90013239111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St-848/2016-13</izvorni_sadrzaj>
    <derivirana_varijabla naziv="DomainObject.PoslovniBrojDokumenta_1">St-848/2016-13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KANAL j.d.o.o. UMAG</izvorni_sadrzaj>
    <derivirana_varijabla naziv="DomainObject.Predmet.ProtustrankaIDrugi_1">KANAL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KANAL j.d.o.o. UMAG, OIB 92519853726, Babići, Kanal 205 A, 52470 Umag</izvorni_sadrzaj>
    <derivirana_varijabla naziv="DomainObject.Predmet.ProtustrankaIDrugiAdressOIB_1">KANAL j.d.o.o. UMAG, OIB 92519853726, Babići, Kanal 205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KANAL j.d.o.o. UMAG</item>
      <item>Zlatko Novačić</item>
    </izvorni_sadrzaj>
    <derivirana_varijabla naziv="DomainObject.Predmet.SudioniciListNaziv_1">
      <item>FINANCIJSKA AGENCIJA, RC RIJEKA, PODRUŽNICA PULA, PULA</item>
      <item>KANAL j.d.o.o. UMAG</item>
      <item>Zlatko Novačić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izvorni_sadrzaj>
    <derivirana_varijabla naziv="DomainObject.Predmet.SudioniciListAdressOIB_1">
      <item>FINANCIJSKA AGENCIJA, RC RIJEKA, PODRUŽNICA PULA, PULA, OIB 85821130368, Giardini 5,52100 Pula</item>
      <item>KANAL j.d.o.o. UMAG, OIB 92519853726, Babići, Kanal 205 A,52470 Umag</item>
      <item>Zlatko Novačić, OIB 90013239111, Križine 49 A,52470 Križine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92519853726</item>
      <item>, OIB 90013239111</item>
    </izvorni_sadrzaj>
    <derivirana_varijabla naziv="DomainObject.Predmet.SudioniciListNazivOIB_1">
      <item>, OIB 85821130368</item>
      <item>, OIB 92519853726</item>
      <item>, OIB 90013239111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680</properties:Words>
  <properties:Characters>3682</properties:Characters>
  <properties:Lines>97</properties:Lines>
  <properties:Paragraphs>36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2017-01-26T12:48:00Z</dcterms:created>
  <dc:creator>msimicic</dc:creator>
  <cp:lastModifiedBy>Sanja Prodan</cp:lastModifiedBy>
  <cp:lastPrinted>2017-02-03T09:52:00Z</cp:lastPrinted>
  <dcterms:modified xmlns:xsi="http://www.w3.org/2001/XMLSchema-instance" xsi:type="dcterms:W3CDTF">2017-02-03T09:52:00Z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