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b8fa5" w14:paraId="4fb8fa5" w:rsidRDefault="00B81090" w:rsidP="00C56AEF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5257F5">
        <w:rPr>
          <w:rFonts w:hAnsi="Times New Roman" w:ascii="Times New Roman"/>
        </w:rPr>
        <w:t>1620/</w:t>
      </w:r>
      <w:r w:rsidR="00A23DAF">
        <w:rPr>
          <w:rFonts w:hAnsi="Times New Roman" w:ascii="Times New Roman"/>
        </w:rPr>
        <w:t>18-2</w:t>
      </w:r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5B411D">
        <w:rPr>
          <w:rFonts w:hAnsi="Times New Roman" w:ascii="Times New Roman"/>
          <w:szCs w:val="24"/>
        </w:rPr>
        <w:t>U KARLOVCU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5B411D">
        <w:rPr>
          <w:rFonts w:hAnsi="Times New Roman" w:ascii="Times New Roman"/>
          <w:szCs w:val="24"/>
        </w:rPr>
        <w:t>Trg hrvatskih branitelja 1/II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5E3F6B" w:rsidP="007E01E6" w:rsidR="007E01E6">
      <w:pPr>
        <w:ind w:firstLine="720"/>
        <w:jc w:val="both"/>
        <w:rPr>
          <w:rFonts w:hAnsi="Times New Roman" w:ascii="Times New Roman"/>
          <w:szCs w:val="24"/>
        </w:rPr>
      </w:pPr>
      <w:r w:rsidRPr="005E3F6B">
        <w:rPr>
          <w:rFonts w:hAnsi="Times New Roman" w:ascii="Times New Roman"/>
          <w:szCs w:val="24"/>
        </w:rPr>
        <w:t xml:space="preserve">Trgovački sud u Zagrebu Stalna Služba </w:t>
      </w:r>
      <w:r w:rsidR="005B411D">
        <w:rPr>
          <w:rFonts w:hAnsi="Times New Roman" w:ascii="Times New Roman"/>
          <w:szCs w:val="24"/>
        </w:rPr>
        <w:t xml:space="preserve">u Karlovcu, po sucu </w:t>
      </w:r>
      <w:r w:rsidRPr="005E3F6B">
        <w:rPr>
          <w:rFonts w:hAnsi="Times New Roman" w:ascii="Times New Roman"/>
          <w:szCs w:val="24"/>
        </w:rPr>
        <w:t>Vesni Fundurulić Perišin</w:t>
      </w:r>
      <w:r w:rsidR="00A23DAF">
        <w:rPr>
          <w:rFonts w:hAnsi="Times New Roman" w:ascii="Times New Roman"/>
          <w:szCs w:val="24"/>
        </w:rPr>
        <w:t>,</w:t>
      </w:r>
      <w:r w:rsidRPr="005E3F6B">
        <w:rPr>
          <w:rFonts w:hAnsi="Times New Roman" w:ascii="Times New Roman"/>
          <w:szCs w:val="24"/>
        </w:rPr>
        <w:t xml:space="preserve"> </w:t>
      </w:r>
      <w:r w:rsidR="007E01E6">
        <w:rPr>
          <w:rFonts w:hAnsi="Times New Roman" w:ascii="Times New Roman"/>
          <w:szCs w:val="24"/>
        </w:rPr>
        <w:t xml:space="preserve">u stečajnom postupku povodom prijedloga likvidatora </w:t>
      </w:r>
      <w:r w:rsidR="00A23DAF" w:rsidRPr="00A23DAF">
        <w:rPr>
          <w:rFonts w:hAnsi="Times New Roman" w:ascii="Times New Roman"/>
          <w:szCs w:val="24"/>
        </w:rPr>
        <w:t>VATROGASNA ZAJEDNICA OPĆINE ŽUMBERAK</w:t>
      </w:r>
      <w:r w:rsidR="007E01E6">
        <w:rPr>
          <w:rFonts w:hAnsi="Times New Roman" w:ascii="Times New Roman"/>
          <w:szCs w:val="24"/>
        </w:rPr>
        <w:t xml:space="preserve">, iz </w:t>
      </w:r>
      <w:r w:rsidR="00A23DAF">
        <w:rPr>
          <w:rFonts w:hAnsi="Times New Roman" w:ascii="Times New Roman"/>
          <w:szCs w:val="24"/>
        </w:rPr>
        <w:t>Krašića</w:t>
      </w:r>
      <w:r w:rsidR="007E01E6">
        <w:rPr>
          <w:rFonts w:hAnsi="Times New Roman" w:ascii="Times New Roman"/>
          <w:szCs w:val="24"/>
        </w:rPr>
        <w:t xml:space="preserve">, </w:t>
      </w:r>
      <w:r w:rsidR="00A23DAF">
        <w:rPr>
          <w:rFonts w:hAnsi="Times New Roman" w:ascii="Times New Roman"/>
          <w:szCs w:val="24"/>
        </w:rPr>
        <w:t>Kostanjevac 5, OIB:</w:t>
      </w:r>
      <w:r w:rsidR="00A23DAF" w:rsidRPr="00A23DAF">
        <w:rPr>
          <w:rFonts w:hAnsi="Times New Roman" w:ascii="Times New Roman"/>
          <w:szCs w:val="24"/>
        </w:rPr>
        <w:t>79245991645</w:t>
      </w:r>
      <w:r w:rsidR="007E01E6">
        <w:rPr>
          <w:rFonts w:hAnsi="Times New Roman" w:ascii="Times New Roman"/>
          <w:szCs w:val="24"/>
        </w:rPr>
        <w:t xml:space="preserve">, za provođenje stečajnog postupka nad </w:t>
      </w:r>
      <w:r w:rsidR="00A23DAF">
        <w:rPr>
          <w:rFonts w:hAnsi="Times New Roman" w:ascii="Times New Roman"/>
          <w:szCs w:val="24"/>
        </w:rPr>
        <w:t>udrugom u likvidaciji</w:t>
      </w:r>
      <w:r w:rsidR="007E01E6">
        <w:rPr>
          <w:rFonts w:hAnsi="Times New Roman" w:ascii="Times New Roman"/>
          <w:szCs w:val="24"/>
        </w:rPr>
        <w:t xml:space="preserve"> </w:t>
      </w:r>
      <w:r w:rsidR="00A23DAF" w:rsidRPr="00A23DAF">
        <w:rPr>
          <w:rFonts w:hAnsi="Times New Roman" w:ascii="Times New Roman"/>
          <w:szCs w:val="24"/>
        </w:rPr>
        <w:t>DVD KOSTANJEVAC</w:t>
      </w:r>
      <w:r w:rsidR="007E01E6">
        <w:rPr>
          <w:rFonts w:hAnsi="Times New Roman" w:ascii="Times New Roman"/>
          <w:szCs w:val="24"/>
        </w:rPr>
        <w:t xml:space="preserve">, </w:t>
      </w:r>
      <w:r w:rsidR="00A23DAF">
        <w:rPr>
          <w:rFonts w:hAnsi="Times New Roman" w:ascii="Times New Roman"/>
          <w:szCs w:val="24"/>
        </w:rPr>
        <w:t>Krašić</w:t>
      </w:r>
      <w:r w:rsidR="007E01E6">
        <w:rPr>
          <w:rFonts w:hAnsi="Times New Roman" w:ascii="Times New Roman"/>
          <w:szCs w:val="24"/>
        </w:rPr>
        <w:t xml:space="preserve">, </w:t>
      </w:r>
      <w:r w:rsidR="00A23DAF">
        <w:rPr>
          <w:rFonts w:hAnsi="Times New Roman" w:ascii="Times New Roman"/>
          <w:szCs w:val="24"/>
        </w:rPr>
        <w:t>Kostanjevac 5</w:t>
      </w:r>
      <w:r w:rsidR="007E01E6">
        <w:rPr>
          <w:rFonts w:hAnsi="Times New Roman" w:ascii="Times New Roman"/>
          <w:szCs w:val="24"/>
        </w:rPr>
        <w:t>, OIB:</w:t>
      </w:r>
      <w:r w:rsidR="00A23DAF">
        <w:rPr>
          <w:rFonts w:hAnsi="Times New Roman" w:ascii="Times New Roman"/>
          <w:szCs w:val="24"/>
        </w:rPr>
        <w:t xml:space="preserve"> </w:t>
      </w:r>
      <w:r w:rsidR="00A23DAF" w:rsidRPr="00A23DAF">
        <w:rPr>
          <w:rFonts w:hAnsi="Times New Roman" w:ascii="Times New Roman"/>
          <w:szCs w:val="24"/>
        </w:rPr>
        <w:t>04711718311</w:t>
      </w:r>
      <w:r w:rsidR="007E01E6">
        <w:rPr>
          <w:rFonts w:hAnsi="Times New Roman" w:ascii="Times New Roman"/>
          <w:szCs w:val="24"/>
        </w:rPr>
        <w:t xml:space="preserve">, </w:t>
      </w:r>
      <w:r w:rsidR="00A23DAF">
        <w:rPr>
          <w:rFonts w:hAnsi="Times New Roman" w:ascii="Times New Roman"/>
          <w:szCs w:val="24"/>
        </w:rPr>
        <w:t>5. rujna</w:t>
      </w:r>
      <w:r w:rsidR="007E01E6">
        <w:rPr>
          <w:rFonts w:hAnsi="Times New Roman" w:ascii="Times New Roman"/>
          <w:szCs w:val="24"/>
        </w:rPr>
        <w:t xml:space="preserve"> 2018.</w:t>
      </w:r>
      <w:r w:rsidR="00A23DAF">
        <w:rPr>
          <w:rFonts w:hAnsi="Times New Roman" w:ascii="Times New Roman"/>
          <w:szCs w:val="24"/>
        </w:rPr>
        <w:t>,</w:t>
      </w:r>
    </w:p>
    <w:p w:rsidRDefault="009A259C" w:rsidP="007E01E6" w:rsidR="009A259C" w:rsidRPr="00573FE4">
      <w:pPr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7E01E6" w:rsidR="007F17A7">
      <w:pPr>
        <w:ind w:firstLine="720"/>
        <w:jc w:val="both"/>
        <w:rPr>
          <w:rFonts w:hAnsi="Times New Roman" w:ascii="Times New Roman"/>
          <w:szCs w:val="24"/>
        </w:rPr>
      </w:pPr>
      <w:r w:rsidRPr="0003281D">
        <w:rPr>
          <w:rFonts w:hAnsi="Times New Roman" w:ascii="Times New Roman"/>
          <w:szCs w:val="24"/>
        </w:rPr>
        <w:t>Određuje</w:t>
      </w:r>
      <w:r w:rsidR="00AC3AAC">
        <w:rPr>
          <w:rFonts w:hAnsi="Times New Roman" w:ascii="Times New Roman"/>
          <w:szCs w:val="24"/>
        </w:rPr>
        <w:t xml:space="preserve"> se ročište radi </w:t>
      </w:r>
      <w:r w:rsidR="007E01E6">
        <w:rPr>
          <w:rFonts w:hAnsi="Times New Roman" w:ascii="Times New Roman"/>
          <w:szCs w:val="24"/>
        </w:rPr>
        <w:t xml:space="preserve">rasprave o pretpostavka </w:t>
      </w:r>
      <w:r w:rsidRPr="0003281D">
        <w:rPr>
          <w:rFonts w:hAnsi="Times New Roman" w:ascii="Times New Roman"/>
          <w:szCs w:val="24"/>
        </w:rPr>
        <w:t xml:space="preserve">za otvaranje stečajnog postupka </w:t>
      </w:r>
      <w:r w:rsidR="00BF0CD4">
        <w:rPr>
          <w:rFonts w:hAnsi="Times New Roman" w:ascii="Times New Roman"/>
          <w:szCs w:val="24"/>
        </w:rPr>
        <w:t xml:space="preserve">nad </w:t>
      </w:r>
      <w:r w:rsidR="00BF0CD4" w:rsidRPr="00BF0CD4">
        <w:rPr>
          <w:rFonts w:hAnsi="Times New Roman" w:ascii="Times New Roman"/>
          <w:szCs w:val="24"/>
        </w:rPr>
        <w:t>udrugom u likvidaciji DVD KOSTANJEVAC, Krašić, Kostanjevac 5, OIB: 04711718311</w:t>
      </w:r>
      <w:r w:rsidR="00BF0CD4">
        <w:rPr>
          <w:rFonts w:hAnsi="Times New Roman" w:ascii="Times New Roman"/>
          <w:szCs w:val="24"/>
        </w:rPr>
        <w:t xml:space="preserve"> </w:t>
      </w:r>
      <w:r w:rsidR="007E01E6">
        <w:rPr>
          <w:rFonts w:hAnsi="Times New Roman" w:ascii="Times New Roman"/>
          <w:szCs w:val="24"/>
        </w:rPr>
        <w:t xml:space="preserve">za </w:t>
      </w:r>
      <w:r w:rsidR="00BF0CD4">
        <w:rPr>
          <w:rFonts w:hAnsi="Times New Roman" w:ascii="Times New Roman"/>
          <w:b/>
          <w:szCs w:val="24"/>
        </w:rPr>
        <w:t>6. studenog</w:t>
      </w:r>
      <w:r w:rsidR="005F3C16">
        <w:rPr>
          <w:rFonts w:hAnsi="Times New Roman" w:ascii="Times New Roman"/>
          <w:b/>
          <w:szCs w:val="24"/>
        </w:rPr>
        <w:t xml:space="preserve"> 201</w:t>
      </w:r>
      <w:r w:rsidR="005B411D">
        <w:rPr>
          <w:rFonts w:hAnsi="Times New Roman" w:ascii="Times New Roman"/>
          <w:b/>
          <w:szCs w:val="24"/>
        </w:rPr>
        <w:t>8</w:t>
      </w:r>
      <w:r w:rsidR="005F3C16">
        <w:rPr>
          <w:rFonts w:hAnsi="Times New Roman" w:ascii="Times New Roman"/>
          <w:b/>
          <w:szCs w:val="24"/>
        </w:rPr>
        <w:t xml:space="preserve">. u </w:t>
      </w:r>
      <w:r w:rsidR="00BF0CD4">
        <w:rPr>
          <w:rFonts w:hAnsi="Times New Roman" w:ascii="Times New Roman"/>
          <w:b/>
          <w:szCs w:val="24"/>
        </w:rPr>
        <w:t>11</w:t>
      </w:r>
      <w:r w:rsidR="007E01E6">
        <w:rPr>
          <w:rFonts w:hAnsi="Times New Roman" w:ascii="Times New Roman"/>
          <w:b/>
          <w:szCs w:val="24"/>
        </w:rPr>
        <w:t>,0</w:t>
      </w:r>
      <w:r w:rsidR="00BC20AB">
        <w:rPr>
          <w:rFonts w:hAnsi="Times New Roman" w:ascii="Times New Roman"/>
          <w:b/>
          <w:szCs w:val="24"/>
        </w:rPr>
        <w:t>0</w:t>
      </w:r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="00E8503D" w:rsidRPr="00E8503D">
        <w:rPr>
          <w:rFonts w:hAnsi="Times New Roman" w:ascii="Times New Roman"/>
          <w:szCs w:val="24"/>
        </w:rPr>
        <w:t>u Trgovačkom sudu u Zagrebu, Stalna služba u Karlovcu, Karlovac, Trg hrvatskih branitelja 1/II, soba broj 205</w:t>
      </w:r>
      <w:r w:rsidR="00AC3AAC" w:rsidRPr="00AC3AAC">
        <w:rPr>
          <w:rFonts w:hAnsi="Times New Roman" w:ascii="Times New Roman"/>
          <w:szCs w:val="24"/>
        </w:rPr>
        <w:t>,</w:t>
      </w:r>
      <w:r w:rsidR="00AC3AAC">
        <w:rPr>
          <w:rFonts w:hAnsi="Times New Roman" w:ascii="Times New Roman"/>
          <w:szCs w:val="24"/>
        </w:rPr>
        <w:t xml:space="preserve"> a na koje se poziva dostavom ovog zaključka:</w:t>
      </w:r>
    </w:p>
    <w:p w:rsidRDefault="007E01E6" w:rsidP="0003281D" w:rsidR="00166A5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-likvidator.</w:t>
      </w:r>
    </w:p>
    <w:p w:rsidRDefault="00AC3AAC" w:rsidP="00E8503D" w:rsidR="00AC3AAC">
      <w:pPr>
        <w:jc w:val="both"/>
        <w:rPr>
          <w:rFonts w:hAnsi="Times New Roman" w:ascii="Times New Roman"/>
          <w:szCs w:val="24"/>
        </w:rPr>
      </w:pP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5A29A3">
        <w:rPr>
          <w:rFonts w:hAnsi="Times New Roman" w:ascii="Times New Roman"/>
          <w:szCs w:val="24"/>
        </w:rPr>
        <w:t>5</w:t>
      </w:r>
      <w:r w:rsidR="00E8503D">
        <w:rPr>
          <w:rFonts w:hAnsi="Times New Roman" w:ascii="Times New Roman"/>
          <w:szCs w:val="24"/>
        </w:rPr>
        <w:t>. rujna</w:t>
      </w:r>
      <w:r w:rsidR="00532E82">
        <w:rPr>
          <w:rFonts w:hAnsi="Times New Roman" w:ascii="Times New Roman"/>
          <w:szCs w:val="24"/>
        </w:rPr>
        <w:t xml:space="preserve"> 201</w:t>
      </w:r>
      <w:r w:rsidR="005B411D">
        <w:rPr>
          <w:rFonts w:hAnsi="Times New Roman" w:ascii="Times New Roman"/>
          <w:szCs w:val="24"/>
        </w:rPr>
        <w:t>8</w:t>
      </w:r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1C79ED">
        <w:rPr>
          <w:rFonts w:hAnsi="Times New Roman" w:ascii="Times New Roman"/>
          <w:szCs w:val="24"/>
        </w:rPr>
        <w:t>, v.r.</w:t>
      </w:r>
    </w:p>
    <w:p w:rsidRDefault="001C79ED" w:rsidP="007F17A7" w:rsidR="001C79ED">
      <w:pPr>
        <w:ind w:firstLine="720"/>
        <w:jc w:val="right"/>
        <w:rPr>
          <w:rFonts w:hAnsi="Times New Roman" w:ascii="Times New Roman"/>
          <w:szCs w:val="24"/>
        </w:rPr>
      </w:pPr>
    </w:p>
    <w:p w:rsidRDefault="001C79ED" w:rsidP="001C79ED" w:rsidR="001C79ED" w:rsidRPr="001C79ED">
      <w:pPr>
        <w:ind w:firstLine="720"/>
        <w:jc w:val="right"/>
        <w:rPr>
          <w:rFonts w:hAnsi="Times New Roman" w:ascii="Times New Roman"/>
          <w:szCs w:val="24"/>
        </w:rPr>
      </w:pPr>
      <w:r w:rsidRPr="001C79ED">
        <w:rPr>
          <w:rFonts w:hAnsi="Times New Roman" w:ascii="Times New Roman"/>
          <w:szCs w:val="24"/>
        </w:rPr>
        <w:t>Za točnost otpravka-</w:t>
      </w:r>
    </w:p>
    <w:p w:rsidRDefault="001C79ED" w:rsidP="001C79ED" w:rsidR="001C79ED" w:rsidRPr="001C79ED">
      <w:pPr>
        <w:ind w:firstLine="720"/>
        <w:jc w:val="right"/>
        <w:rPr>
          <w:rFonts w:hAnsi="Times New Roman" w:ascii="Times New Roman"/>
          <w:szCs w:val="24"/>
        </w:rPr>
      </w:pPr>
      <w:r w:rsidRPr="001C79ED">
        <w:rPr>
          <w:rFonts w:hAnsi="Times New Roman" w:ascii="Times New Roman"/>
          <w:szCs w:val="24"/>
        </w:rPr>
        <w:t>ovlašteni službenik:</w:t>
      </w:r>
    </w:p>
    <w:p w:rsidRDefault="001C79ED" w:rsidP="001C79ED" w:rsidR="001C79ED">
      <w:pPr>
        <w:ind w:firstLine="720"/>
        <w:jc w:val="right"/>
        <w:rPr>
          <w:rFonts w:hAnsi="Times New Roman" w:ascii="Times New Roman"/>
          <w:szCs w:val="24"/>
        </w:rPr>
      </w:pPr>
      <w:r w:rsidRPr="001C79ED">
        <w:rPr>
          <w:rFonts w:hAnsi="Times New Roman" w:ascii="Times New Roman"/>
          <w:szCs w:val="24"/>
        </w:rPr>
        <w:t>Žana Livaja</w:t>
      </w:r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>zaključka nije dopuštena žalba (čl. 19. st. 7. SZ-a).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01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11B04">
      <w:rPr>
        <w:rFonts w:hAnsi="Times New Roman" w:ascii="Times New Roman"/>
      </w:rPr>
      <w:t>211</w:t>
    </w:r>
    <w:r w:rsidR="007F17A7" w:rsidRPr="007F17A7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26037"/>
    <w:rsid w:val="00166A59"/>
    <w:rsid w:val="00190D9A"/>
    <w:rsid w:val="001938FE"/>
    <w:rsid w:val="001B052B"/>
    <w:rsid w:val="001C18A5"/>
    <w:rsid w:val="001C79ED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7F1C"/>
    <w:rsid w:val="002E289F"/>
    <w:rsid w:val="002F4231"/>
    <w:rsid w:val="0031792E"/>
    <w:rsid w:val="00362292"/>
    <w:rsid w:val="0036322E"/>
    <w:rsid w:val="00364B40"/>
    <w:rsid w:val="00374038"/>
    <w:rsid w:val="00397586"/>
    <w:rsid w:val="003A572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D38B6"/>
    <w:rsid w:val="004E7C9D"/>
    <w:rsid w:val="00504139"/>
    <w:rsid w:val="00505532"/>
    <w:rsid w:val="0051510F"/>
    <w:rsid w:val="005257F5"/>
    <w:rsid w:val="00532E82"/>
    <w:rsid w:val="00544A34"/>
    <w:rsid w:val="00546775"/>
    <w:rsid w:val="00553312"/>
    <w:rsid w:val="00554A5C"/>
    <w:rsid w:val="00573FE4"/>
    <w:rsid w:val="005919AE"/>
    <w:rsid w:val="005A29A3"/>
    <w:rsid w:val="005B08BB"/>
    <w:rsid w:val="005B411D"/>
    <w:rsid w:val="005D0B8B"/>
    <w:rsid w:val="005D7BF0"/>
    <w:rsid w:val="005E3F6B"/>
    <w:rsid w:val="005F3C16"/>
    <w:rsid w:val="00611B04"/>
    <w:rsid w:val="006667E9"/>
    <w:rsid w:val="00675AEE"/>
    <w:rsid w:val="006A5325"/>
    <w:rsid w:val="006B7F2D"/>
    <w:rsid w:val="006D46E4"/>
    <w:rsid w:val="006D4FFD"/>
    <w:rsid w:val="006D7D24"/>
    <w:rsid w:val="00737A4B"/>
    <w:rsid w:val="00745192"/>
    <w:rsid w:val="007462B8"/>
    <w:rsid w:val="00753348"/>
    <w:rsid w:val="00766390"/>
    <w:rsid w:val="00795239"/>
    <w:rsid w:val="007A3323"/>
    <w:rsid w:val="007A5E7A"/>
    <w:rsid w:val="007C72DF"/>
    <w:rsid w:val="007E01E6"/>
    <w:rsid w:val="007E4CC4"/>
    <w:rsid w:val="007E4D02"/>
    <w:rsid w:val="007F17A7"/>
    <w:rsid w:val="007F2409"/>
    <w:rsid w:val="008031BA"/>
    <w:rsid w:val="0081479D"/>
    <w:rsid w:val="00831D56"/>
    <w:rsid w:val="008519C4"/>
    <w:rsid w:val="00863F6D"/>
    <w:rsid w:val="008816DA"/>
    <w:rsid w:val="008935CB"/>
    <w:rsid w:val="008A0DEB"/>
    <w:rsid w:val="008A7916"/>
    <w:rsid w:val="008D0EE5"/>
    <w:rsid w:val="008E0EF7"/>
    <w:rsid w:val="00931F26"/>
    <w:rsid w:val="009432E4"/>
    <w:rsid w:val="00967C7C"/>
    <w:rsid w:val="00984F05"/>
    <w:rsid w:val="00986117"/>
    <w:rsid w:val="009A259C"/>
    <w:rsid w:val="009C2E2C"/>
    <w:rsid w:val="009C51CC"/>
    <w:rsid w:val="00A23DAF"/>
    <w:rsid w:val="00A55620"/>
    <w:rsid w:val="00A754D3"/>
    <w:rsid w:val="00A767D9"/>
    <w:rsid w:val="00A863D7"/>
    <w:rsid w:val="00AA5DBE"/>
    <w:rsid w:val="00AC364C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11040"/>
    <w:rsid w:val="00B314E8"/>
    <w:rsid w:val="00B40902"/>
    <w:rsid w:val="00B46FDA"/>
    <w:rsid w:val="00B700D8"/>
    <w:rsid w:val="00B81090"/>
    <w:rsid w:val="00B86F9B"/>
    <w:rsid w:val="00BB1D82"/>
    <w:rsid w:val="00BB67D1"/>
    <w:rsid w:val="00BC20AB"/>
    <w:rsid w:val="00BD3E97"/>
    <w:rsid w:val="00BD3FAA"/>
    <w:rsid w:val="00BE3C56"/>
    <w:rsid w:val="00BF0CD4"/>
    <w:rsid w:val="00C1135B"/>
    <w:rsid w:val="00C156FD"/>
    <w:rsid w:val="00C40B58"/>
    <w:rsid w:val="00C54465"/>
    <w:rsid w:val="00C56AEF"/>
    <w:rsid w:val="00C703D0"/>
    <w:rsid w:val="00C75F6C"/>
    <w:rsid w:val="00C761AE"/>
    <w:rsid w:val="00CB0EC3"/>
    <w:rsid w:val="00CB1E0D"/>
    <w:rsid w:val="00CB529E"/>
    <w:rsid w:val="00CB732E"/>
    <w:rsid w:val="00CC6A3C"/>
    <w:rsid w:val="00CF285F"/>
    <w:rsid w:val="00CF68C5"/>
    <w:rsid w:val="00D70223"/>
    <w:rsid w:val="00D83C05"/>
    <w:rsid w:val="00DA6F44"/>
    <w:rsid w:val="00DA72F6"/>
    <w:rsid w:val="00DB7670"/>
    <w:rsid w:val="00DD44A7"/>
    <w:rsid w:val="00DF6582"/>
    <w:rsid w:val="00E15ABF"/>
    <w:rsid w:val="00E16BF7"/>
    <w:rsid w:val="00E319FB"/>
    <w:rsid w:val="00E41BCC"/>
    <w:rsid w:val="00E5253F"/>
    <w:rsid w:val="00E57739"/>
    <w:rsid w:val="00E65D8E"/>
    <w:rsid w:val="00E73776"/>
    <w:rsid w:val="00E74051"/>
    <w:rsid w:val="00E82422"/>
    <w:rsid w:val="00E8503D"/>
    <w:rsid w:val="00EC57A6"/>
    <w:rsid w:val="00ED1FA7"/>
    <w:rsid w:val="00F1030C"/>
    <w:rsid w:val="00F70E60"/>
    <w:rsid w:val="00F83D02"/>
    <w:rsid w:val="00F85047"/>
    <w:rsid w:val="00FE32DC"/>
    <w:rsid w:val="00FE7E27"/>
    <w:rsid w:val="00FF1D29"/>
    <w:rsid w:val="00FF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1C79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79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79E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79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79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1C79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79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79E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79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79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1620</izvorni_sadrzaj>
    <derivirana_varijabla naziv="DomainObject.Predmet.Broj_1">1620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St-1620/2018</izvorni_sadrzaj>
    <derivirana_varijabla naziv="DomainObject.Predmet.OznakaBroj_1">St-1620/2018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DVD KOSTANJEVAC</izvorni_sadrzaj>
    <derivirana_varijabla naziv="DomainObject.Predmet.ProtustrankaFormated_1">  DVD KOSTANJEVAC</derivirana_varijabla>
  </DomainObject.Predmet.ProtustrankaFormated>
  <DomainObject.Predmet.ProtustrankaFormatedOIB>
    <izvorni_sadrzaj>  DVD KOSTANJEVAC, OIB 04711718311</izvorni_sadrzaj>
    <derivirana_varijabla naziv="DomainObject.Predmet.ProtustrankaFormatedOIB_1">  DVD KOSTANJEVAC, OIB 04711718311</derivirana_varijabla>
  </DomainObject.Predmet.ProtustrankaFormatedOIB>
  <DomainObject.Predmet.ProtustrankaFormatedWithAdress>
    <izvorni_sadrzaj> DVD KOSTANJEVAC, Kostanjevac 5, 10454 Krašić</izvorni_sadrzaj>
    <derivirana_varijabla naziv="DomainObject.Predmet.ProtustrankaFormatedWithAdress_1"> DVD KOSTANJEVAC, Kostanjevac 5, 10454 Krašić</derivirana_varijabla>
  </DomainObject.Predmet.ProtustrankaFormatedWithAdress>
  <DomainObject.Predmet.ProtustrankaFormatedWithAdressOIB>
    <izvorni_sadrzaj> DVD KOSTANJEVAC, OIB 04711718311, Kostanjevac 5, 10454 Krašić</izvorni_sadrzaj>
    <derivirana_varijabla naziv="DomainObject.Predmet.ProtustrankaFormatedWithAdressOIB_1"> DVD KOSTANJEVAC, OIB 04711718311, Kostanjevac 5, 10454 Krašić</derivirana_varijabla>
  </DomainObject.Predmet.ProtustrankaFormatedWithAdressOIB>
  <DomainObject.Predmet.ProtustrankaWithAdress>
    <izvorni_sadrzaj>DVD KOSTANJEVAC Kostanjevac 5, 10454 Krašić</izvorni_sadrzaj>
    <derivirana_varijabla naziv="DomainObject.Predmet.ProtustrankaWithAdress_1">DVD KOSTANJEVAC Kostanjevac 5, 10454 Krašić</derivirana_varijabla>
  </DomainObject.Predmet.ProtustrankaWithAdress>
  <DomainObject.Predmet.ProtustrankaWithAdressOIB>
    <izvorni_sadrzaj>DVD KOSTANJEVAC, OIB 04711718311, Kostanjevac 5, 10454 Krašić</izvorni_sadrzaj>
    <derivirana_varijabla naziv="DomainObject.Predmet.ProtustrankaWithAdressOIB_1">DVD KOSTANJEVAC, OIB 04711718311, Kostanjevac 5, 10454 Krašić</derivirana_varijabla>
  </DomainObject.Predmet.ProtustrankaWithAdressOIB>
  <DomainObject.Predmet.ProtustrankaNazivFormated>
    <izvorni_sadrzaj>DVD KOSTANJEVAC</izvorni_sadrzaj>
    <derivirana_varijabla naziv="DomainObject.Predmet.ProtustrankaNazivFormated_1">DVD KOSTANJEVAC</derivirana_varijabla>
  </DomainObject.Predmet.ProtustrankaNazivFormated>
  <DomainObject.Predmet.ProtustrankaNazivFormatedOIB>
    <izvorni_sadrzaj>DVD KOSTANJEVAC, OIB 04711718311</izvorni_sadrzaj>
    <derivirana_varijabla naziv="DomainObject.Predmet.ProtustrankaNazivFormatedOIB_1">DVD KOSTANJEVAC, OIB 04711718311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VATROGASNA ZAJEDNICA OPĆINE ŽUMBERAK</izvorni_sadrzaj>
    <derivirana_varijabla naziv="DomainObject.Predmet.StrankaFormated_1">  VATROGASNA ZAJEDNICA OPĆINE ŽUMBERAK</derivirana_varijabla>
  </DomainObject.Predmet.StrankaFormated>
  <DomainObject.Predmet.StrankaFormatedOIB>
    <izvorni_sadrzaj>  VATROGASNA ZAJEDNICA OPĆINE ŽUMBERAK, OIB 79245991645</izvorni_sadrzaj>
    <derivirana_varijabla naziv="DomainObject.Predmet.StrankaFormatedOIB_1">  VATROGASNA ZAJEDNICA OPĆINE ŽUMBERAK, OIB 79245991645</derivirana_varijabla>
  </DomainObject.Predmet.StrankaFormatedOIB>
  <DomainObject.Predmet.StrankaFormatedWithAdress>
    <izvorni_sadrzaj> VATROGASNA ZAJEDNICA OPĆINE ŽUMBERAK, Kostanjevac 5, 10454 Krašić</izvorni_sadrzaj>
    <derivirana_varijabla naziv="DomainObject.Predmet.StrankaFormatedWithAdress_1"> VATROGASNA ZAJEDNICA OPĆINE ŽUMBERAK, Kostanjevac 5, 10454 Krašić</derivirana_varijabla>
  </DomainObject.Predmet.StrankaFormatedWithAdress>
  <DomainObject.Predmet.StrankaFormatedWithAdressOIB>
    <izvorni_sadrzaj> VATROGASNA ZAJEDNICA OPĆINE ŽUMBERAK, OIB 79245991645, Kostanjevac 5, 10454 Krašić</izvorni_sadrzaj>
    <derivirana_varijabla naziv="DomainObject.Predmet.StrankaFormatedWithAdressOIB_1"> VATROGASNA ZAJEDNICA OPĆINE ŽUMBERAK, OIB 79245991645, Kostanjevac 5, 10454 Krašić</derivirana_varijabla>
  </DomainObject.Predmet.StrankaFormatedWithAdressOIB>
  <DomainObject.Predmet.StrankaWithAdress>
    <izvorni_sadrzaj>VATROGASNA ZAJEDNICA OPĆINE ŽUMBERAK Kostanjevac 5,10454 Krašić</izvorni_sadrzaj>
    <derivirana_varijabla naziv="DomainObject.Predmet.StrankaWithAdress_1">VATROGASNA ZAJEDNICA OPĆINE ŽUMBERAK Kostanjevac 5,10454 Krašić</derivirana_varijabla>
  </DomainObject.Predmet.StrankaWithAdress>
  <DomainObject.Predmet.StrankaWithAdressOIB>
    <izvorni_sadrzaj>VATROGASNA ZAJEDNICA OPĆINE ŽUMBERAK, OIB 79245991645, Kostanjevac 5,10454 Krašić</izvorni_sadrzaj>
    <derivirana_varijabla naziv="DomainObject.Predmet.StrankaWithAdressOIB_1">VATROGASNA ZAJEDNICA OPĆINE ŽUMBERAK, OIB 79245991645, Kostanjevac 5,10454 Krašić</derivirana_varijabla>
  </DomainObject.Predmet.StrankaWithAdressOIB>
  <DomainObject.Predmet.StrankaNazivFormated>
    <izvorni_sadrzaj>VATROGASNA ZAJEDNICA OPĆINE ŽUMBERAK</izvorni_sadrzaj>
    <derivirana_varijabla naziv="DomainObject.Predmet.StrankaNazivFormated_1">VATROGASNA ZAJEDNICA OPĆINE ŽUMBERAK</derivirana_varijabla>
  </DomainObject.Predmet.StrankaNazivFormated>
  <DomainObject.Predmet.StrankaNazivFormatedOIB>
    <izvorni_sadrzaj>VATROGASNA ZAJEDNICA OPĆINE ŽUMBERAK, OIB 79245991645</izvorni_sadrzaj>
    <derivirana_varijabla naziv="DomainObject.Predmet.StrankaNazivFormatedOIB_1">VATROGASNA ZAJEDNICA OPĆINE ŽUMBERAK, OIB 79245991645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VATROGASNA ZAJEDNICA OPĆINE ŽUMBERAK</item>
    </izvorni_sadrzaj>
    <derivirana_varijabla naziv="DomainObject.Predmet.StrankaListFormated_1">
      <item>VATROGASNA ZAJEDNICA OPĆINE ŽUMBERAK</item>
    </derivirana_varijabla>
  </DomainObject.Predmet.StrankaListFormated>
  <DomainObject.Predmet.StrankaListFormatedOIB>
    <izvorni_sadrzaj>
      <item>VATROGASNA ZAJEDNICA OPĆINE ŽUMBERAK, OIB 79245991645</item>
    </izvorni_sadrzaj>
    <derivirana_varijabla naziv="DomainObject.Predmet.StrankaListFormatedOIB_1">
      <item>VATROGASNA ZAJEDNICA OPĆINE ŽUMBERAK, OIB 79245991645</item>
    </derivirana_varijabla>
  </DomainObject.Predmet.StrankaListFormatedOIB>
  <DomainObject.Predmet.StrankaListFormatedWithAdress>
    <izvorni_sadrzaj>
      <item>VATROGASNA ZAJEDNICA OPĆINE ŽUMBERAK, Kostanjevac 5, 10454 Krašić</item>
    </izvorni_sadrzaj>
    <derivirana_varijabla naziv="DomainObject.Predmet.StrankaListFormatedWithAdress_1">
      <item>VATROGASNA ZAJEDNICA OPĆINE ŽUMBERAK, Kostanjevac 5, 10454 Krašić</item>
    </derivirana_varijabla>
  </DomainObject.Predmet.StrankaListFormatedWithAdress>
  <DomainObject.Predmet.StrankaListFormatedWithAdressOIB>
    <izvorni_sadrzaj>
      <item>VATROGASNA ZAJEDNICA OPĆINE ŽUMBERAK, OIB 79245991645, Kostanjevac 5, 10454 Krašić</item>
    </izvorni_sadrzaj>
    <derivirana_varijabla naziv="DomainObject.Predmet.StrankaListFormatedWithAdressOIB_1">
      <item>VATROGASNA ZAJEDNICA OPĆINE ŽUMBERAK, OIB 79245991645, Kostanjevac 5, 10454 Krašić</item>
    </derivirana_varijabla>
  </DomainObject.Predmet.StrankaListFormatedWithAdressOIB>
  <DomainObject.Predmet.StrankaListNazivFormated>
    <izvorni_sadrzaj>
      <item>VATROGASNA ZAJEDNICA OPĆINE ŽUMBERAK</item>
    </izvorni_sadrzaj>
    <derivirana_varijabla naziv="DomainObject.Predmet.StrankaListNazivFormated_1">
      <item>VATROGASNA ZAJEDNICA OPĆINE ŽUMBERAK</item>
    </derivirana_varijabla>
  </DomainObject.Predmet.StrankaListNazivFormated>
  <DomainObject.Predmet.StrankaListNazivFormatedOIB>
    <izvorni_sadrzaj>
      <item>VATROGASNA ZAJEDNICA OPĆINE ŽUMBERAK, OIB 79245991645</item>
    </izvorni_sadrzaj>
    <derivirana_varijabla naziv="DomainObject.Predmet.StrankaListNazivFormatedOIB_1">
      <item>VATROGASNA ZAJEDNICA OPĆINE ŽUMBERAK, OIB 79245991645</item>
    </derivirana_varijabla>
  </DomainObject.Predmet.StrankaListNazivFormatedOIB>
  <DomainObject.Predmet.ProtuStrankaListFormated>
    <izvorni_sadrzaj>
      <item>DVD KOSTANJEVAC</item>
    </izvorni_sadrzaj>
    <derivirana_varijabla naziv="DomainObject.Predmet.ProtuStrankaListFormated_1">
      <item>DVD KOSTANJEVAC</item>
    </derivirana_varijabla>
  </DomainObject.Predmet.ProtuStrankaListFormated>
  <DomainObject.Predmet.ProtuStrankaListFormatedOIB>
    <izvorni_sadrzaj>
      <item>DVD KOSTANJEVAC, OIB 04711718311</item>
    </izvorni_sadrzaj>
    <derivirana_varijabla naziv="DomainObject.Predmet.ProtuStrankaListFormatedOIB_1">
      <item>DVD KOSTANJEVAC, OIB 04711718311</item>
    </derivirana_varijabla>
  </DomainObject.Predmet.ProtuStrankaListFormatedOIB>
  <DomainObject.Predmet.ProtuStrankaListFormatedWithAdress>
    <izvorni_sadrzaj>
      <item>DVD KOSTANJEVAC, Kostanjevac 5, 10454 Krašić</item>
    </izvorni_sadrzaj>
    <derivirana_varijabla naziv="DomainObject.Predmet.ProtuStrankaListFormatedWithAdress_1">
      <item>DVD KOSTANJEVAC, Kostanjevac 5, 10454 Krašić</item>
    </derivirana_varijabla>
  </DomainObject.Predmet.ProtuStrankaListFormatedWithAdress>
  <DomainObject.Predmet.ProtuStrankaListFormatedWithAdressOIB>
    <izvorni_sadrzaj>
      <item>DVD KOSTANJEVAC, OIB 04711718311, Kostanjevac 5, 10454 Krašić</item>
    </izvorni_sadrzaj>
    <derivirana_varijabla naziv="DomainObject.Predmet.ProtuStrankaListFormatedWithAdressOIB_1">
      <item>DVD KOSTANJEVAC, OIB 04711718311, Kostanjevac 5, 10454 Krašić</item>
    </derivirana_varijabla>
  </DomainObject.Predmet.ProtuStrankaListFormatedWithAdressOIB>
  <DomainObject.Predmet.ProtuStrankaListNazivFormated>
    <izvorni_sadrzaj>
      <item>DVD KOSTANJEVAC</item>
    </izvorni_sadrzaj>
    <derivirana_varijabla naziv="DomainObject.Predmet.ProtuStrankaListNazivFormated_1">
      <item>DVD KOSTANJEVAC</item>
    </derivirana_varijabla>
  </DomainObject.Predmet.ProtuStrankaListNazivFormated>
  <DomainObject.Predmet.ProtuStrankaListNazivFormatedOIB>
    <izvorni_sadrzaj>
      <item>DVD KOSTANJEVAC, OIB 04711718311</item>
    </izvorni_sadrzaj>
    <derivirana_varijabla naziv="DomainObject.Predmet.ProtuStrankaListNazivFormatedOIB_1">
      <item>DVD KOSTANJEVAC, OIB 04711718311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VATROGASNA ZAJEDNICA OPĆINE ŽUMBERAK</izvorni_sadrzaj>
    <derivirana_varijabla naziv="DomainObject.Predmet.StrankaIDrugi_1">VATROGASNA ZAJEDNICA OPĆINE ŽUMBERAK</derivirana_varijabla>
  </DomainObject.Predmet.StrankaIDrugi>
  <DomainObject.Predmet.ProtustrankaIDrugi>
    <izvorni_sadrzaj>DVD KOSTANJEVAC</izvorni_sadrzaj>
    <derivirana_varijabla naziv="DomainObject.Predmet.ProtustrankaIDrugi_1">DVD KOSTANJEVAC</derivirana_varijabla>
  </DomainObject.Predmet.ProtustrankaIDrugi>
  <DomainObject.Predmet.StrankaIDrugiAdressOIB>
    <izvorni_sadrzaj>VATROGASNA ZAJEDNICA OPĆINE ŽUMBERAK, OIB 79245991645, Kostanjevac 5, 10454 Krašić</izvorni_sadrzaj>
    <derivirana_varijabla naziv="DomainObject.Predmet.StrankaIDrugiAdressOIB_1">VATROGASNA ZAJEDNICA OPĆINE ŽUMBERAK, OIB 79245991645, Kostanjevac 5, 10454 Krašić</derivirana_varijabla>
  </DomainObject.Predmet.StrankaIDrugiAdressOIB>
  <DomainObject.Predmet.ProtustrankaIDrugiAdressOIB>
    <izvorni_sadrzaj>DVD KOSTANJEVAC, OIB 04711718311, Kostanjevac 5, 10454 Krašić</izvorni_sadrzaj>
    <derivirana_varijabla naziv="DomainObject.Predmet.ProtustrankaIDrugiAdressOIB_1">DVD KOSTANJEVAC, OIB 04711718311, Kostanjevac 5, 10454 Krašić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VATROGASNA ZAJEDNICA OPĆINE ŽUMBERAK</item>
      <item>DVD KOSTANJEVAC</item>
    </izvorni_sadrzaj>
    <derivirana_varijabla naziv="DomainObject.Predmet.SudioniciListNaziv_1">
      <item>VATROGASNA ZAJEDNICA OPĆINE ŽUMBERAK</item>
      <item>DVD KOSTANJEVAC</item>
    </derivirana_varijabla>
  </DomainObject.Predmet.SudioniciListNaziv>
  <DomainObject.Predmet.SudioniciListAdressOIB>
    <izvorni_sadrzaj>
      <item>VATROGASNA ZAJEDNICA OPĆINE ŽUMBERAK, OIB 79245991645, Kostanjevac 5,10454 Krašić</item>
      <item>DVD KOSTANJEVAC, OIB 04711718311, Kostanjevac 5,10454 Krašić</item>
    </izvorni_sadrzaj>
    <derivirana_varijabla naziv="DomainObject.Predmet.SudioniciListAdressOIB_1">
      <item>VATROGASNA ZAJEDNICA OPĆINE ŽUMBERAK, OIB 79245991645, Kostanjevac 5,10454 Krašić</item>
      <item>DVD KOSTANJEVAC, OIB 04711718311, Kostanjevac 5,10454 Krašić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79245991645</item>
      <item>, OIB 04711718311</item>
    </izvorni_sadrzaj>
    <derivirana_varijabla naziv="DomainObject.Predmet.SudioniciListNazivOIB_1">
      <item>, OIB 79245991645</item>
      <item>, OIB 04711718311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437E65-36A2-416D-B755-03B59FA6A0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170</properties:Words>
  <properties:Characters>919</properties:Characters>
  <properties:Lines>40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2018-09-05T12:21:00Z</dcterms:created>
  <dc:creator>x</dc:creator>
  <cp:lastModifiedBy>Žana Livaja</cp:lastModifiedBy>
  <cp:lastPrinted>2018-09-05T12:28:00Z</cp:lastPrinted>
  <dcterms:modified xmlns:xsi="http://www.w3.org/2001/XMLSchema-instance" xsi:type="dcterms:W3CDTF">2018-09-05T12:30:00Z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(St-1620-18 -Zaključak-likvidacijska masa-zakazivanje ročišta radi rasprave o pretpostavkama za otv. st. post..docx)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