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63a7" w14:paraId="f1963a7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AB796E">
        <w:t>2521/17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="00AB796E">
        <w:t>dužnikom KRISTOFER d.o.o. Zagreb</w:t>
      </w:r>
      <w:r w:rsidR="009459C3" w:rsidRPr="003D3C57">
        <w:t>,</w:t>
      </w:r>
      <w:r w:rsidR="00AB796E">
        <w:t xml:space="preserve"> Pavla Hatza 16, OIB </w:t>
      </w:r>
      <w:r w:rsidR="00AB796E" w:rsidRPr="00AB796E">
        <w:t>01573832487</w:t>
      </w:r>
      <w:r w:rsidR="00AB796E">
        <w:t>,</w:t>
      </w:r>
      <w:r w:rsidR="009459C3" w:rsidRPr="003D3C57">
        <w:t xml:space="preserve"> </w:t>
      </w:r>
      <w:r w:rsidR="00AB796E">
        <w:t>dana 2. svibnja 2018.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3D3C57">
      <w:pPr>
        <w:jc w:val="center"/>
      </w:pPr>
    </w:p>
    <w:p w:rsidRDefault="001F2FBF" w:rsidP="001F2FBF" w:rsidR="00FE69D1" w:rsidRPr="009B64B4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3D3C57">
        <w:rPr>
          <w:rFonts w:hAnsi="Times New Roman" w:ascii="Times New Roman"/>
          <w:szCs w:val="24"/>
        </w:rPr>
        <w:t>I</w:t>
      </w:r>
      <w:r w:rsidR="00FE69D1" w:rsidRPr="003D3C57">
        <w:rPr>
          <w:rFonts w:hAnsi="Times New Roman" w:ascii="Times New Roman"/>
          <w:szCs w:val="24"/>
        </w:rPr>
        <w:t>.</w:t>
      </w:r>
      <w:r w:rsidRPr="003D3C57">
        <w:rPr>
          <w:rFonts w:hAnsi="Times New Roman" w:ascii="Times New Roman"/>
          <w:szCs w:val="24"/>
        </w:rPr>
        <w:t xml:space="preserve"> </w:t>
      </w:r>
      <w:r w:rsidR="00FE69D1" w:rsidRPr="003D3C57">
        <w:rPr>
          <w:rFonts w:hAnsi="Times New Roman" w:ascii="Times New Roman"/>
          <w:szCs w:val="24"/>
        </w:rPr>
        <w:t xml:space="preserve">Pokreće se </w:t>
      </w:r>
      <w:r w:rsidR="00FE69D1" w:rsidRPr="009B64B4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9B64B4">
        <w:rPr>
          <w:rFonts w:hAnsi="Times New Roman" w:ascii="Times New Roman"/>
          <w:szCs w:val="24"/>
        </w:rPr>
        <w:t>a</w:t>
      </w:r>
      <w:r w:rsidR="00FE69D1" w:rsidRPr="009B64B4">
        <w:rPr>
          <w:rFonts w:hAnsi="Times New Roman" w:ascii="Times New Roman"/>
          <w:szCs w:val="24"/>
        </w:rPr>
        <w:t xml:space="preserve"> postupka nad dužnikom</w:t>
      </w:r>
      <w:r w:rsidRPr="009B64B4">
        <w:rPr>
          <w:rFonts w:hAnsi="Times New Roman" w:ascii="Times New Roman"/>
          <w:szCs w:val="24"/>
        </w:rPr>
        <w:t xml:space="preserve"> </w:t>
      </w:r>
      <w:r w:rsidR="009B64B4" w:rsidRPr="009B64B4">
        <w:rPr>
          <w:rFonts w:hAnsi="Times New Roman" w:ascii="Times New Roman"/>
        </w:rPr>
        <w:t>KRISTOFER d.o.o. Zagreb, Pavla Hatza 16, OIB 01573832487</w:t>
      </w:r>
      <w:r w:rsidR="00FE69D1" w:rsidRPr="009B64B4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9B64B4">
        <w:t xml:space="preserve">11. rujna 2018. </w:t>
      </w:r>
      <w:r w:rsidR="00F07E36">
        <w:t>u 10,</w:t>
      </w:r>
      <w:r w:rsidR="009B64B4">
        <w:t>0</w:t>
      </w:r>
      <w:r w:rsidR="00F07E36">
        <w:t>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FE69D1" w:rsidRPr="003D3C57">
      <w:r w:rsidRPr="003D3C57">
        <w:t xml:space="preserve">-dužnik, </w:t>
      </w:r>
    </w:p>
    <w:p w:rsidRDefault="00FE69D1" w:rsidP="00FE69D1" w:rsidR="00FE69D1" w:rsidRPr="003D3C57">
      <w:r w:rsidRPr="003D3C57">
        <w:t>-zakonski zastupnik dužnika</w:t>
      </w:r>
      <w:r w:rsidR="001F2FBF" w:rsidRPr="003D3C57">
        <w:t xml:space="preserve"> </w:t>
      </w:r>
      <w:r w:rsidR="009B64B4">
        <w:t>Dražen Goreta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960FC" w:rsidRPr="003D3C57">
        <w:t>FINA</w:t>
      </w:r>
      <w:r w:rsidR="00685714" w:rsidRPr="003D3C57">
        <w:t>,</w:t>
      </w:r>
    </w:p>
    <w:p w:rsidRDefault="00685714" w:rsidP="00FE69D1" w:rsidR="00D1431E" w:rsidRPr="003D3C57">
      <w:r w:rsidRPr="003D3C57">
        <w:t>-</w:t>
      </w:r>
      <w:r w:rsidR="009B64B4">
        <w:t>Erste &amp; Steiermärkische Bank d.d.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D34B95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9B64B4">
        <w:t>7003/16</w:t>
      </w:r>
      <w:r w:rsidRPr="003D3C57">
        <w:t xml:space="preserve"> od </w:t>
      </w:r>
      <w:r w:rsidR="009B64B4">
        <w:t>21. srpnja 2017.</w:t>
      </w:r>
      <w:r w:rsidRPr="003D3C57">
        <w:t xml:space="preserve"> obustavljen je skraćeni stečajni postupak nad dužnikom </w:t>
      </w:r>
      <w:r w:rsidR="009B64B4" w:rsidRPr="009B64B4">
        <w:t>KRISTOFER d.o.o. Zagreb, Pavla Hatza 16, OIB 01573832487</w:t>
      </w:r>
      <w:r w:rsidRPr="003D3C57">
        <w:t xml:space="preserve">. </w:t>
      </w:r>
      <w:r w:rsidR="00D34B95">
        <w:t xml:space="preserve">Naime, odgovorna osoba dužnika je </w:t>
      </w:r>
      <w:r w:rsidR="009B64B4">
        <w:t xml:space="preserve">dostavio izjavu o stanju imovine na dan 8. ožujka 2017. iz koje proizlazi da ima: imovinska prava na tuđim stvarima u iznosu od 861.011,90 kn, kratkotrajnu financijsku imovinu u iznosu 7.045,36 kn (potraživanja za kamate na dane kratkoročne kredite i potraživanja od kartičara), novčane i nenovčane tražbine u iznosu 1.002.827,08 kn, druga prava koja čine imovinu u iznosu 67.182,53 kn, novčana sredstva na računima i druga imovina u iznosu 2.500,00 kn, kratkoročne obveze u iznosu 3.862.695,84 kn i dugoročne obveze 10.851.125,78 kn. </w:t>
      </w:r>
      <w:r w:rsidR="00D34B95"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9B64B4">
        <w:t>2. svibnja</w:t>
      </w:r>
      <w:r w:rsidR="003D3C57">
        <w:t xml:space="preserve"> 2018</w:t>
      </w:r>
      <w:r w:rsidRPr="003D3C57">
        <w:t xml:space="preserve">. 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2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B64B4">
      <w:t>2521/17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4B4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1215"/>
    <w:rsid w:val="00A54037"/>
    <w:rsid w:val="00A66684"/>
    <w:rsid w:val="00A74268"/>
    <w:rsid w:val="00A86374"/>
    <w:rsid w:val="00AA4EB8"/>
    <w:rsid w:val="00AB1D66"/>
    <w:rsid w:val="00AB796E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1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1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35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St-2521/2017</izvorni_sadrzaj>
    <derivirana_varijabla naziv="DomainObject.Predmet.OznakaBroj_1">St-2521/2017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KRISTOFER d.o.o. zastupanog po punomoćniku DRAŽEN GORETA</izvorni_sadrzaj>
    <derivirana_varijabla naziv="DomainObject.Predmet.ProtustrankaFormated_1">  KRISTOFER d.o.o. zastupanog po punomoćniku DRAŽEN GORETA</derivirana_varijabla>
  </DomainObject.Predmet.ProtustrankaFormated>
  <DomainObject.Predmet.ProtustrankaFormatedOIB>
    <izvorni_sadrzaj>  KRISTOFER d.o.o., OIB 01573832487 zastupanog po punomoćniku DRAŽEN GORETA</izvorni_sadrzaj>
    <derivirana_varijabla naziv="DomainObject.Predmet.ProtustrankaFormatedOIB_1">  KRISTOFER d.o.o., OIB 01573832487 zastupanog po punomoćniku DRAŽEN GORETA</derivirana_varijabla>
  </DomainObject.Predmet.ProtustrankaFormatedOIB>
  <DomainObject.Predmet.ProtustrankaFormatedWithAdress>
    <izvorni_sadrzaj> KRISTOFER d.o.o., Pavla Hatza 16, 10000 Zagreb zastupanog po punomoćniku DRAŽEN GORETA</izvorni_sadrzaj>
    <derivirana_varijabla naziv="DomainObject.Predmet.ProtustrankaFormatedWithAdress_1"> KRISTOFER d.o.o., Pavla Hatza 16, 10000 Zagreb zastupanog po punomoćniku DRAŽEN GORETA</derivirana_varijabla>
  </DomainObject.Predmet.ProtustrankaFormatedWithAdress>
  <DomainObject.Predmet.ProtustrankaFormatedWithAdressOIB>
    <izvorni_sadrzaj> KRISTOFER d.o.o., OIB 01573832487, Pavla Hatza 16, 10000 Zagreb zastupanog po punomoćniku DRAŽEN GORETA</izvorni_sadrzaj>
    <derivirana_varijabla naziv="DomainObject.Predmet.ProtustrankaFormatedWithAdressOIB_1"> KRISTOFER d.o.o., OIB 01573832487, Pavla Hatza 16, 10000 Zagreb zastupanog po punomoćniku DRAŽEN GORETA</derivirana_varijabla>
  </DomainObject.Predmet.ProtustrankaFormatedWithAdressOIB>
  <DomainObject.Predmet.ProtustrankaWithAdress>
    <izvorni_sadrzaj>KRISTOFER d.o.o. Pavla Hatza 16, 10000 Zagreb</izvorni_sadrzaj>
    <derivirana_varijabla naziv="DomainObject.Predmet.ProtustrankaWithAdress_1">KRISTOFER d.o.o. Pavla Hatza 16, 10000 Zagreb</derivirana_varijabla>
  </DomainObject.Predmet.ProtustrankaWithAdress>
  <DomainObject.Predmet.ProtustrankaWithAdressOIB>
    <izvorni_sadrzaj>KRISTOFER d.o.o., OIB 01573832487, Pavla Hatza 16, 10000 Zagreb</izvorni_sadrzaj>
    <derivirana_varijabla naziv="DomainObject.Predmet.ProtustrankaWithAdressOIB_1">KRISTOFER d.o.o., OIB 01573832487, Pavla Hatza 16, 10000 Zagreb</derivirana_varijabla>
  </DomainObject.Predmet.ProtustrankaWithAdressOIB>
  <DomainObject.Predmet.ProtustrankaNazivFormated>
    <izvorni_sadrzaj>KRISTOFER d.o.o.</izvorni_sadrzaj>
    <derivirana_varijabla naziv="DomainObject.Predmet.ProtustrankaNazivFormated_1">KRISTOFER d.o.o.</derivirana_varijabla>
  </DomainObject.Predmet.ProtustrankaNazivFormated>
  <DomainObject.Predmet.ProtustrankaNazivFormatedOIB>
    <izvorni_sadrzaj>KRISTOFER d.o.o., OIB 01573832487</izvorni_sadrzaj>
    <derivirana_varijabla naziv="DomainObject.Predmet.ProtustrankaNazivFormatedOIB_1">KRISTOFER d.o.o., OIB 01573832487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KRISTOFER d.o.o. zastupanog po punomoćniku DRAŽEN GORETA</item>
    </izvorni_sadrzaj>
    <derivirana_varijabla naziv="DomainObject.Predmet.ProtuStrankaListFormated_1">
      <item>KRISTOFER d.o.o. zastupanog po punomoćniku DRAŽEN GORETA</item>
    </derivirana_varijabla>
  </DomainObject.Predmet.ProtuStrankaListFormated>
  <DomainObject.Predmet.ProtuStrankaListFormatedOIB>
    <izvorni_sadrzaj>
      <item>KRISTOFER d.o.o., OIB 01573832487 zastupanog po punomoćniku DRAŽEN GORETA</item>
    </izvorni_sadrzaj>
    <derivirana_varijabla naziv="DomainObject.Predmet.ProtuStrankaListFormatedOIB_1">
      <item>KRISTOFER d.o.o., OIB 01573832487 zastupanog po punomoćniku DRAŽEN GORETA</item>
    </derivirana_varijabla>
  </DomainObject.Predmet.ProtuStrankaListFormatedOIB>
  <DomainObject.Predmet.ProtuStrankaListFormatedWithAdress>
    <izvorni_sadrzaj>
      <item>KRISTOFER d.o.o., Pavla Hatza 16, 10000 Zagreb zastupanog po punomoćniku DRAŽEN GORETA</item>
    </izvorni_sadrzaj>
    <derivirana_varijabla naziv="DomainObject.Predmet.ProtuStrankaListFormatedWithAdress_1">
      <item>KRISTOFER d.o.o., Pavla Hatza 16, 10000 Zagreb zastupanog po punomoćniku DRAŽEN GORETA</item>
    </derivirana_varijabla>
  </DomainObject.Predmet.ProtuStrankaListFormatedWithAdress>
  <DomainObject.Predmet.ProtuStrankaListFormatedWithAdressOIB>
    <izvorni_sadrzaj>
      <item>KRISTOFER d.o.o., OIB 01573832487, Pavla Hatza 16, 10000 Zagreb zastupanog po punomoćniku DRAŽEN GORETA</item>
    </izvorni_sadrzaj>
    <derivirana_varijabla naziv="DomainObject.Predmet.ProtuStrankaListFormatedWithAdressOIB_1">
      <item>KRISTOFER d.o.o., OIB 01573832487, Pavla Hatza 16, 10000 Zagreb zastupanog po punomoćniku DRAŽEN GORETA</item>
    </derivirana_varijabla>
  </DomainObject.Predmet.ProtuStrankaListFormatedWithAdressOIB>
  <DomainObject.Predmet.ProtuStrankaListNazivFormated>
    <izvorni_sadrzaj>
      <item>KRISTOFER d.o.o.</item>
    </izvorni_sadrzaj>
    <derivirana_varijabla naziv="DomainObject.Predmet.ProtuStrankaListNazivFormated_1">
      <item>KRISTOFER d.o.o.</item>
    </derivirana_varijabla>
  </DomainObject.Predmet.ProtuStrankaListNazivFormated>
  <DomainObject.Predmet.ProtuStrankaListNazivFormatedOIB>
    <izvorni_sadrzaj>
      <item>KRISTOFER d.o.o., OIB 01573832487</item>
    </izvorni_sadrzaj>
    <derivirana_varijabla naziv="DomainObject.Predmet.ProtuStrankaListNazivFormatedOIB_1">
      <item>KRISTOFER d.o.o., OIB 01573832487</item>
    </derivirana_varijabla>
  </DomainObject.Predmet.ProtuStrankaListNazivFormatedOIB>
  <DomainObject.Predmet.OstaliListFormated>
    <izvorni_sadrzaj>
      <item>DRAŽEN GORETA punomoćnik sudionika u postupku KRISTOFER d.o.o.</item>
    </izvorni_sadrzaj>
    <derivirana_varijabla naziv="DomainObject.Predmet.OstaliListFormated_1">
      <item>DRAŽEN GORETA punomoćnik sudionika u postupku KRISTOFER d.o.o.</item>
    </derivirana_varijabla>
  </DomainObject.Predmet.OstaliListFormated>
  <DomainObject.Predmet.OstaliListFormatedOIB>
    <izvorni_sadrzaj>
      <item>DRAŽEN GORETA, OIB 71523993200 punomoćnik sudionika u postupku KRISTOFER d.o.o.</item>
    </izvorni_sadrzaj>
    <derivirana_varijabla naziv="DomainObject.Predmet.OstaliListFormatedOIB_1">
      <item>DRAŽEN GORETA, OIB 71523993200 punomoćnik sudionika u postupku KRISTOFER d.o.o.</item>
    </derivirana_varijabla>
  </DomainObject.Predmet.OstaliListFormatedOIB>
  <DomainObject.Predmet.OstaliListFormatedWithAdress>
    <izvorni_sadrzaj>
      <item>DRAŽEN GORETA, MERLINOV PUT 17, 10000 Zagreb punomoćnik sudionika u postupku KRISTOFER d.o.o.</item>
    </izvorni_sadrzaj>
    <derivirana_varijabla naziv="DomainObject.Predmet.OstaliListFormatedWithAdress_1">
      <item>DRAŽEN GORETA, MERLINOV PUT 17, 10000 Zagreb punomoćnik sudionika u postupku KRISTOFER d.o.o.</item>
    </derivirana_varijabla>
  </DomainObject.Predmet.OstaliListFormatedWithAdress>
  <DomainObject.Predmet.OstaliListFormatedWithAdressOIB>
    <izvorni_sadrzaj>
      <item>DRAŽEN GORETA, OIB 71523993200, MERLINOV PUT 17, 10000 Zagreb punomoćnik sudionika u postupku KRISTOFER d.o.o.</item>
    </izvorni_sadrzaj>
    <derivirana_varijabla naziv="DomainObject.Predmet.OstaliListFormatedWithAdressOIB_1">
      <item>DRAŽEN GORETA, OIB 71523993200, MERLINOV PUT 17, 10000 Zagreb punomoćnik sudionika u postupku KRISTOFER d.o.o.</item>
    </derivirana_varijabla>
  </DomainObject.Predmet.OstaliListFormatedWithAdressOIB>
  <DomainObject.Predmet.OstaliListNazivFormated>
    <izvorni_sadrzaj>
      <item>DRAŽEN GORETA</item>
    </izvorni_sadrzaj>
    <derivirana_varijabla naziv="DomainObject.Predmet.OstaliListNazivFormated_1">
      <item>DRAŽEN GORETA</item>
    </derivirana_varijabla>
  </DomainObject.Predmet.OstaliListNazivFormated>
  <DomainObject.Predmet.OstaliListNazivFormatedOIB>
    <izvorni_sadrzaj>
      <item>DRAŽEN GORETA, OIB 71523993200</item>
    </izvorni_sadrzaj>
    <derivirana_varijabla naziv="DomainObject.Predmet.OstaliListNazivFormatedOIB_1">
      <item>DRAŽEN GORETA, OIB 71523993200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KRISTOFER d.o.o.</izvorni_sadrzaj>
    <derivirana_varijabla naziv="DomainObject.Predmet.ProtustrankaIDrugi_1">KRISTOFER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KRISTOFER d.o.o., OIB 01573832487, Pavla Hatza 16, 10000 Zagreb</izvorni_sadrzaj>
    <derivirana_varijabla naziv="DomainObject.Predmet.ProtustrankaIDrugiAdressOIB_1">KRISTOFER d.o.o., OIB 01573832487, Pavla Hatza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KRISTOFER d.o.o.</item>
      <item>FINA Regionalni centar Zagreb</item>
      <item>DRAŽEN GORETA</item>
    </izvorni_sadrzaj>
    <derivirana_varijabla naziv="DomainObject.Predmet.SudioniciListNaziv_1">
      <item>KRISTOFER d.o.o.</item>
      <item>FINA Regionalni centar Zagreb</item>
      <item>DRAŽEN GORETA</item>
    </derivirana_varijabla>
  </DomainObject.Predmet.SudioniciListNaziv>
  <DomainObject.Predmet.SudioniciListAdressOIB>
    <izvorni_sadrzaj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izvorni_sadrzaj>
    <derivirana_varijabla naziv="DomainObject.Predmet.SudioniciListAdressOIB_1"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01573832487</item>
      <item>, OIB 85821130368</item>
      <item>, OIB 71523993200</item>
    </izvorni_sadrzaj>
    <derivirana_varijabla naziv="DomainObject.Predmet.SudioniciListNazivOIB_1">
      <item>, OIB 01573832487</item>
      <item>, OIB 85821130368</item>
      <item>, OIB 71523993200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2500</properties:Characters>
  <properties:Lines>71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2018-05-02T10:22:00Z</dcterms:created>
  <dc:creator>Korisnik</dc:creator>
  <cp:lastModifiedBy>Renata Klokočki</cp:lastModifiedBy>
  <cp:lastPrinted>2016-08-29T10:54:00Z</cp:lastPrinted>
  <dcterms:modified xmlns:xsi="http://www.w3.org/2001/XMLSchema-instance" xsi:type="dcterms:W3CDTF">2018-05-02T10:28:00Z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postupka-KRISTOFER.docx)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