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11f2" w14:paraId="c1211f2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7C07F7">
        <w:t>433</w:t>
      </w:r>
      <w:r w:rsidR="00BC2AA3">
        <w:t>/1</w:t>
      </w:r>
      <w:r w:rsidR="004A25E5">
        <w:t>6</w:t>
      </w:r>
      <w:r w:rsidR="00BC2AA3">
        <w:t>-</w:t>
      </w:r>
      <w:r w:rsidR="00BB721E">
        <w:t>1</w:t>
      </w:r>
      <w:r w:rsidR="0098071C">
        <w:t>3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7C07F7" w:rsidRPr="00484D3C">
        <w:t>ČIGRA GRADNJA d.o.o.</w:t>
      </w:r>
      <w:r w:rsidR="007C07F7">
        <w:t>,</w:t>
      </w:r>
      <w:r w:rsidR="007C07F7" w:rsidRPr="00484D3C">
        <w:t xml:space="preserve"> Šibenik, 113. Šibenske brigade HV-a 241/c, OIB: 21302346762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98071C">
        <w:t>29. kolovoza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7C07F7" w:rsidRPr="00484D3C">
        <w:t>ČIGRA GRADNJA d.o.o.</w:t>
      </w:r>
      <w:r w:rsidR="007C07F7">
        <w:t>,</w:t>
      </w:r>
      <w:r w:rsidR="007C07F7" w:rsidRPr="00484D3C">
        <w:t xml:space="preserve"> Šibenik, 113. Šibenske brigade HV-a 241/c, OIB: 21302346762</w:t>
      </w:r>
      <w:r w:rsidRPr="006A62B7">
        <w:t xml:space="preserve">, stečajni postupak otvoren je dana </w:t>
      </w:r>
      <w:r w:rsidR="0098071C">
        <w:t>29. kolovoza</w:t>
      </w:r>
      <w:r w:rsidR="00F26669">
        <w:t xml:space="preserve"> </w:t>
      </w:r>
      <w:r>
        <w:t>2016</w:t>
      </w:r>
      <w:r w:rsidRPr="006A62B7">
        <w:t xml:space="preserve">. u 14 sati i </w:t>
      </w:r>
      <w:r w:rsidR="006F0EC9">
        <w:t>00</w:t>
      </w:r>
      <w:r w:rsidRPr="006A62B7">
        <w:t xml:space="preserve"> minuta kada je ovo rješenje i oglas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 w:rsidRPr="00A60596">
        <w:t>II</w:t>
      </w:r>
      <w:r w:rsidRPr="00A60596">
        <w:tab/>
      </w:r>
      <w:r w:rsidR="00A60596" w:rsidRPr="00A60596">
        <w:t>PEROŠ KREŠIMIR iz Zadra, Ivana Gundulića 4d, OIB: 37835605570</w:t>
      </w:r>
      <w:r w:rsidRPr="00A60596">
        <w:t>, imenuje</w:t>
      </w:r>
      <w:r>
        <w:t xml:space="preserve"> </w:t>
      </w: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7C07F7" w:rsidRPr="00484D3C">
        <w:t>ČIGRA GRADNJA d.o.o.</w:t>
      </w:r>
      <w:r w:rsidR="007C07F7">
        <w:t>,</w:t>
      </w:r>
      <w:r w:rsidR="007C07F7" w:rsidRPr="00484D3C">
        <w:t xml:space="preserve"> Šibenik</w:t>
      </w:r>
      <w:r w:rsidRPr="006A62B7"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881854">
        <w:t>22. ožujka</w:t>
      </w:r>
      <w:r w:rsidR="00DA1F02">
        <w:t xml:space="preserve"> </w:t>
      </w:r>
      <w:r w:rsidR="001433E2">
        <w:t>2016</w:t>
      </w:r>
      <w:r w:rsidRPr="00CE76CB">
        <w:t xml:space="preserve">. pokrenut je prethodni postupak nad dužnikom </w:t>
      </w:r>
      <w:r w:rsidR="007C07F7" w:rsidRPr="00484D3C">
        <w:t>ČIGRA GRADNJA d.o.o.</w:t>
      </w:r>
      <w:r w:rsidR="007C07F7">
        <w:t>,</w:t>
      </w:r>
      <w:r w:rsidR="007C07F7" w:rsidRPr="00484D3C">
        <w:t xml:space="preserve"> Šibenik</w:t>
      </w:r>
      <w:r w:rsidR="00A83963">
        <w:t>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7C07F7">
        <w:t>433</w:t>
      </w:r>
      <w:r>
        <w:t>/</w:t>
      </w:r>
      <w:r w:rsidR="001433E2">
        <w:t>16</w:t>
      </w:r>
      <w:r>
        <w:t>-</w:t>
      </w:r>
      <w:r w:rsidR="00881854">
        <w:t>11</w:t>
      </w:r>
      <w:r w:rsidRPr="006A62B7">
        <w:t xml:space="preserve"> od </w:t>
      </w:r>
      <w:r>
        <w:t xml:space="preserve">dana </w:t>
      </w:r>
      <w:r w:rsidR="00881854">
        <w:t>19</w:t>
      </w:r>
      <w:r w:rsidR="00DA1F02">
        <w:t>. travnja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881854">
        <w:t>19</w:t>
      </w:r>
      <w:r w:rsidR="00B30883">
        <w:t>. travnja</w:t>
      </w:r>
      <w:r w:rsidRPr="001433E2">
        <w:t xml:space="preserve"> 2016., temeljem čega je rok za uplatu predujma istekao dana </w:t>
      </w:r>
      <w:r w:rsidR="00A60596">
        <w:t>13. svibnja</w:t>
      </w:r>
      <w:r w:rsidRPr="001433E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98071C" w:rsidP="0098071C" w:rsidR="0098071C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98071C" w:rsidP="0098071C" w:rsidR="0098071C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98071C" w:rsidP="0098071C" w:rsidR="0098071C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98071C">
        <w:t>29. kolovoza</w:t>
      </w:r>
      <w:r w:rsidR="00F26669">
        <w:t xml:space="preserve"> </w:t>
      </w:r>
      <w:r>
        <w:t>2016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  <w:r w:rsidR="00A60596">
        <w:t xml:space="preserve"> Podružnica 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A60596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A60596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A60596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A60596">
        <w:t>Šibenik</w:t>
      </w:r>
      <w:r w:rsidRPr="006A62B7">
        <w:t xml:space="preserve">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  <w:r w:rsidR="00A60596">
        <w:t xml:space="preserve"> Šibenik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>
        <w:t>4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C9" w:rsidR="006F0EC9">
      <w:r>
        <w:separator/>
      </w:r>
    </w:p>
  </w:endnote>
  <w:endnote w:id="0" w:type="continuationSeparator">
    <w:p w:rsidRDefault="006F0EC9" w:rsidR="006F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C9" w:rsidR="006F0EC9">
      <w:r>
        <w:separator/>
      </w:r>
    </w:p>
  </w:footnote>
  <w:footnote w:id="0" w:type="continuationSeparator">
    <w:p w:rsidRDefault="006F0EC9" w:rsidR="006F0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26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7C07F7">
      <w:t>433</w:t>
    </w:r>
    <w:r w:rsidR="005C6279">
      <w:t>/1</w:t>
    </w:r>
    <w:r w:rsidR="004A25E5">
      <w:t>6</w:t>
    </w:r>
    <w:r w:rsidR="00A83963">
      <w:t>-</w:t>
    </w:r>
    <w:r w:rsidR="0098071C">
      <w:t>13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B262C"/>
    <w:rsid w:val="000D7790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07F7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81854"/>
    <w:rsid w:val="00893718"/>
    <w:rsid w:val="00896E93"/>
    <w:rsid w:val="008D17AE"/>
    <w:rsid w:val="008F0D7C"/>
    <w:rsid w:val="0098071C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0596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46BF0"/>
    <w:rsid w:val="00B604A8"/>
    <w:rsid w:val="00B85A8A"/>
    <w:rsid w:val="00BA5150"/>
    <w:rsid w:val="00BB0D8F"/>
    <w:rsid w:val="00BB721E"/>
    <w:rsid w:val="00BC2AA3"/>
    <w:rsid w:val="00C35145"/>
    <w:rsid w:val="00C843A4"/>
    <w:rsid w:val="00CD2D99"/>
    <w:rsid w:val="00CE21F4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83F1A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B2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6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6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6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6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B2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6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6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6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6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ČIGRA GRADNJA d.o.o. za graditeljstvo</izvorni_sadrzaj>
    <derivirana_varijabla naziv="DomainObject.Predmet.ProtustrankaFormated_1">  ČIGRA GRADNJA d.o.o. za graditeljstvo</derivirana_varijabla>
  </DomainObject.Predmet.ProtustrankaFormated>
  <DomainObject.Predmet.ProtustrankaFormatedOIB>
    <izvorni_sadrzaj>  ČIGRA GRADNJA d.o.o. za graditeljstvo, OIB 21302346762</izvorni_sadrzaj>
    <derivirana_varijabla naziv="DomainObject.Predmet.ProtustrankaFormatedOIB_1">  ČIGRA GRADNJA d.o.o. za graditeljstvo, OIB 21302346762</derivirana_varijabla>
  </DomainObject.Predmet.ProtustrankaFormatedOIB>
  <DomainObject.Predmet.ProtustrankaFormatedWithAdress>
    <izvorni_sadrzaj> ČIGRA GRADNJA d.o.o. za graditeljstvo, 113. Šibenske brigade HV-a 241/C , 22000 Šibenik</izvorni_sadrzaj>
    <derivirana_varijabla naziv="DomainObject.Predmet.ProtustrankaFormatedWithAdress_1"> ČIGRA GRADNJA d.o.o. za graditeljstvo, 113. Šibenske brigade HV-a 241/C , 22000 Šibenik</derivirana_varijabla>
  </DomainObject.Predmet.ProtustrankaFormatedWithAdress>
  <DomainObject.Predmet.ProtustrankaFormatedWithAdressOIB>
    <izvorni_sadrzaj> ČIGRA GRADNJA d.o.o. za graditeljstvo, OIB 21302346762, 113. Šibenske brigade HV-a 241/C , 22000 Šibenik</izvorni_sadrzaj>
    <derivirana_varijabla naziv="DomainObject.Predmet.ProtustrankaFormatedWithAdressOIB_1"> ČIGRA GRADNJA d.o.o. za graditeljstvo, OIB 21302346762, 113. Šibenske brigade HV-a 241/C , 22000 Šibenik</derivirana_varijabla>
  </DomainObject.Predmet.ProtustrankaFormatedWithAdressOIB>
  <DomainObject.Predmet.ProtustrankaWithAdress>
    <izvorni_sadrzaj>ČIGRA GRADNJA d.o.o. za graditeljstvo 113. Šibenske brigade HV-a 241/C , 22000 Šibenik</izvorni_sadrzaj>
    <derivirana_varijabla naziv="DomainObject.Predmet.ProtustrankaWithAdress_1">ČIGRA GRADNJA d.o.o. za graditeljstvo 113. Šibenske brigade HV-a 241/C , 22000 Šibenik</derivirana_varijabla>
  </DomainObject.Predmet.ProtustrankaWithAdress>
  <DomainObject.Predmet.ProtustrankaWithAdressOIB>
    <izvorni_sadrzaj>ČIGRA GRADNJA d.o.o. za graditeljstvo, OIB 21302346762, 113. Šibenske brigade HV-a 241/C , 22000 Šibenik</izvorni_sadrzaj>
    <derivirana_varijabla naziv="DomainObject.Predmet.ProtustrankaWithAdressOIB_1">ČIGRA GRADNJA d.o.o. za graditeljstvo, OIB 21302346762, 113. Šibenske brigade HV-a 241/C , 22000 Šibenik</derivirana_varijabla>
  </DomainObject.Predmet.ProtustrankaWithAdressOIB>
  <DomainObject.Predmet.ProtustrankaNazivFormated>
    <izvorni_sadrzaj>ČIGRA GRADNJA d.o.o. za graditeljstvo</izvorni_sadrzaj>
    <derivirana_varijabla naziv="DomainObject.Predmet.ProtustrankaNazivFormated_1">ČIGRA GRADNJA d.o.o. za graditeljstvo</derivirana_varijabla>
  </DomainObject.Predmet.ProtustrankaNazivFormated>
  <DomainObject.Predmet.ProtustrankaNazivFormatedOIB>
    <izvorni_sadrzaj>ČIGRA GRADNJA d.o.o. za graditeljstvo, OIB 21302346762</izvorni_sadrzaj>
    <derivirana_varijabla naziv="DomainObject.Predmet.ProtustrankaNazivFormatedOIB_1">ČIGRA GRADNJA d.o.o. za graditeljstvo, OIB 21302346762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ČIGRA GRADNJA d.o.o. za graditeljstvo</item>
    </izvorni_sadrzaj>
    <derivirana_varijabla naziv="DomainObject.Predmet.ProtuStrankaListFormated_1">
      <item>ČIGRA GRADNJA d.o.o. za graditeljstvo</item>
    </derivirana_varijabla>
  </DomainObject.Predmet.ProtuStrankaListFormated>
  <DomainObject.Predmet.ProtuStrankaListFormatedOIB>
    <izvorni_sadrzaj>
      <item>ČIGRA GRADNJA d.o.o. za graditeljstvo, OIB 21302346762</item>
    </izvorni_sadrzaj>
    <derivirana_varijabla naziv="DomainObject.Predmet.ProtuStrankaListFormatedOIB_1">
      <item>ČIGRA GRADNJA d.o.o. za graditeljstvo, OIB 21302346762</item>
    </derivirana_varijabla>
  </DomainObject.Predmet.ProtuStrankaListFormatedOIB>
  <DomainObject.Predmet.ProtuStrankaListFormatedWithAdress>
    <izvorni_sadrzaj>
      <item>ČIGRA GRADNJA d.o.o. za graditeljstvo, 113. Šibenske brigade HV-a 241/C , 22000 Šibenik</item>
    </izvorni_sadrzaj>
    <derivirana_varijabla naziv="DomainObject.Predmet.ProtuStrankaListFormatedWithAdress_1">
      <item>ČIGRA GRADNJA d.o.o. za graditeljstvo, 113. Šibenske brigade HV-a 241/C , 22000 Šibenik</item>
    </derivirana_varijabla>
  </DomainObject.Predmet.ProtuStrankaListFormatedWithAdress>
  <DomainObject.Predmet.ProtuStrankaListFormatedWithAdressOIB>
    <izvorni_sadrzaj>
      <item>ČIGRA GRADNJA d.o.o. za graditeljstvo, OIB 21302346762, 113. Šibenske brigade HV-a 241/C , 22000 Šibenik</item>
    </izvorni_sadrzaj>
    <derivirana_varijabla naziv="DomainObject.Predmet.ProtuStrankaListFormatedWithAdressOIB_1">
      <item>ČIGRA GRADNJA d.o.o. za graditeljstvo, OIB 21302346762, 113. Šibenske brigade HV-a 241/C , 22000 Šibenik</item>
    </derivirana_varijabla>
  </DomainObject.Predmet.ProtuStrankaListFormatedWithAdressOIB>
  <DomainObject.Predmet.ProtuStrankaListNazivFormated>
    <izvorni_sadrzaj>
      <item>ČIGRA GRADNJA d.o.o. za graditeljstvo</item>
    </izvorni_sadrzaj>
    <derivirana_varijabla naziv="DomainObject.Predmet.ProtuStrankaListNazivFormated_1">
      <item>ČIGRA GRADNJA d.o.o. za graditeljstvo</item>
    </derivirana_varijabla>
  </DomainObject.Predmet.ProtuStrankaListNazivFormated>
  <DomainObject.Predmet.ProtuStrankaListNazivFormatedOIB>
    <izvorni_sadrzaj>
      <item>ČIGRA GRADNJA d.o.o. za graditeljstvo, OIB 21302346762</item>
    </izvorni_sadrzaj>
    <derivirana_varijabla naziv="DomainObject.Predmet.ProtuStrankaListNazivFormatedOIB_1">
      <item>ČIGRA GRADNJA d.o.o. za graditeljstvo, OIB 21302346762</item>
    </derivirana_varijabla>
  </DomainObject.Predmet.ProtuStrankaListNazivFormatedOIB>
  <DomainObject.Predmet.OstaliListFormated>
    <izvorni_sadrzaj>
      <item>Mirko Aužina</item>
      <item>Anita Pavlović</item>
    </izvorni_sadrzaj>
    <derivirana_varijabla naziv="DomainObject.Predmet.OstaliListFormated_1">
      <item>Mirko Aužina</item>
      <item>Anita Pavlović</item>
    </derivirana_varijabla>
  </DomainObject.Predmet.OstaliListFormated>
  <DomainObject.Predmet.OstaliListFormatedOIB>
    <izvorni_sadrzaj>
      <item>Mirko Aužina, OIB 01746169352</item>
      <item>Anita Pavlović, OIB 54924978171</item>
    </izvorni_sadrzaj>
    <derivirana_varijabla naziv="DomainObject.Predmet.OstaliListFormatedOIB_1">
      <item>Mirko Aužina, OIB 01746169352</item>
      <item>Anita Pavlović, OIB 54924978171</item>
    </derivirana_varijabla>
  </DomainObject.Predmet.OstaliListFormatedOIB>
  <DomainObject.Predmet.OstaliListFormatedWithAdress>
    <izvorni_sadrzaj>
      <item>Mirko Aužina, 113.ŠIBENSKE BRIGADE HV-A 129 A (ranije: BILICE, 113.ŠIBENSKE BRIGADE HV-A, 131), 22000 Šibenik</item>
      <item>Anita Pavlović, 113.ŠIBENSKE BRIGADE HV-A 129 A (ranije: BILICE, UL. 113. ŠIB. BRIGADE HV, 131), 22000 Šibenik</item>
    </izvorni_sadrzaj>
    <derivirana_varijabla naziv="DomainObject.Predmet.OstaliListFormatedWithAdress_1">
      <item>Mirko Aužina, 113.ŠIBENSKE BRIGADE HV-A 129 A (ranije: BILICE, 113.ŠIBENSKE BRIGADE HV-A, 131), 22000 Šibenik</item>
      <item>Anita Pavlović, 113.ŠIBENSKE BRIGADE HV-A 129 A (ranije: BILICE, UL. 113. ŠIB. BRIGADE HV, 131), 22000 Šibenik</item>
    </derivirana_varijabla>
  </DomainObject.Predmet.OstaliListFormatedWithAdress>
  <DomainObject.Predmet.OstaliListFormatedWithAdressOIB>
    <izvorni_sadrzaj>
      <item>Mirko Aužina, OIB 01746169352, 113.ŠIBENSKE BRIGADE HV-A 129 A (ranije: BILICE, 113.ŠIBENSKE BRIGADE HV-A, 131), 22000 Šibenik</item>
      <item>Anita Pavlović, OIB 54924978171, 113.ŠIBENSKE BRIGADE HV-A 129 A (ranije: BILICE, UL. 113. ŠIB. BRIGADE HV, 131), 22000 Šibenik</item>
    </izvorni_sadrzaj>
    <derivirana_varijabla naziv="DomainObject.Predmet.OstaliListFormatedWithAdressOIB_1">
      <item>Mirko Aužina, OIB 01746169352, 113.ŠIBENSKE BRIGADE HV-A 129 A (ranije: BILICE, 113.ŠIBENSKE BRIGADE HV-A, 131), 22000 Šibenik</item>
      <item>Anita Pavlović, OIB 54924978171, 113.ŠIBENSKE BRIGADE HV-A 129 A (ranije: BILICE, UL. 113. ŠIB. BRIGADE HV, 131), 22000 Šibenik</item>
    </derivirana_varijabla>
  </DomainObject.Predmet.OstaliListFormatedWithAdressOIB>
  <DomainObject.Predmet.OstaliListNazivFormated>
    <izvorni_sadrzaj>
      <item>Mirko Aužina</item>
      <item>Anita Pavlović</item>
    </izvorni_sadrzaj>
    <derivirana_varijabla naziv="DomainObject.Predmet.OstaliListNazivFormated_1">
      <item>Mirko Aužina</item>
      <item>Anita Pavlović</item>
    </derivirana_varijabla>
  </DomainObject.Predmet.OstaliListNazivFormated>
  <DomainObject.Predmet.OstaliListNazivFormatedOIB>
    <izvorni_sadrzaj>
      <item>Mirko Aužina, OIB 01746169352</item>
      <item>Anita Pavlović, OIB 54924978171</item>
    </izvorni_sadrzaj>
    <derivirana_varijabla naziv="DomainObject.Predmet.OstaliListNazivFormatedOIB_1">
      <item>Mirko Aužina, OIB 01746169352</item>
      <item>Anita Pavlović, OIB 54924978171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ČIGRA GRADNJA d.o.o. za graditeljstvo</izvorni_sadrzaj>
    <derivirana_varijabla naziv="DomainObject.Predmet.ProtustrankaIDrugi_1">ČIGRA GRADNJA d.o.o. za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ČIGRA GRADNJA d.o.o. za graditeljstvo, OIB 21302346762, 113. Šibenske brigade HV-a 241/C , 22000 Šibenik</izvorni_sadrzaj>
    <derivirana_varijabla naziv="DomainObject.Predmet.ProtustrankaIDrugiAdressOIB_1">ČIGRA GRADNJA d.o.o. za graditeljstvo, OIB 21302346762, 113. Šibenske brigade HV-a 241/C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ČIGRA GRADNJA d.o.o. za graditeljstvo</item>
      <item>Mirko Aužina</item>
      <item>Anita Pavlović</item>
    </izvorni_sadrzaj>
    <derivirana_varijabla naziv="DomainObject.Predmet.SudioniciListNaziv_1">
      <item>FINA - Podružnica Šibenik</item>
      <item>ČIGRA GRADNJA d.o.o. za graditeljstvo</item>
      <item>Mirko Aužina</item>
      <item>Anita Pavlović</item>
    </derivirana_varijabla>
  </DomainObject.Predmet.SudioniciListNaziv>
  <DomainObject.Predmet.SudioniciListAdressOIB>
    <izvorni_sadrzaj>
      <item>FINA - Podružnica Šibenik, OIB 85821130368, Perivoj L. Marune 1,22000 Šibenik</item>
      <item>ČIGRA GRADNJA d.o.o. za graditeljstvo, OIB 21302346762, 113. Šibenske brigade HV-a 241/C ,22000 Šibenik</item>
      <item>Mirko Aužina, OIB 01746169352, 113.ŠIBENSKE BRIGADE HV-A 129 A (ranije: BILICE, 113.ŠIBENSKE BRIGADE HV-A, 131),22000 Šibenik</item>
      <item>Anita Pavlović, OIB 54924978171, 113.ŠIBENSKE BRIGADE HV-A 129 A (ranije: BILICE, UL. 113. ŠIB. BRIGADE HV, 131),22000 Šibenik</item>
    </izvorni_sadrzaj>
    <derivirana_varijabla naziv="DomainObject.Predmet.SudioniciListAdressOIB_1">
      <item>FINA - Podružnica Šibenik, OIB 85821130368, Perivoj L. Marune 1,22000 Šibenik</item>
      <item>ČIGRA GRADNJA d.o.o. za graditeljstvo, OIB 21302346762, 113. Šibenske brigade HV-a 241/C ,22000 Šibenik</item>
      <item>Mirko Aužina, OIB 01746169352, 113.ŠIBENSKE BRIGADE HV-A 129 A (ranije: BILICE, 113.ŠIBENSKE BRIGADE HV-A, 131),22000 Šibenik</item>
      <item>Anita Pavlović, OIB 54924978171, 113.ŠIBENSKE BRIGADE HV-A 129 A (ranije: BILICE, UL. 113. ŠIB. BRIGADE HV, 131),22000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21302346762</item>
      <item>, OIB 01746169352</item>
      <item>, OIB 54924978171</item>
    </izvorni_sadrzaj>
    <derivirana_varijabla naziv="DomainObject.Predmet.SudioniciListNazivOIB_1">
      <item>, OIB 85821130368</item>
      <item>, OIB 21302346762</item>
      <item>, OIB 01746169352</item>
      <item>, OIB 54924978171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626</properties:Words>
  <properties:Characters>3306</properties:Characters>
  <properties:Lines>93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2016-05-27T12:37:00Z</dcterms:created>
  <dc:creator>Ardena Bajlo</dc:creator>
  <cp:lastModifiedBy>wsadmin</cp:lastModifiedBy>
  <cp:lastPrinted>2015-03-02T10:10:00Z</cp:lastPrinted>
  <dcterms:modified xmlns:xsi="http://www.w3.org/2001/XMLSchema-instance" xsi:type="dcterms:W3CDTF">2016-08-29T08:05:00Z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