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fa748" w14:paraId="80fa748" w:rsidRDefault="003A6DAE" w:rsidR="00006236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2 St-5262/15-5</w:t>
      </w:r>
    </w:p>
    <w:p w:rsidRDefault="003A6DAE" w:rsidR="00006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F915FB" w:rsidR="00006236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236" w:rsidR="00006236">
      <w:pPr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  </w:t>
      </w:r>
    </w:p>
    <w:p w:rsidRDefault="003A6DAE" w:rsidR="00006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3A6DAE" w:rsidR="00006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3A6DAE" w:rsidR="00006236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STALNA SLUŽBA </w:t>
      </w:r>
      <w:r>
        <w:rPr>
          <w:rFonts w:hAnsi="Times New Roman" w:ascii="Times New Roman"/>
          <w:szCs w:val="24"/>
          <w:lang w:val="hr-HR"/>
        </w:rPr>
        <w:br/>
        <w:t>Karlovac, Ljudevita Šestića 4</w:t>
      </w:r>
    </w:p>
    <w:p w:rsidRDefault="00006236" w:rsidR="00006236">
      <w:pPr>
        <w:jc w:val="center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STALNA SLUŽBA,  u skraćenom stečajnom postupku nad poslovnim brojem St-5262/15, temeljem odredbe čl.430. Stečajnog zakona (NN br. 71/15),  dana  17. prosinca 2015., objavljuje </w:t>
      </w:r>
    </w:p>
    <w:p w:rsidRDefault="00006236" w:rsidR="00006236">
      <w:pPr>
        <w:jc w:val="both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006236" w:rsidR="00006236">
      <w:pPr>
        <w:jc w:val="center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dužnika MS DRVO DIZAJN d.o.o. Samobor, Zagrebačka 37, OIB:00859618302, MBS:080019531.</w:t>
      </w:r>
    </w:p>
    <w:p w:rsidRDefault="00006236" w:rsidR="0000623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neizvršenih osnova za plaćanje je 80.265,23 kn.</w:t>
      </w:r>
    </w:p>
    <w:p w:rsidRDefault="00006236" w:rsidR="0000623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006236" w:rsidR="0000623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006236" w:rsidR="00006236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3A6DAE" w:rsidR="0000623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3A6DAE" w:rsidR="0000623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006236" w:rsidR="00006236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U Karlovcu, 17. prosinca 2015. godine</w:t>
      </w:r>
    </w:p>
    <w:p w:rsidRDefault="00006236" w:rsidR="00006236">
      <w:pPr>
        <w:jc w:val="both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Sudac:</w:t>
      </w:r>
    </w:p>
    <w:p w:rsidRDefault="003A6DAE" w:rsidR="00006236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Suzana Ivanović</w:t>
      </w:r>
    </w:p>
    <w:p w:rsidRDefault="00006236" w:rsidR="00006236">
      <w:pPr>
        <w:jc w:val="right"/>
        <w:rPr>
          <w:rFonts w:hAnsi="Times New Roman" w:ascii="Times New Roman"/>
          <w:szCs w:val="24"/>
          <w:lang w:val="hr-HR"/>
        </w:rPr>
      </w:pPr>
    </w:p>
    <w:p w:rsidRDefault="00006236" w:rsidR="00006236">
      <w:pPr>
        <w:jc w:val="right"/>
        <w:rPr>
          <w:rFonts w:hAnsi="Times New Roman" w:ascii="Times New Roman"/>
          <w:szCs w:val="24"/>
          <w:lang w:val="hr-HR"/>
        </w:rPr>
      </w:pPr>
    </w:p>
    <w:p w:rsidRDefault="003A6DAE" w:rsidR="00006236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Dna: </w:t>
      </w:r>
      <w:r>
        <w:rPr>
          <w:rFonts w:hAnsi="Times New Roman" w:ascii="Times New Roman"/>
          <w:szCs w:val="24"/>
          <w:lang w:val="hr-HR"/>
        </w:rPr>
        <w:tab/>
      </w:r>
    </w:p>
    <w:p w:rsidRDefault="003A6DAE" w:rsidR="0000623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1. e-oglasna ploča suda 60 dana</w:t>
      </w:r>
    </w:p>
    <w:p w:rsidRDefault="003A6DAE" w:rsidR="003A6DAE"/>
    <w:sectPr w:rsidR="003A6DAE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15FB"/>
    <w:rsid w:val="00006236"/>
    <w:rsid w:val="003A6DAE"/>
    <w:rsid w:val="006606EB"/>
    <w:rsid w:val="00F91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606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606EB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60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606E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606E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606E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606E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6606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606EB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6606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606E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606E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606E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606E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prosinca 2015.</izvorni_sadrzaj>
    <derivirana_varijabla naziv="DomainObject.DatumDonosenjaOdluke_1">17.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5262</izvorni_sadrzaj>
    <derivirana_varijabla naziv="DomainObject.Predmet.Broj_1">5262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St-5262/2015</izvorni_sadrzaj>
    <derivirana_varijabla naziv="DomainObject.Predmet.OznakaBroj_1">St-5262/2015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MS DRVO DIZAJN d.o.o.</izvorni_sadrzaj>
    <derivirana_varijabla naziv="DomainObject.Predmet.ProtustrankaFormated_1">  MS DRVO DIZAJN d.o.o.</derivirana_varijabla>
  </DomainObject.Predmet.ProtustrankaFormated>
  <DomainObject.Predmet.ProtustrankaFormatedOIB>
    <izvorni_sadrzaj>  MS DRVO DIZAJN d.o.o., OIB 00859618302</izvorni_sadrzaj>
    <derivirana_varijabla naziv="DomainObject.Predmet.ProtustrankaFormatedOIB_1">  MS DRVO DIZAJN d.o.o., OIB 00859618302</derivirana_varijabla>
  </DomainObject.Predmet.ProtustrankaFormatedOIB>
  <DomainObject.Predmet.ProtustrankaFormatedWithAdress>
    <izvorni_sadrzaj> MS DRVO DIZAJN d.o.o., Zagrebačka 37, 10430 Samobor</izvorni_sadrzaj>
    <derivirana_varijabla naziv="DomainObject.Predmet.ProtustrankaFormatedWithAdress_1"> MS DRVO DIZAJN d.o.o., Zagrebačka 37, 10430 Samobor</derivirana_varijabla>
  </DomainObject.Predmet.ProtustrankaFormatedWithAdress>
  <DomainObject.Predmet.ProtustrankaFormatedWithAdressOIB>
    <izvorni_sadrzaj> MS DRVO DIZAJN d.o.o., OIB 00859618302, Zagrebačka 37, 10430 Samobor</izvorni_sadrzaj>
    <derivirana_varijabla naziv="DomainObject.Predmet.ProtustrankaFormatedWithAdressOIB_1"> MS DRVO DIZAJN d.o.o., OIB 00859618302, Zagrebačka 37, 10430 Samobor</derivirana_varijabla>
  </DomainObject.Predmet.ProtustrankaFormatedWithAdressOIB>
  <DomainObject.Predmet.ProtustrankaWithAdress>
    <izvorni_sadrzaj>MS DRVO DIZAJN d.o.o. Zagrebačka 37, 10430 Samobor</izvorni_sadrzaj>
    <derivirana_varijabla naziv="DomainObject.Predmet.ProtustrankaWithAdress_1">MS DRVO DIZAJN d.o.o. Zagrebačka 37, 10430 Samobor</derivirana_varijabla>
  </DomainObject.Predmet.ProtustrankaWithAdress>
  <DomainObject.Predmet.ProtustrankaWithAdressOIB>
    <izvorni_sadrzaj>MS DRVO DIZAJN d.o.o., OIB 00859618302, Zagrebačka 37, 10430 Samobor</izvorni_sadrzaj>
    <derivirana_varijabla naziv="DomainObject.Predmet.ProtustrankaWithAdressOIB_1">MS DRVO DIZAJN d.o.o., OIB 00859618302, Zagrebačka 37, 10430 Samobor</derivirana_varijabla>
  </DomainObject.Predmet.ProtustrankaWithAdressOIB>
  <DomainObject.Predmet.ProtustrankaNazivFormated>
    <izvorni_sadrzaj>MS DRVO DIZAJN d.o.o.</izvorni_sadrzaj>
    <derivirana_varijabla naziv="DomainObject.Predmet.ProtustrankaNazivFormated_1">MS DRVO DIZAJN d.o.o.</derivirana_varijabla>
  </DomainObject.Predmet.ProtustrankaNazivFormated>
  <DomainObject.Predmet.ProtustrankaNazivFormatedOIB>
    <izvorni_sadrzaj>MS DRVO DIZAJN d.o.o., OIB 00859618302</izvorni_sadrzaj>
    <derivirana_varijabla naziv="DomainObject.Predmet.ProtustrankaNazivFormatedOIB_1">MS DRVO DIZAJN d.o.o., OIB 00859618302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2.St SSKa - S.. Ivanović</izvorni_sadrzaj>
    <derivirana_varijabla naziv="DomainObject.Predmet.TrenutnaLokacijaSpisa.Naziv_1">2.St SSKa - S..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MS DRVO DIZAJN d.o.o.</item>
    </izvorni_sadrzaj>
    <derivirana_varijabla naziv="DomainObject.Predmet.ProtuStrankaListFormated_1">
      <item>MS DRVO DIZAJN d.o.o.</item>
    </derivirana_varijabla>
  </DomainObject.Predmet.ProtuStrankaListFormated>
  <DomainObject.Predmet.ProtuStrankaListFormatedOIB>
    <izvorni_sadrzaj>
      <item>MS DRVO DIZAJN d.o.o., OIB 00859618302</item>
    </izvorni_sadrzaj>
    <derivirana_varijabla naziv="DomainObject.Predmet.ProtuStrankaListFormatedOIB_1">
      <item>MS DRVO DIZAJN d.o.o., OIB 00859618302</item>
    </derivirana_varijabla>
  </DomainObject.Predmet.ProtuStrankaListFormatedOIB>
  <DomainObject.Predmet.ProtuStrankaListFormatedWithAdress>
    <izvorni_sadrzaj>
      <item>MS DRVO DIZAJN d.o.o., Zagrebačka 37, 10430 Samobor</item>
    </izvorni_sadrzaj>
    <derivirana_varijabla naziv="DomainObject.Predmet.ProtuStrankaListFormatedWithAdress_1">
      <item>MS DRVO DIZAJN d.o.o., Zagrebačka 37, 10430 Samobor</item>
    </derivirana_varijabla>
  </DomainObject.Predmet.ProtuStrankaListFormatedWithAdress>
  <DomainObject.Predmet.ProtuStrankaListFormatedWithAdressOIB>
    <izvorni_sadrzaj>
      <item>MS DRVO DIZAJN d.o.o., OIB 00859618302, Zagrebačka 37, 10430 Samobor</item>
    </izvorni_sadrzaj>
    <derivirana_varijabla naziv="DomainObject.Predmet.ProtuStrankaListFormatedWithAdressOIB_1">
      <item>MS DRVO DIZAJN d.o.o., OIB 00859618302, Zagrebačka 37, 10430 Samobor</item>
    </derivirana_varijabla>
  </DomainObject.Predmet.ProtuStrankaListFormatedWithAdressOIB>
  <DomainObject.Predmet.ProtuStrankaListNazivFormated>
    <izvorni_sadrzaj>
      <item>MS DRVO DIZAJN d.o.o.</item>
    </izvorni_sadrzaj>
    <derivirana_varijabla naziv="DomainObject.Predmet.ProtuStrankaListNazivFormated_1">
      <item>MS DRVO DIZAJN d.o.o.</item>
    </derivirana_varijabla>
  </DomainObject.Predmet.ProtuStrankaListNazivFormated>
  <DomainObject.Predmet.ProtuStrankaListNazivFormatedOIB>
    <izvorni_sadrzaj>
      <item>MS DRVO DIZAJN d.o.o., OIB 00859618302</item>
    </izvorni_sadrzaj>
    <derivirana_varijabla naziv="DomainObject.Predmet.ProtuStrankaListNazivFormatedOIB_1">
      <item>MS DRVO DIZAJN d.o.o., OIB 00859618302</item>
    </derivirana_varijabla>
  </DomainObject.Predmet.ProtuStrankaListNazivFormatedOIB>
  <DomainObject.Predmet.OstaliListFormated>
    <izvorni_sadrzaj>
      <item>Snježana Žganjer</item>
    </izvorni_sadrzaj>
    <derivirana_varijabla naziv="DomainObject.Predmet.OstaliListFormated_1">
      <item>Snježana Žganjer</item>
    </derivirana_varijabla>
  </DomainObject.Predmet.OstaliListFormated>
  <DomainObject.Predmet.OstaliListFormatedOIB>
    <izvorni_sadrzaj>
      <item>Snježana Žganjer, OIB 49443399573</item>
    </izvorni_sadrzaj>
    <derivirana_varijabla naziv="DomainObject.Predmet.OstaliListFormatedOIB_1">
      <item>Snježana Žganjer, OIB 49443399573</item>
    </derivirana_varijabla>
  </DomainObject.Predmet.OstaliListFormatedOIB>
  <DomainObject.Predmet.OstaliListFormatedWithAdress>
    <izvorni_sadrzaj>
      <item>Snježana Žganjer, Zagrebačka 37, 10430 Samobor</item>
    </izvorni_sadrzaj>
    <derivirana_varijabla naziv="DomainObject.Predmet.OstaliListFormatedWithAdress_1">
      <item>Snježana Žganjer, Zagrebačka 37, 10430 Samobor</item>
    </derivirana_varijabla>
  </DomainObject.Predmet.OstaliListFormatedWithAdress>
  <DomainObject.Predmet.OstaliListFormatedWithAdressOIB>
    <izvorni_sadrzaj>
      <item>Snježana Žganjer, OIB 49443399573, Zagrebačka 37, 10430 Samobor</item>
    </izvorni_sadrzaj>
    <derivirana_varijabla naziv="DomainObject.Predmet.OstaliListFormatedWithAdressOIB_1">
      <item>Snježana Žganjer, OIB 49443399573, Zagrebačka 37, 10430 Samobor</item>
    </derivirana_varijabla>
  </DomainObject.Predmet.OstaliListFormatedWithAdressOIB>
  <DomainObject.Predmet.OstaliListNazivFormated>
    <izvorni_sadrzaj>
      <item>Snježana Žganjer</item>
    </izvorni_sadrzaj>
    <derivirana_varijabla naziv="DomainObject.Predmet.OstaliListNazivFormated_1">
      <item>Snježana Žganjer</item>
    </derivirana_varijabla>
  </DomainObject.Predmet.OstaliListNazivFormated>
  <DomainObject.Predmet.OstaliListNazivFormatedOIB>
    <izvorni_sadrzaj>
      <item>Snježana Žganjer, OIB 49443399573</item>
    </izvorni_sadrzaj>
    <derivirana_varijabla naziv="DomainObject.Predmet.OstaliListNazivFormatedOIB_1">
      <item>Snježana Žganjer, OIB 49443399573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prosinca 2015.</izvorni_sadrzaj>
    <derivirana_varijabla naziv="DomainObject.Datum_1">17.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MS DRVO DIZAJN d.o.o.</izvorni_sadrzaj>
    <derivirana_varijabla naziv="DomainObject.Predmet.ProtustrankaIDrugi_1">MS DRVO DIZAJN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MS DRVO DIZAJN d.o.o., OIB 00859618302, Zagrebačka 37, 10430 Samobor</izvorni_sadrzaj>
    <derivirana_varijabla naziv="DomainObject.Predmet.ProtustrankaIDrugiAdressOIB_1">MS DRVO DIZAJN d.o.o., OIB 00859618302, Zagrebačka 37,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MS DRVO DIZAJN d.o.o.</item>
      <item>Snježana Žganjer</item>
    </izvorni_sadrzaj>
    <derivirana_varijabla naziv="DomainObject.Predmet.SudioniciListNaziv_1">
      <item>FINA Regionalni centar Zagreb</item>
      <item>MS DRVO DIZAJN d.o.o.</item>
      <item>Snježana Žganjer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MS DRVO DIZAJN d.o.o., OIB 00859618302, Zagrebačka 37,10430 Samobor</item>
      <item>Snježana Žganjer, OIB 49443399573, Zagrebačka 37,10430 Samobor</item>
    </izvorni_sadrzaj>
    <derivirana_varijabla naziv="DomainObject.Predmet.SudioniciListAdressOIB_1">
      <item>FINA Regionalni centar Zagreb, OIB 85821130368, Trg svibanjskih žrtava 1995. Br. 1,10000 Zagreb</item>
      <item>MS DRVO DIZAJN d.o.o., OIB 00859618302, Zagrebačka 37,10430 Samobor</item>
      <item>Snježana Žganjer, OIB 49443399573, Zagrebačka 37,10430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00859618302</item>
      <item>, OIB 49443399573</item>
    </izvorni_sadrzaj>
    <derivirana_varijabla naziv="DomainObject.Predmet.SudioniciListNazivOIB_1">
      <item>, OIB 85821130368</item>
      <item>, OIB 00859618302</item>
      <item>, OIB 49443399573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247</properties:Words>
  <properties:Characters>1364</properties:Characters>
  <properties:Lines>49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2015-12-17T11:31:00Z</dcterms:created>
  <dc:creator>Sudsko vijeæe</dc:creator>
  <cp:lastModifiedBy>Marina Markić</cp:lastModifiedBy>
  <cp:lastPrinted>2015-12-17T11:31:00Z</cp:lastPrinted>
  <dcterms:modified xmlns:xsi="http://www.w3.org/2001/XMLSchema-instance" xsi:type="dcterms:W3CDTF">2015-12-17T11:32:00Z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