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327b" w14:paraId="b14327b" w:rsidRDefault="00DF0312" w:rsidR="00F0353C">
      <w:pPr>
        <w15:collapsed w:val="false"/>
      </w:pPr>
      <w:bookmarkStart w:name="_GoBack" w:id="0"/>
      <w:bookmarkEnd w:id="0"/>
      <w:r>
        <w:t xml:space="preserve">     </w:t>
      </w:r>
      <w:proofErr w:type="spellStart"/>
      <w:r>
        <w:t>VAGROS</w:t>
      </w:r>
      <w:proofErr w:type="spellEnd"/>
      <w:r>
        <w:t xml:space="preserve"> d.o.o. u stečaju</w:t>
      </w:r>
    </w:p>
    <w:p w:rsidRDefault="00DF0312" w:rsidR="00DF0312">
      <w:r>
        <w:t xml:space="preserve">Zagreb, Savski Gaj 5, Put br. 4                                                               </w:t>
      </w:r>
      <w:proofErr w:type="spellStart"/>
      <w:r>
        <w:t>48</w:t>
      </w:r>
      <w:proofErr w:type="spellEnd"/>
      <w:r>
        <w:t>.  St-</w:t>
      </w:r>
      <w:proofErr w:type="spellStart"/>
      <w:r>
        <w:t>6995</w:t>
      </w:r>
      <w:proofErr w:type="spellEnd"/>
      <w:r>
        <w:t>/</w:t>
      </w:r>
      <w:proofErr w:type="spellStart"/>
      <w:r>
        <w:t>16</w:t>
      </w:r>
      <w:proofErr w:type="spellEnd"/>
    </w:p>
    <w:p w:rsidRDefault="00DF0312" w:rsidR="00DF0312"/>
    <w:p w:rsidRDefault="00DF0312" w:rsidR="00DF0312"/>
    <w:p w:rsidRDefault="00DF0312" w:rsidR="00DF0312">
      <w:r>
        <w:t xml:space="preserve">                                                                                               TRGOVAČKI SUD U ZAGREBU</w:t>
      </w:r>
    </w:p>
    <w:p w:rsidRDefault="00DF0312" w:rsidR="00DF0312">
      <w:r>
        <w:t xml:space="preserve">                                                                                                   Zagreb, </w:t>
      </w:r>
      <w:proofErr w:type="spellStart"/>
      <w:r>
        <w:t>Ambruševa</w:t>
      </w:r>
      <w:proofErr w:type="spellEnd"/>
      <w:r>
        <w:t xml:space="preserve"> 2/II</w:t>
      </w:r>
    </w:p>
    <w:p w:rsidRDefault="00680281" w:rsidR="00DF0312">
      <w:r>
        <w:t xml:space="preserve">                                                                                               Sudac, Vesna Sremac Šoštar</w:t>
      </w:r>
    </w:p>
    <w:p w:rsidRDefault="00680281" w:rsidR="00680281"/>
    <w:p w:rsidRDefault="00680281" w:rsidR="00680281"/>
    <w:p w:rsidRDefault="00680281" w:rsidR="00680281">
      <w:r>
        <w:t xml:space="preserve">      </w:t>
      </w:r>
      <w:r w:rsidR="00CC2978">
        <w:t xml:space="preserve">                                </w:t>
      </w:r>
      <w:r>
        <w:t>PRIJEDLOG ZA ZAKLJUČENJE</w:t>
      </w:r>
      <w:r w:rsidR="00BB1DAC">
        <w:t xml:space="preserve"> </w:t>
      </w:r>
      <w:r>
        <w:t xml:space="preserve">STEČAJNOG POSTUPKA </w:t>
      </w:r>
    </w:p>
    <w:p w:rsidRDefault="00BB1DAC" w:rsidR="00BB1DAC">
      <w:r>
        <w:t xml:space="preserve">                                                          </w:t>
      </w:r>
      <w:proofErr w:type="spellStart"/>
      <w:r>
        <w:t>VAGROS</w:t>
      </w:r>
      <w:proofErr w:type="spellEnd"/>
      <w:r>
        <w:t xml:space="preserve"> d.o.o. u stečaju</w:t>
      </w:r>
    </w:p>
    <w:p w:rsidRDefault="00CC2978" w:rsidR="00CC2978"/>
    <w:p w:rsidRDefault="00CC2978" w:rsidP="00D859ED" w:rsidR="00CC2978">
      <w:pPr>
        <w:jc w:val="both"/>
      </w:pPr>
      <w:r>
        <w:t xml:space="preserve">          Rješenjem trgovačkog suda u Zagrebu pod brojem </w:t>
      </w:r>
      <w:proofErr w:type="spellStart"/>
      <w:r>
        <w:t>48</w:t>
      </w:r>
      <w:proofErr w:type="spellEnd"/>
      <w:r>
        <w:t>. St-</w:t>
      </w:r>
      <w:proofErr w:type="spellStart"/>
      <w:r>
        <w:t>6995</w:t>
      </w:r>
      <w:proofErr w:type="spellEnd"/>
      <w:r>
        <w:t>/</w:t>
      </w:r>
      <w:proofErr w:type="spellStart"/>
      <w:r>
        <w:t>16</w:t>
      </w:r>
      <w:proofErr w:type="spellEnd"/>
      <w:r>
        <w:t xml:space="preserve"> otvoren je</w:t>
      </w:r>
      <w:r w:rsidR="00F23624">
        <w:t xml:space="preserve"> </w:t>
      </w:r>
      <w:proofErr w:type="spellStart"/>
      <w:r w:rsidR="00F23624">
        <w:t>21.12</w:t>
      </w:r>
      <w:proofErr w:type="spellEnd"/>
      <w:r w:rsidR="00F23624">
        <w:t xml:space="preserve">. </w:t>
      </w:r>
      <w:proofErr w:type="spellStart"/>
      <w:r w:rsidR="00F23624">
        <w:t>2017</w:t>
      </w:r>
      <w:proofErr w:type="spellEnd"/>
      <w:r w:rsidR="00F23624">
        <w:t>.</w:t>
      </w:r>
      <w:r>
        <w:t xml:space="preserve"> stečajni postupak nad dužnikom </w:t>
      </w:r>
      <w:proofErr w:type="spellStart"/>
      <w:r>
        <w:t>VAGROS</w:t>
      </w:r>
      <w:proofErr w:type="spellEnd"/>
      <w:r>
        <w:t xml:space="preserve"> d.o.o. Zagreb, Savski Gaj V, Put br</w:t>
      </w:r>
      <w:r w:rsidR="00F23624">
        <w:t xml:space="preserve">oj 4, </w:t>
      </w:r>
      <w:proofErr w:type="spellStart"/>
      <w:r w:rsidR="00F23624">
        <w:t>OIB</w:t>
      </w:r>
      <w:proofErr w:type="spellEnd"/>
      <w:r w:rsidR="00F23624">
        <w:t xml:space="preserve">: </w:t>
      </w:r>
      <w:proofErr w:type="spellStart"/>
      <w:r w:rsidR="00F23624">
        <w:t>43075697891</w:t>
      </w:r>
      <w:proofErr w:type="spellEnd"/>
      <w:r w:rsidR="00F23624">
        <w:t>.</w:t>
      </w:r>
    </w:p>
    <w:p w:rsidRDefault="00A658CF" w:rsidP="00745693" w:rsidR="00F23624">
      <w:pPr>
        <w:jc w:val="both"/>
      </w:pPr>
      <w:r>
        <w:t xml:space="preserve">          </w:t>
      </w:r>
      <w:r w:rsidR="00F23624">
        <w:t xml:space="preserve">Ispitno i izvještajno ročište vjerovnika održani su na Trgovačkom sudu u Zagrebu </w:t>
      </w:r>
      <w:proofErr w:type="spellStart"/>
      <w:r w:rsidR="00F23624">
        <w:t>12</w:t>
      </w:r>
      <w:proofErr w:type="spellEnd"/>
      <w:r w:rsidR="00F23624">
        <w:t xml:space="preserve">. ožujka </w:t>
      </w:r>
      <w:proofErr w:type="spellStart"/>
      <w:r w:rsidR="00F23624">
        <w:t>2018</w:t>
      </w:r>
      <w:proofErr w:type="spellEnd"/>
      <w:r w:rsidR="00F23624">
        <w:t>. godine.</w:t>
      </w:r>
    </w:p>
    <w:p w:rsidRDefault="005C5488" w:rsidP="00745693" w:rsidR="005C5488" w:rsidRPr="00745693">
      <w:pPr>
        <w:jc w:val="both"/>
        <w:rPr>
          <w:b/>
        </w:rPr>
      </w:pPr>
      <w:r>
        <w:t xml:space="preserve">          Za ispitno ročište svoj</w:t>
      </w:r>
      <w:r w:rsidR="00E44E0D">
        <w:t>e tražbine prijavilo je ukupno 4</w:t>
      </w:r>
      <w:r>
        <w:t xml:space="preserve"> vjerovnika</w:t>
      </w:r>
      <w:r w:rsidR="00FE6281">
        <w:t xml:space="preserve"> čije su tražbine ukupno iznosile </w:t>
      </w:r>
      <w:r w:rsidR="00FE6281" w:rsidRPr="00745693">
        <w:rPr>
          <w:b/>
        </w:rPr>
        <w:t>15.250.259,</w:t>
      </w:r>
      <w:proofErr w:type="spellStart"/>
      <w:r w:rsidR="00FE6281" w:rsidRPr="00745693">
        <w:rPr>
          <w:b/>
        </w:rPr>
        <w:t>75</w:t>
      </w:r>
      <w:proofErr w:type="spellEnd"/>
      <w:r w:rsidR="00FE6281" w:rsidRPr="00745693">
        <w:rPr>
          <w:b/>
        </w:rPr>
        <w:t xml:space="preserve"> kn.</w:t>
      </w:r>
    </w:p>
    <w:p w:rsidRDefault="00FE6281" w:rsidR="00FE6281">
      <w:r w:rsidRPr="00745693">
        <w:rPr>
          <w:b/>
        </w:rPr>
        <w:t xml:space="preserve">          </w:t>
      </w:r>
      <w:r w:rsidRPr="00745693">
        <w:t>Prijavljene tražbine razvrstane</w:t>
      </w:r>
      <w:r>
        <w:t xml:space="preserve"> su u prvi i drugi isplatni red.</w:t>
      </w:r>
    </w:p>
    <w:p w:rsidRDefault="00FE6281" w:rsidP="00D859ED" w:rsidR="00EB1408">
      <w:pPr>
        <w:jc w:val="both"/>
      </w:pPr>
      <w:r>
        <w:t xml:space="preserve">        </w:t>
      </w:r>
      <w:r w:rsidR="00E44E0D">
        <w:t xml:space="preserve">  U prvi isplatni red razvrstan je samo dio tražbine</w:t>
      </w:r>
      <w:r>
        <w:t xml:space="preserve"> Republike Hrvatske, Ministarstva financija, Porezna uprava,</w:t>
      </w:r>
      <w:r w:rsidR="00E44E0D">
        <w:t xml:space="preserve"> Područni ured Zagreb i to iznos od</w:t>
      </w:r>
      <w:r>
        <w:t xml:space="preserve"> </w:t>
      </w:r>
      <w:proofErr w:type="spellStart"/>
      <w:r w:rsidR="00A6565D">
        <w:t>2.332</w:t>
      </w:r>
      <w:proofErr w:type="spellEnd"/>
      <w:r w:rsidR="00A6565D">
        <w:t>,</w:t>
      </w:r>
      <w:proofErr w:type="spellStart"/>
      <w:r w:rsidR="00A6565D">
        <w:t>62</w:t>
      </w:r>
      <w:proofErr w:type="spellEnd"/>
      <w:r w:rsidR="00A6565D">
        <w:t xml:space="preserve"> kn, dok je u dr</w:t>
      </w:r>
      <w:r w:rsidR="00E44E0D">
        <w:t xml:space="preserve">ugi viši isplatni red razvrstan preostali prijavljeni iznos od </w:t>
      </w:r>
      <w:proofErr w:type="spellStart"/>
      <w:r w:rsidR="00E44E0D">
        <w:t>754.085</w:t>
      </w:r>
      <w:proofErr w:type="spellEnd"/>
      <w:r w:rsidR="00E44E0D">
        <w:t>,</w:t>
      </w:r>
      <w:proofErr w:type="spellStart"/>
      <w:r w:rsidR="00E44E0D">
        <w:t>14</w:t>
      </w:r>
      <w:proofErr w:type="spellEnd"/>
      <w:r w:rsidR="00E44E0D">
        <w:t xml:space="preserve"> kn.</w:t>
      </w:r>
    </w:p>
    <w:p w:rsidRDefault="00EB1408" w:rsidP="00D859ED" w:rsidR="00C273BE">
      <w:pPr>
        <w:jc w:val="both"/>
      </w:pPr>
      <w:r>
        <w:t xml:space="preserve">          U drugi isplatni red pored naprijed navedenog iznosa tražbine Republike Hrvatske, ministarstva financija, Porezne uprave, Područnog </w:t>
      </w:r>
      <w:r w:rsidR="00BB1DAC">
        <w:t xml:space="preserve">ureda Zagreb razvrstane su i </w:t>
      </w:r>
      <w:r>
        <w:t xml:space="preserve"> 3</w:t>
      </w:r>
      <w:r w:rsidR="00A6565D">
        <w:t xml:space="preserve"> preostal</w:t>
      </w:r>
      <w:r w:rsidR="00D124C1">
        <w:t xml:space="preserve">e tražbine stečajnih vjerovnika i to: tražbina Kreditne banke d.d. Zagreb u iznosu od </w:t>
      </w:r>
      <w:r w:rsidR="00D124C1" w:rsidRPr="00C273BE">
        <w:rPr>
          <w:b/>
        </w:rPr>
        <w:t>14.492.880,</w:t>
      </w:r>
      <w:proofErr w:type="spellStart"/>
      <w:r w:rsidR="00D124C1" w:rsidRPr="00C273BE">
        <w:rPr>
          <w:b/>
        </w:rPr>
        <w:t>53</w:t>
      </w:r>
      <w:proofErr w:type="spellEnd"/>
      <w:r w:rsidR="00D124C1" w:rsidRPr="00C273BE">
        <w:rPr>
          <w:b/>
        </w:rPr>
        <w:t xml:space="preserve"> kn</w:t>
      </w:r>
      <w:r w:rsidR="00D124C1">
        <w:t xml:space="preserve">, tražbina Zagrebačkog holdinga d.o.o. Podružnica </w:t>
      </w:r>
      <w:proofErr w:type="spellStart"/>
      <w:r w:rsidR="00D124C1">
        <w:t>Zagrebparking</w:t>
      </w:r>
      <w:proofErr w:type="spellEnd"/>
      <w:r w:rsidR="00D124C1">
        <w:t xml:space="preserve"> u iznosu od </w:t>
      </w:r>
      <w:proofErr w:type="spellStart"/>
      <w:r w:rsidR="00D124C1" w:rsidRPr="00C273BE">
        <w:rPr>
          <w:b/>
        </w:rPr>
        <w:t>522</w:t>
      </w:r>
      <w:proofErr w:type="spellEnd"/>
      <w:r w:rsidR="00D124C1" w:rsidRPr="00C273BE">
        <w:rPr>
          <w:b/>
        </w:rPr>
        <w:t>,</w:t>
      </w:r>
      <w:proofErr w:type="spellStart"/>
      <w:r w:rsidR="00D124C1" w:rsidRPr="00C273BE">
        <w:rPr>
          <w:b/>
        </w:rPr>
        <w:t>93</w:t>
      </w:r>
      <w:proofErr w:type="spellEnd"/>
      <w:r w:rsidR="00D124C1" w:rsidRPr="00C273BE">
        <w:rPr>
          <w:b/>
        </w:rPr>
        <w:t xml:space="preserve"> kn</w:t>
      </w:r>
      <w:r w:rsidR="00D124C1">
        <w:t xml:space="preserve"> i</w:t>
      </w:r>
      <w:r w:rsidR="00C273BE">
        <w:t xml:space="preserve"> tražbina Financijske</w:t>
      </w:r>
      <w:r w:rsidR="00D124C1">
        <w:t xml:space="preserve"> A</w:t>
      </w:r>
      <w:r w:rsidR="00C273BE">
        <w:t>gencije</w:t>
      </w:r>
      <w:r w:rsidR="00D124C1">
        <w:t xml:space="preserve"> Zagreb u iznosu od</w:t>
      </w:r>
      <w:r w:rsidR="00C273BE">
        <w:t xml:space="preserve"> </w:t>
      </w:r>
      <w:proofErr w:type="spellStart"/>
      <w:r w:rsidR="00C273BE" w:rsidRPr="00C273BE">
        <w:rPr>
          <w:b/>
        </w:rPr>
        <w:t>538</w:t>
      </w:r>
      <w:proofErr w:type="spellEnd"/>
      <w:r w:rsidR="00C273BE" w:rsidRPr="00C273BE">
        <w:rPr>
          <w:b/>
        </w:rPr>
        <w:t>,</w:t>
      </w:r>
      <w:proofErr w:type="spellStart"/>
      <w:r w:rsidR="00C273BE" w:rsidRPr="00C273BE">
        <w:rPr>
          <w:b/>
        </w:rPr>
        <w:t>53</w:t>
      </w:r>
      <w:proofErr w:type="spellEnd"/>
      <w:r w:rsidR="00C273BE" w:rsidRPr="00C273BE">
        <w:rPr>
          <w:b/>
        </w:rPr>
        <w:t xml:space="preserve"> kn.</w:t>
      </w:r>
      <w:r w:rsidR="00D124C1">
        <w:t xml:space="preserve"> </w:t>
      </w:r>
      <w:r w:rsidR="00C273BE">
        <w:t xml:space="preserve"> </w:t>
      </w:r>
    </w:p>
    <w:p w:rsidRDefault="00C273BE" w:rsidR="00BB1DAC">
      <w:r>
        <w:t xml:space="preserve">          U </w:t>
      </w:r>
      <w:proofErr w:type="spellStart"/>
      <w:r>
        <w:t>ovm</w:t>
      </w:r>
      <w:proofErr w:type="spellEnd"/>
      <w:r>
        <w:t xml:space="preserve"> stečajnom postupku nije bilo prijavljenih, a ne priznatih tražbina.  </w:t>
      </w:r>
    </w:p>
    <w:p w:rsidRDefault="00BB1DAC" w:rsidR="00BB1DAC"/>
    <w:p w:rsidRDefault="00BB1DAC" w:rsidP="00D859ED" w:rsidR="00D36548">
      <w:pPr>
        <w:jc w:val="both"/>
      </w:pPr>
      <w:r>
        <w:t xml:space="preserve">          Na dan otvaranja stečajnog postupka </w:t>
      </w:r>
      <w:proofErr w:type="spellStart"/>
      <w:r>
        <w:t>VAGROS</w:t>
      </w:r>
      <w:proofErr w:type="spellEnd"/>
      <w:r>
        <w:t xml:space="preserve"> d.o.o. u stečaju nije ima</w:t>
      </w:r>
      <w:r w:rsidR="00B54E67">
        <w:t>l</w:t>
      </w:r>
      <w:r>
        <w:t>o nikakvu materijalnu niti novčanu imovinu. Od imovine</w:t>
      </w:r>
      <w:r w:rsidR="006A23DC">
        <w:t xml:space="preserve"> ima</w:t>
      </w:r>
      <w:r w:rsidR="00B54E67">
        <w:t>l</w:t>
      </w:r>
      <w:r w:rsidR="006A23DC">
        <w:t xml:space="preserve">o je samo potraživanja od 5 kupaca u iznosu od </w:t>
      </w:r>
      <w:proofErr w:type="spellStart"/>
      <w:r w:rsidR="00BB1DE8">
        <w:rPr>
          <w:b/>
        </w:rPr>
        <w:t>966.977</w:t>
      </w:r>
      <w:proofErr w:type="spellEnd"/>
      <w:r w:rsidR="00BB1DE8">
        <w:rPr>
          <w:b/>
        </w:rPr>
        <w:t>,</w:t>
      </w:r>
      <w:proofErr w:type="spellStart"/>
      <w:r w:rsidR="00BB1DE8">
        <w:rPr>
          <w:b/>
        </w:rPr>
        <w:t>34</w:t>
      </w:r>
      <w:proofErr w:type="spellEnd"/>
      <w:r w:rsidR="006A23DC" w:rsidRPr="006A23DC">
        <w:rPr>
          <w:b/>
        </w:rPr>
        <w:t xml:space="preserve"> kn </w:t>
      </w:r>
      <w:r w:rsidR="00B54E67">
        <w:t>protiv kojih su pokrenuti</w:t>
      </w:r>
      <w:r w:rsidR="006A23DC" w:rsidRPr="006A23DC">
        <w:t xml:space="preserve"> </w:t>
      </w:r>
      <w:r w:rsidR="00B54E67">
        <w:t>ovršni postupci, ali u</w:t>
      </w:r>
      <w:r w:rsidR="006A23DC" w:rsidRPr="006A23DC">
        <w:t xml:space="preserve"> k</w:t>
      </w:r>
      <w:r w:rsidR="006A23DC">
        <w:t>oj</w:t>
      </w:r>
      <w:r w:rsidR="00B54E67">
        <w:t>im</w:t>
      </w:r>
      <w:r w:rsidR="00D36548">
        <w:t xml:space="preserve"> postupcima,</w:t>
      </w:r>
      <w:r w:rsidR="006A23DC">
        <w:t xml:space="preserve"> zbog</w:t>
      </w:r>
      <w:r w:rsidR="00D36548">
        <w:t xml:space="preserve"> stalne</w:t>
      </w:r>
      <w:r w:rsidR="006A23DC">
        <w:t xml:space="preserve"> nelikvidnosti istih dužnika</w:t>
      </w:r>
      <w:r w:rsidR="00D36548">
        <w:t xml:space="preserve">, </w:t>
      </w:r>
      <w:proofErr w:type="spellStart"/>
      <w:r w:rsidR="00B053DF">
        <w:t>Vagros</w:t>
      </w:r>
      <w:proofErr w:type="spellEnd"/>
      <w:r w:rsidR="00B053DF">
        <w:t xml:space="preserve"> d.o.o. </w:t>
      </w:r>
      <w:r w:rsidR="00D36548">
        <w:t>nije</w:t>
      </w:r>
      <w:r w:rsidR="00B053DF">
        <w:t xml:space="preserve">  uspio naplatiti niti jednu kunu.</w:t>
      </w:r>
      <w:r w:rsidR="00C273BE" w:rsidRPr="006A23DC">
        <w:t xml:space="preserve">   </w:t>
      </w:r>
    </w:p>
    <w:p w:rsidRDefault="00D36548" w:rsidR="00D36548"/>
    <w:p w:rsidRDefault="00D36548" w:rsidP="00D859ED" w:rsidR="00D36548">
      <w:pPr>
        <w:jc w:val="both"/>
      </w:pPr>
      <w:r>
        <w:t xml:space="preserve">          Nakon otvaranja ovog stečajnog postupka, a u cilju naplate naprijed </w:t>
      </w:r>
      <w:r w:rsidR="00BB1DE8">
        <w:t xml:space="preserve">navedenog iznosa od </w:t>
      </w:r>
      <w:proofErr w:type="spellStart"/>
      <w:r w:rsidR="00BB1DE8">
        <w:t>966.977</w:t>
      </w:r>
      <w:proofErr w:type="spellEnd"/>
      <w:r w:rsidR="00BB1DE8">
        <w:t>,</w:t>
      </w:r>
      <w:proofErr w:type="spellStart"/>
      <w:r w:rsidR="00BB1DE8">
        <w:t>34</w:t>
      </w:r>
      <w:proofErr w:type="spellEnd"/>
      <w:r>
        <w:t xml:space="preserve"> kn, preuzeo sam iste ovršne po</w:t>
      </w:r>
      <w:r w:rsidR="00BF6A10">
        <w:t>stupke, koji se vode protiv slijedećih kupaca:</w:t>
      </w:r>
    </w:p>
    <w:p w:rsidRDefault="00BF6A10" w:rsidR="00BF6A10"/>
    <w:p w:rsidRDefault="00BF6A10" w:rsidP="00BF6A10" w:rsidR="00BF6A10">
      <w:pPr>
        <w:pStyle w:val="Odlomakpopisa"/>
        <w:numPr>
          <w:ilvl w:val="0"/>
          <w:numId w:val="1"/>
        </w:numPr>
      </w:pPr>
      <w:r>
        <w:t xml:space="preserve">MATA </w:t>
      </w:r>
      <w:proofErr w:type="spellStart"/>
      <w:r>
        <w:t>ŠAMU</w:t>
      </w:r>
      <w:proofErr w:type="spellEnd"/>
      <w:r>
        <w:t xml:space="preserve">, Zagreb, </w:t>
      </w:r>
      <w:proofErr w:type="spellStart"/>
      <w:r>
        <w:t>Ladučka</w:t>
      </w:r>
      <w:proofErr w:type="spellEnd"/>
      <w:r>
        <w:t xml:space="preserve"> ulica </w:t>
      </w:r>
      <w:proofErr w:type="spellStart"/>
      <w:r>
        <w:t>42</w:t>
      </w:r>
      <w:proofErr w:type="spellEnd"/>
      <w:r>
        <w:t xml:space="preserve"> na iznos od                                 </w:t>
      </w:r>
      <w:proofErr w:type="spellStart"/>
      <w:r>
        <w:t>527.428</w:t>
      </w:r>
      <w:proofErr w:type="spellEnd"/>
      <w:r>
        <w:t>,</w:t>
      </w:r>
      <w:proofErr w:type="spellStart"/>
      <w:r>
        <w:t>64</w:t>
      </w:r>
      <w:proofErr w:type="spellEnd"/>
      <w:r>
        <w:t xml:space="preserve"> kn</w:t>
      </w:r>
    </w:p>
    <w:p w:rsidRDefault="00BF6A10" w:rsidP="00BF6A10" w:rsidR="00BF6A10">
      <w:pPr>
        <w:pStyle w:val="Odlomakpopisa"/>
        <w:numPr>
          <w:ilvl w:val="0"/>
          <w:numId w:val="1"/>
        </w:numPr>
      </w:pPr>
      <w:proofErr w:type="spellStart"/>
      <w:r>
        <w:t>ŽELJKO</w:t>
      </w:r>
      <w:proofErr w:type="spellEnd"/>
      <w:r>
        <w:t xml:space="preserve"> </w:t>
      </w:r>
      <w:proofErr w:type="spellStart"/>
      <w:r>
        <w:t>GOTOVAC</w:t>
      </w:r>
      <w:proofErr w:type="spellEnd"/>
      <w:r>
        <w:t xml:space="preserve">, Zagreb, Krajiška </w:t>
      </w:r>
      <w:proofErr w:type="spellStart"/>
      <w:r>
        <w:t>14</w:t>
      </w:r>
      <w:proofErr w:type="spellEnd"/>
      <w:r>
        <w:t xml:space="preserve"> na iznos od                                     </w:t>
      </w:r>
      <w:proofErr w:type="spellStart"/>
      <w:r>
        <w:t>93.243</w:t>
      </w:r>
      <w:proofErr w:type="spellEnd"/>
      <w:r>
        <w:t>,</w:t>
      </w:r>
      <w:proofErr w:type="spellStart"/>
      <w:r>
        <w:t>46</w:t>
      </w:r>
      <w:proofErr w:type="spellEnd"/>
      <w:r>
        <w:t xml:space="preserve"> kn</w:t>
      </w:r>
    </w:p>
    <w:p w:rsidRDefault="00BF6A10" w:rsidP="00BF6A10" w:rsidR="00BF6A10">
      <w:pPr>
        <w:pStyle w:val="Odlomakpopisa"/>
        <w:numPr>
          <w:ilvl w:val="0"/>
          <w:numId w:val="1"/>
        </w:numPr>
      </w:pPr>
      <w:proofErr w:type="spellStart"/>
      <w:r>
        <w:t>NIKOLA</w:t>
      </w:r>
      <w:proofErr w:type="spellEnd"/>
      <w:r>
        <w:t xml:space="preserve"> </w:t>
      </w:r>
      <w:proofErr w:type="spellStart"/>
      <w:r>
        <w:t>MALBAŠA</w:t>
      </w:r>
      <w:proofErr w:type="spellEnd"/>
      <w:r>
        <w:t xml:space="preserve">, Grubišno Polje, Braće Radić </w:t>
      </w:r>
      <w:proofErr w:type="spellStart"/>
      <w:r>
        <w:t>120</w:t>
      </w:r>
      <w:proofErr w:type="spellEnd"/>
      <w:r>
        <w:t xml:space="preserve"> na iznos od           </w:t>
      </w:r>
      <w:proofErr w:type="spellStart"/>
      <w:r>
        <w:t>242.248</w:t>
      </w:r>
      <w:proofErr w:type="spellEnd"/>
      <w:r>
        <w:t>,</w:t>
      </w:r>
      <w:proofErr w:type="spellStart"/>
      <w:r>
        <w:t>45</w:t>
      </w:r>
      <w:proofErr w:type="spellEnd"/>
      <w:r>
        <w:t xml:space="preserve"> kn</w:t>
      </w:r>
    </w:p>
    <w:p w:rsidRDefault="00BF6A10" w:rsidP="00BF6A10" w:rsidR="00BF6A10">
      <w:pPr>
        <w:pStyle w:val="Odlomakpopisa"/>
        <w:numPr>
          <w:ilvl w:val="0"/>
          <w:numId w:val="1"/>
        </w:numPr>
      </w:pPr>
      <w:proofErr w:type="spellStart"/>
      <w:r>
        <w:lastRenderedPageBreak/>
        <w:t>DAVOR</w:t>
      </w:r>
      <w:proofErr w:type="spellEnd"/>
      <w:r>
        <w:t xml:space="preserve"> </w:t>
      </w:r>
      <w:proofErr w:type="spellStart"/>
      <w:r>
        <w:t>IVANČAN</w:t>
      </w:r>
      <w:proofErr w:type="spellEnd"/>
      <w:r w:rsidR="002E030E">
        <w:t xml:space="preserve">, Hrvatska Kostajnica na iznos od                    </w:t>
      </w:r>
      <w:r w:rsidR="00A7296C">
        <w:t xml:space="preserve">                </w:t>
      </w:r>
      <w:proofErr w:type="spellStart"/>
      <w:r w:rsidR="00A7296C">
        <w:t>50.099</w:t>
      </w:r>
      <w:proofErr w:type="spellEnd"/>
      <w:r w:rsidR="002E030E">
        <w:t>,</w:t>
      </w:r>
      <w:proofErr w:type="spellStart"/>
      <w:r w:rsidR="002E030E">
        <w:t>00</w:t>
      </w:r>
      <w:proofErr w:type="spellEnd"/>
      <w:r w:rsidR="002E030E">
        <w:t xml:space="preserve"> kn</w:t>
      </w:r>
    </w:p>
    <w:p w:rsidRDefault="00A7296C" w:rsidP="00BF6A10" w:rsidR="002E030E">
      <w:pPr>
        <w:pStyle w:val="Odlomakpopisa"/>
        <w:numPr>
          <w:ilvl w:val="0"/>
          <w:numId w:val="1"/>
        </w:numPr>
      </w:pPr>
      <w:proofErr w:type="spellStart"/>
      <w:r>
        <w:t>ŽELJKO</w:t>
      </w:r>
      <w:proofErr w:type="spellEnd"/>
      <w:r>
        <w:t xml:space="preserve"> ĆUK, Zagreb, </w:t>
      </w:r>
      <w:proofErr w:type="spellStart"/>
      <w:r>
        <w:t>Predovačka</w:t>
      </w:r>
      <w:proofErr w:type="spellEnd"/>
      <w:r>
        <w:t xml:space="preserve"> </w:t>
      </w:r>
      <w:proofErr w:type="spellStart"/>
      <w:r>
        <w:t>17</w:t>
      </w:r>
      <w:proofErr w:type="spellEnd"/>
      <w:r>
        <w:t xml:space="preserve"> na iznos od                                        </w:t>
      </w:r>
      <w:proofErr w:type="spellStart"/>
      <w:r>
        <w:t>12.814</w:t>
      </w:r>
      <w:proofErr w:type="spellEnd"/>
      <w:r>
        <w:t>,</w:t>
      </w:r>
      <w:proofErr w:type="spellStart"/>
      <w:r>
        <w:t>29</w:t>
      </w:r>
      <w:proofErr w:type="spellEnd"/>
      <w:r>
        <w:t xml:space="preserve"> kn</w:t>
      </w:r>
    </w:p>
    <w:p w:rsidRDefault="00A7296C" w:rsidP="00BF6A10" w:rsidR="00A7296C">
      <w:pPr>
        <w:pStyle w:val="Odlomakpopisa"/>
        <w:numPr>
          <w:ilvl w:val="0"/>
          <w:numId w:val="1"/>
        </w:numPr>
        <w:pBdr>
          <w:bottom w:space="1" w:sz="6" w:color="auto" w:val="single"/>
        </w:pBdr>
      </w:pPr>
      <w:proofErr w:type="spellStart"/>
      <w:r>
        <w:t>STJEPAN</w:t>
      </w:r>
      <w:proofErr w:type="spellEnd"/>
      <w:r>
        <w:t xml:space="preserve"> </w:t>
      </w:r>
      <w:proofErr w:type="spellStart"/>
      <w:r>
        <w:t>ŠĆRBAK</w:t>
      </w:r>
      <w:proofErr w:type="spellEnd"/>
      <w:r>
        <w:t xml:space="preserve">, Desno </w:t>
      </w:r>
      <w:proofErr w:type="spellStart"/>
      <w:r>
        <w:t>Trebarjevo</w:t>
      </w:r>
      <w:proofErr w:type="spellEnd"/>
      <w:r>
        <w:t xml:space="preserve">, Desno </w:t>
      </w:r>
      <w:proofErr w:type="spellStart"/>
      <w:r>
        <w:t>Trebarjevo</w:t>
      </w:r>
      <w:proofErr w:type="spellEnd"/>
      <w:r>
        <w:t xml:space="preserve"> </w:t>
      </w:r>
      <w:proofErr w:type="spellStart"/>
      <w:r>
        <w:t>31</w:t>
      </w:r>
      <w:proofErr w:type="spellEnd"/>
      <w:r>
        <w:t xml:space="preserve"> B                  </w:t>
      </w:r>
      <w:proofErr w:type="spellStart"/>
      <w:r>
        <w:t>41.143</w:t>
      </w:r>
      <w:proofErr w:type="spellEnd"/>
      <w:r>
        <w:t>,</w:t>
      </w:r>
      <w:proofErr w:type="spellStart"/>
      <w:r>
        <w:t>50</w:t>
      </w:r>
      <w:proofErr w:type="spellEnd"/>
      <w:r>
        <w:t xml:space="preserve"> kn</w:t>
      </w:r>
    </w:p>
    <w:p w:rsidRDefault="00BB1DE8" w:rsidP="00BB1DE8" w:rsidR="00BB1DE8">
      <w:pPr>
        <w:ind w:left="890"/>
        <w:rPr>
          <w:b/>
        </w:rPr>
      </w:pPr>
      <w:r w:rsidRPr="00BB1DE8">
        <w:rPr>
          <w:b/>
        </w:rPr>
        <w:t xml:space="preserve">UKUPNO                                                       </w:t>
      </w:r>
      <w:r>
        <w:rPr>
          <w:b/>
        </w:rPr>
        <w:t xml:space="preserve">                                                    </w:t>
      </w:r>
      <w:proofErr w:type="spellStart"/>
      <w:r>
        <w:rPr>
          <w:b/>
        </w:rPr>
        <w:t>966.977</w:t>
      </w:r>
      <w:proofErr w:type="spellEnd"/>
      <w:r>
        <w:rPr>
          <w:b/>
        </w:rPr>
        <w:t>,</w:t>
      </w:r>
      <w:proofErr w:type="spellStart"/>
      <w:r>
        <w:rPr>
          <w:b/>
        </w:rPr>
        <w:t>34</w:t>
      </w:r>
      <w:proofErr w:type="spellEnd"/>
      <w:r>
        <w:rPr>
          <w:b/>
        </w:rPr>
        <w:t xml:space="preserve"> kn</w:t>
      </w:r>
    </w:p>
    <w:p w:rsidRDefault="00BB1DE8" w:rsidP="00BB1DE8" w:rsidR="00BB1DE8">
      <w:pPr>
        <w:rPr>
          <w:b/>
        </w:rPr>
      </w:pPr>
    </w:p>
    <w:p w:rsidRDefault="00BB1DE8" w:rsidP="004565A2" w:rsidR="00FE6281">
      <w:pPr>
        <w:jc w:val="both"/>
        <w:rPr>
          <w:b/>
        </w:rPr>
      </w:pPr>
      <w:r w:rsidRPr="00BB1DE8">
        <w:t xml:space="preserve">          I pored poduzetih radnji na naplati navedenih potraživanja</w:t>
      </w:r>
      <w:r w:rsidR="007211CF">
        <w:t xml:space="preserve"> nakon otvaranja ovog stečajnog postupka,</w:t>
      </w:r>
      <w:r>
        <w:t xml:space="preserve"> angažirajući </w:t>
      </w:r>
      <w:r w:rsidR="007211CF">
        <w:t xml:space="preserve">i odvjetnika koji zastupa </w:t>
      </w:r>
      <w:proofErr w:type="spellStart"/>
      <w:r w:rsidR="007211CF">
        <w:t>VAGROS</w:t>
      </w:r>
      <w:proofErr w:type="spellEnd"/>
      <w:r w:rsidR="007211CF">
        <w:t xml:space="preserve"> d.o.o. u stečaju u naprijed navedenim ovršnim predmetima, zbog stalne financijske nelikvidnosti </w:t>
      </w:r>
      <w:proofErr w:type="spellStart"/>
      <w:r w:rsidR="007211CF">
        <w:t>isth</w:t>
      </w:r>
      <w:proofErr w:type="spellEnd"/>
      <w:r w:rsidR="007211CF">
        <w:t xml:space="preserve"> dužnika</w:t>
      </w:r>
      <w:r w:rsidR="000F7006">
        <w:t xml:space="preserve"> od kojih su, prema izvješću odvjetnika, tri prestala raditi, a preostala tri</w:t>
      </w:r>
      <w:r w:rsidR="003F1A46">
        <w:t xml:space="preserve"> iako rade,</w:t>
      </w:r>
      <w:r w:rsidR="000F7006">
        <w:t xml:space="preserve"> financijs</w:t>
      </w:r>
      <w:r w:rsidR="003F1A46">
        <w:t xml:space="preserve">ki su </w:t>
      </w:r>
      <w:r w:rsidR="00745693">
        <w:t>nelikvidni i prijeti im,</w:t>
      </w:r>
      <w:r w:rsidR="00490BEE">
        <w:t xml:space="preserve"> zbog nelikvidnosti i nemogućnosti podmirenja</w:t>
      </w:r>
      <w:r w:rsidR="00EF707A">
        <w:t xml:space="preserve"> vlastitih</w:t>
      </w:r>
      <w:r w:rsidR="00490BEE">
        <w:t xml:space="preserve"> obveza</w:t>
      </w:r>
      <w:r w:rsidR="00CB2137">
        <w:t>,</w:t>
      </w:r>
      <w:r w:rsidR="00EF707A">
        <w:t xml:space="preserve"> da se i na njima otvori stečajni postupak</w:t>
      </w:r>
      <w:r w:rsidR="005633F2">
        <w:t>, ova potraživanja</w:t>
      </w:r>
      <w:r w:rsidR="00EF707A">
        <w:t xml:space="preserve"> u iznosu od </w:t>
      </w:r>
      <w:proofErr w:type="spellStart"/>
      <w:r w:rsidR="00EF707A" w:rsidRPr="00EF707A">
        <w:rPr>
          <w:b/>
        </w:rPr>
        <w:t>966.977</w:t>
      </w:r>
      <w:proofErr w:type="spellEnd"/>
      <w:r w:rsidR="00EF707A" w:rsidRPr="00EF707A">
        <w:rPr>
          <w:b/>
        </w:rPr>
        <w:t>,</w:t>
      </w:r>
      <w:proofErr w:type="spellStart"/>
      <w:r w:rsidR="00EF707A" w:rsidRPr="00EF707A">
        <w:rPr>
          <w:b/>
        </w:rPr>
        <w:t>34</w:t>
      </w:r>
      <w:proofErr w:type="spellEnd"/>
      <w:r w:rsidR="00EF707A" w:rsidRPr="00EF707A">
        <w:rPr>
          <w:b/>
        </w:rPr>
        <w:t xml:space="preserve"> kn</w:t>
      </w:r>
      <w:r w:rsidR="00EF69D7">
        <w:rPr>
          <w:b/>
        </w:rPr>
        <w:t xml:space="preserve"> su nenaplativa</w:t>
      </w:r>
      <w:r w:rsidR="005633F2" w:rsidRPr="00EF707A">
        <w:rPr>
          <w:b/>
        </w:rPr>
        <w:t>.</w:t>
      </w:r>
      <w:r w:rsidR="00C273BE" w:rsidRPr="00BB1DE8">
        <w:rPr>
          <w:b/>
        </w:rPr>
        <w:t xml:space="preserve"> </w:t>
      </w:r>
    </w:p>
    <w:p w:rsidRDefault="00D859ED" w:rsidP="004565A2" w:rsidR="00D859ED" w:rsidRPr="00BB1DE8">
      <w:pPr>
        <w:jc w:val="both"/>
        <w:rPr>
          <w:b/>
        </w:rPr>
      </w:pPr>
    </w:p>
    <w:p w:rsidRDefault="003E00E8" w:rsidP="004565A2" w:rsidR="00D859ED">
      <w:pPr>
        <w:jc w:val="both"/>
        <w:rPr>
          <w:b/>
        </w:rPr>
      </w:pPr>
      <w:r w:rsidRPr="004565A2">
        <w:rPr>
          <w:b/>
        </w:rPr>
        <w:t xml:space="preserve">          Budući su z</w:t>
      </w:r>
      <w:r w:rsidR="00EF707A" w:rsidRPr="004565A2">
        <w:rPr>
          <w:b/>
        </w:rPr>
        <w:t>bog</w:t>
      </w:r>
      <w:r w:rsidRPr="004565A2">
        <w:rPr>
          <w:b/>
        </w:rPr>
        <w:t xml:space="preserve"> ne</w:t>
      </w:r>
      <w:r w:rsidR="00CB2137" w:rsidRPr="004565A2">
        <w:rPr>
          <w:b/>
        </w:rPr>
        <w:t>likvidnosti</w:t>
      </w:r>
      <w:r w:rsidR="004172BE" w:rsidRPr="004565A2">
        <w:rPr>
          <w:b/>
        </w:rPr>
        <w:t xml:space="preserve"> kupaca</w:t>
      </w:r>
      <w:r w:rsidR="00D859ED">
        <w:rPr>
          <w:b/>
        </w:rPr>
        <w:t xml:space="preserve"> od </w:t>
      </w:r>
      <w:proofErr w:type="spellStart"/>
      <w:r w:rsidR="00D859ED">
        <w:rPr>
          <w:b/>
        </w:rPr>
        <w:t>kojh</w:t>
      </w:r>
      <w:proofErr w:type="spellEnd"/>
      <w:r w:rsidR="00D859ED">
        <w:rPr>
          <w:b/>
        </w:rPr>
        <w:t xml:space="preserve"> su tri kupca prestali sa radom</w:t>
      </w:r>
      <w:r w:rsidR="004172BE" w:rsidRPr="004565A2">
        <w:rPr>
          <w:b/>
        </w:rPr>
        <w:t xml:space="preserve">, potraživanja od istih kupaca, kao jedine imovine </w:t>
      </w:r>
      <w:proofErr w:type="spellStart"/>
      <w:r w:rsidR="004172BE" w:rsidRPr="004565A2">
        <w:rPr>
          <w:b/>
        </w:rPr>
        <w:t>VAGROSA</w:t>
      </w:r>
      <w:proofErr w:type="spellEnd"/>
      <w:r w:rsidR="004172BE" w:rsidRPr="004565A2">
        <w:rPr>
          <w:b/>
        </w:rPr>
        <w:t xml:space="preserve"> d.o.o. u stečaju </w:t>
      </w:r>
      <w:r w:rsidRPr="004565A2">
        <w:rPr>
          <w:b/>
        </w:rPr>
        <w:t>ne</w:t>
      </w:r>
      <w:r w:rsidR="004172BE" w:rsidRPr="004565A2">
        <w:rPr>
          <w:b/>
        </w:rPr>
        <w:t>naplativa</w:t>
      </w:r>
      <w:r w:rsidR="00850EF1" w:rsidRPr="004565A2">
        <w:rPr>
          <w:b/>
        </w:rPr>
        <w:t>,</w:t>
      </w:r>
      <w:r w:rsidR="00CB2137" w:rsidRPr="004565A2">
        <w:rPr>
          <w:b/>
        </w:rPr>
        <w:t xml:space="preserve"> predlažem da se ovaj stečajni postupak</w:t>
      </w:r>
      <w:r w:rsidR="00EF1962" w:rsidRPr="004565A2">
        <w:rPr>
          <w:b/>
        </w:rPr>
        <w:t xml:space="preserve"> sukladno članku </w:t>
      </w:r>
      <w:proofErr w:type="spellStart"/>
      <w:r w:rsidRPr="004565A2">
        <w:rPr>
          <w:b/>
        </w:rPr>
        <w:t>293</w:t>
      </w:r>
      <w:proofErr w:type="spellEnd"/>
      <w:r w:rsidRPr="004565A2">
        <w:rPr>
          <w:b/>
        </w:rPr>
        <w:t xml:space="preserve"> </w:t>
      </w:r>
      <w:proofErr w:type="spellStart"/>
      <w:r w:rsidRPr="004565A2">
        <w:rPr>
          <w:b/>
        </w:rPr>
        <w:t>SZ</w:t>
      </w:r>
      <w:proofErr w:type="spellEnd"/>
      <w:r w:rsidRPr="004565A2">
        <w:rPr>
          <w:b/>
        </w:rPr>
        <w:t xml:space="preserve"> obustavi i</w:t>
      </w:r>
      <w:r w:rsidR="00CB2137" w:rsidRPr="004565A2">
        <w:rPr>
          <w:b/>
        </w:rPr>
        <w:t xml:space="preserve"> </w:t>
      </w:r>
      <w:r w:rsidR="00850EF1" w:rsidRPr="004565A2">
        <w:rPr>
          <w:b/>
        </w:rPr>
        <w:t>zaključi</w:t>
      </w:r>
      <w:r w:rsidRPr="004565A2">
        <w:rPr>
          <w:b/>
        </w:rPr>
        <w:t>.</w:t>
      </w:r>
    </w:p>
    <w:p w:rsidRDefault="00D859ED" w:rsidP="004565A2" w:rsidR="00D859ED">
      <w:pPr>
        <w:jc w:val="both"/>
        <w:rPr>
          <w:b/>
        </w:rPr>
      </w:pPr>
    </w:p>
    <w:p w:rsidRDefault="00D859ED" w:rsidP="004565A2" w:rsidR="00D859ED">
      <w:pPr>
        <w:jc w:val="both"/>
        <w:rPr>
          <w:b/>
        </w:rPr>
      </w:pPr>
      <w:r>
        <w:rPr>
          <w:b/>
        </w:rPr>
        <w:t xml:space="preserve">                                                                 OSTVARENI RASHODI</w:t>
      </w:r>
    </w:p>
    <w:p w:rsidRDefault="00D859ED" w:rsidP="004565A2" w:rsidR="00D859ED">
      <w:pPr>
        <w:jc w:val="both"/>
        <w:rPr>
          <w:b/>
        </w:rPr>
      </w:pPr>
    </w:p>
    <w:p w:rsidRDefault="00BB675A" w:rsidP="004565A2" w:rsidR="00D859ED">
      <w:pPr>
        <w:jc w:val="both"/>
      </w:pPr>
      <w:r w:rsidRPr="003E0943">
        <w:t xml:space="preserve">          Obavljajući poslove stečajnog</w:t>
      </w:r>
      <w:r w:rsidR="005B7B8C">
        <w:t xml:space="preserve"> upravitelja u ovom stečajnom postupku ostvareni su</w:t>
      </w:r>
      <w:r w:rsidR="003E0943">
        <w:t xml:space="preserve"> troškovi</w:t>
      </w:r>
      <w:r w:rsidR="003712BD">
        <w:t>, koji zajedno sa</w:t>
      </w:r>
      <w:r w:rsidR="005B7B8C">
        <w:t xml:space="preserve"> </w:t>
      </w:r>
      <w:proofErr w:type="spellStart"/>
      <w:r w:rsidR="005B7B8C">
        <w:t>predleženom</w:t>
      </w:r>
      <w:proofErr w:type="spellEnd"/>
      <w:r w:rsidR="005B7B8C">
        <w:t xml:space="preserve"> nagradom za rad stečajnog upravitelja</w:t>
      </w:r>
      <w:r w:rsidR="00F93D5D">
        <w:t xml:space="preserve"> iznose </w:t>
      </w:r>
      <w:proofErr w:type="spellStart"/>
      <w:r w:rsidR="00F93D5D" w:rsidRPr="00F93D5D">
        <w:rPr>
          <w:b/>
        </w:rPr>
        <w:t>20</w:t>
      </w:r>
      <w:r w:rsidR="003712BD" w:rsidRPr="00F93D5D">
        <w:rPr>
          <w:b/>
        </w:rPr>
        <w:t>.990</w:t>
      </w:r>
      <w:proofErr w:type="spellEnd"/>
      <w:r w:rsidR="003712BD" w:rsidRPr="00F93D5D">
        <w:rPr>
          <w:b/>
        </w:rPr>
        <w:t>,</w:t>
      </w:r>
      <w:proofErr w:type="spellStart"/>
      <w:r w:rsidR="003712BD" w:rsidRPr="00F93D5D">
        <w:rPr>
          <w:b/>
        </w:rPr>
        <w:t>00</w:t>
      </w:r>
      <w:proofErr w:type="spellEnd"/>
      <w:r w:rsidR="003712BD" w:rsidRPr="00F93D5D">
        <w:rPr>
          <w:b/>
        </w:rPr>
        <w:t xml:space="preserve"> kn,</w:t>
      </w:r>
      <w:r w:rsidR="003712BD">
        <w:t xml:space="preserve"> a </w:t>
      </w:r>
      <w:r w:rsidR="003E0943">
        <w:t xml:space="preserve"> koji se sastoje od:</w:t>
      </w:r>
    </w:p>
    <w:p w:rsidRDefault="00C50735" w:rsidP="00C50735" w:rsidR="003E0943">
      <w:pPr>
        <w:jc w:val="both"/>
      </w:pPr>
      <w:r>
        <w:t xml:space="preserve">1.  </w:t>
      </w:r>
      <w:r w:rsidR="003E0943">
        <w:t xml:space="preserve">Troškovi izrade pečata                                                                 </w:t>
      </w:r>
      <w:r w:rsidR="005870EA">
        <w:t xml:space="preserve">            </w:t>
      </w:r>
      <w:r w:rsidR="003E0943">
        <w:t xml:space="preserve"> </w:t>
      </w:r>
      <w:r w:rsidR="002800DB">
        <w:t xml:space="preserve">        </w:t>
      </w:r>
      <w:r w:rsidR="00A1180C">
        <w:t xml:space="preserve"> </w:t>
      </w:r>
      <w:r w:rsidR="007E6E05">
        <w:t xml:space="preserve">    </w:t>
      </w:r>
      <w:r w:rsidR="00A1180C">
        <w:t xml:space="preserve"> </w:t>
      </w:r>
      <w:r w:rsidR="002800DB">
        <w:t xml:space="preserve"> </w:t>
      </w:r>
      <w:proofErr w:type="spellStart"/>
      <w:r w:rsidR="003E0943">
        <w:t>130</w:t>
      </w:r>
      <w:proofErr w:type="spellEnd"/>
      <w:r w:rsidR="003E0943">
        <w:t>,</w:t>
      </w:r>
      <w:proofErr w:type="spellStart"/>
      <w:r w:rsidR="003E0943">
        <w:t>00</w:t>
      </w:r>
      <w:proofErr w:type="spellEnd"/>
      <w:r w:rsidR="003E0943">
        <w:t xml:space="preserve"> kn</w:t>
      </w:r>
    </w:p>
    <w:p w:rsidRDefault="003712BD" w:rsidP="00C50735" w:rsidR="003E0943">
      <w:pPr>
        <w:jc w:val="both"/>
      </w:pPr>
      <w:r>
        <w:t>2</w:t>
      </w:r>
      <w:r w:rsidR="00C50735">
        <w:t xml:space="preserve">.  </w:t>
      </w:r>
      <w:r w:rsidR="003E0943">
        <w:t>Troškovi korištenja vlastitog automobila</w:t>
      </w:r>
      <w:r w:rsidR="005870EA">
        <w:t xml:space="preserve"> za prijeđenih</w:t>
      </w:r>
      <w:r w:rsidR="00A1180C">
        <w:t xml:space="preserve"> </w:t>
      </w:r>
      <w:proofErr w:type="spellStart"/>
      <w:r w:rsidR="00A1180C">
        <w:t>65</w:t>
      </w:r>
      <w:proofErr w:type="spellEnd"/>
      <w:r w:rsidR="005870EA">
        <w:t xml:space="preserve"> km</w:t>
      </w:r>
      <w:r w:rsidR="00A1180C">
        <w:t xml:space="preserve"> x 2 kn =       </w:t>
      </w:r>
      <w:r w:rsidR="00C50735">
        <w:t xml:space="preserve">     </w:t>
      </w:r>
      <w:proofErr w:type="spellStart"/>
      <w:r w:rsidR="00A1180C">
        <w:t>15</w:t>
      </w:r>
      <w:r w:rsidR="002800DB">
        <w:t>0</w:t>
      </w:r>
      <w:proofErr w:type="spellEnd"/>
      <w:r w:rsidR="002800DB">
        <w:t>,</w:t>
      </w:r>
      <w:proofErr w:type="spellStart"/>
      <w:r w:rsidR="002800DB">
        <w:t>00</w:t>
      </w:r>
      <w:proofErr w:type="spellEnd"/>
      <w:r w:rsidR="002800DB">
        <w:t xml:space="preserve"> kn</w:t>
      </w:r>
    </w:p>
    <w:p w:rsidRDefault="003712BD" w:rsidP="00C50735" w:rsidR="002800DB">
      <w:pPr>
        <w:jc w:val="both"/>
      </w:pPr>
      <w:r>
        <w:t>3</w:t>
      </w:r>
      <w:r w:rsidR="00C50735">
        <w:t xml:space="preserve">.  </w:t>
      </w:r>
      <w:r w:rsidR="00A1180C">
        <w:t xml:space="preserve">Trošak izrade i predaje ZAVRŠNOG RAČUNA za </w:t>
      </w:r>
      <w:proofErr w:type="spellStart"/>
      <w:r w:rsidR="00A1180C">
        <w:t>2017</w:t>
      </w:r>
      <w:proofErr w:type="spellEnd"/>
      <w:r w:rsidR="00A1180C">
        <w:t xml:space="preserve">. I </w:t>
      </w:r>
      <w:proofErr w:type="spellStart"/>
      <w:r w:rsidR="00A1180C">
        <w:t>2018</w:t>
      </w:r>
      <w:proofErr w:type="spellEnd"/>
      <w:r w:rsidR="00A1180C">
        <w:t xml:space="preserve">. godinu   </w:t>
      </w:r>
      <w:r w:rsidR="00C50735">
        <w:t xml:space="preserve">           </w:t>
      </w:r>
      <w:proofErr w:type="spellStart"/>
      <w:r w:rsidR="00C50735">
        <w:t>460</w:t>
      </w:r>
      <w:proofErr w:type="spellEnd"/>
      <w:r w:rsidR="00D6203A">
        <w:t>,</w:t>
      </w:r>
      <w:proofErr w:type="spellStart"/>
      <w:r w:rsidR="00D6203A">
        <w:t>00</w:t>
      </w:r>
      <w:proofErr w:type="spellEnd"/>
      <w:r w:rsidR="00D6203A">
        <w:t xml:space="preserve"> kn</w:t>
      </w:r>
      <w:r w:rsidR="00A1180C">
        <w:t xml:space="preserve">          </w:t>
      </w:r>
    </w:p>
    <w:p w:rsidRDefault="003712BD" w:rsidP="00C50735" w:rsidR="00A1180C">
      <w:pPr>
        <w:pBdr>
          <w:bottom w:space="1" w:sz="6" w:color="auto" w:val="single"/>
        </w:pBdr>
        <w:jc w:val="both"/>
      </w:pPr>
      <w:r>
        <w:t>4</w:t>
      </w:r>
      <w:r w:rsidR="00C50735">
        <w:t xml:space="preserve">.  </w:t>
      </w:r>
      <w:r w:rsidR="00A1180C">
        <w:t xml:space="preserve">Troškovi kancelarijskog materijala                                                                    </w:t>
      </w:r>
      <w:r w:rsidR="00C50735">
        <w:t xml:space="preserve">    </w:t>
      </w:r>
      <w:r w:rsidR="007E6E05">
        <w:t xml:space="preserve"> </w:t>
      </w:r>
      <w:proofErr w:type="spellStart"/>
      <w:r w:rsidR="00A1180C">
        <w:t>250</w:t>
      </w:r>
      <w:proofErr w:type="spellEnd"/>
      <w:r w:rsidR="00A1180C">
        <w:t>,</w:t>
      </w:r>
      <w:proofErr w:type="spellStart"/>
      <w:r w:rsidR="00A1180C">
        <w:t>00</w:t>
      </w:r>
      <w:proofErr w:type="spellEnd"/>
      <w:r w:rsidR="00A1180C">
        <w:t xml:space="preserve"> kn</w:t>
      </w:r>
    </w:p>
    <w:p w:rsidRDefault="003712BD" w:rsidP="00C50735" w:rsidR="00D6203A">
      <w:pPr>
        <w:pBdr>
          <w:bottom w:space="1" w:sz="6" w:color="auto" w:val="single"/>
        </w:pBdr>
        <w:jc w:val="both"/>
      </w:pPr>
      <w:r>
        <w:t>5</w:t>
      </w:r>
      <w:r w:rsidR="00C50735">
        <w:t xml:space="preserve">.  </w:t>
      </w:r>
      <w:r w:rsidR="00D6203A">
        <w:t xml:space="preserve">Nagrada za rad stečajnog upravitelja  </w:t>
      </w:r>
      <w:r w:rsidR="005B7B8C">
        <w:t xml:space="preserve">                                                           </w:t>
      </w:r>
      <w:r w:rsidR="00D036D4">
        <w:t xml:space="preserve"> </w:t>
      </w:r>
      <w:r w:rsidR="005B7B8C">
        <w:t xml:space="preserve"> </w:t>
      </w:r>
      <w:r w:rsidR="007E6E05">
        <w:t xml:space="preserve"> </w:t>
      </w:r>
      <w:proofErr w:type="spellStart"/>
      <w:r w:rsidR="00D036D4">
        <w:t>20.000</w:t>
      </w:r>
      <w:proofErr w:type="spellEnd"/>
      <w:r w:rsidR="00D036D4">
        <w:t>,</w:t>
      </w:r>
      <w:proofErr w:type="spellStart"/>
      <w:r w:rsidR="00D036D4">
        <w:t>00</w:t>
      </w:r>
      <w:proofErr w:type="spellEnd"/>
      <w:r w:rsidR="005B7B8C">
        <w:t xml:space="preserve"> kn</w:t>
      </w:r>
    </w:p>
    <w:p w:rsidRDefault="00C50735" w:rsidP="00C50735" w:rsidR="003712BD">
      <w:pPr>
        <w:jc w:val="both"/>
        <w:rPr>
          <w:b/>
        </w:rPr>
      </w:pPr>
      <w:r>
        <w:rPr>
          <w:b/>
        </w:rPr>
        <w:t xml:space="preserve">     </w:t>
      </w:r>
      <w:r w:rsidR="00D6203A" w:rsidRPr="00C50735">
        <w:rPr>
          <w:b/>
        </w:rPr>
        <w:t xml:space="preserve">UKUPNO     </w:t>
      </w:r>
      <w:r w:rsidR="003712BD">
        <w:rPr>
          <w:b/>
        </w:rPr>
        <w:t xml:space="preserve">                                                                               </w:t>
      </w:r>
      <w:r w:rsidR="00F93D5D">
        <w:rPr>
          <w:b/>
        </w:rPr>
        <w:t xml:space="preserve">                </w:t>
      </w:r>
      <w:r w:rsidR="007E6E05">
        <w:rPr>
          <w:b/>
        </w:rPr>
        <w:t xml:space="preserve">          </w:t>
      </w:r>
      <w:r w:rsidR="00F93D5D">
        <w:rPr>
          <w:b/>
        </w:rPr>
        <w:t xml:space="preserve"> </w:t>
      </w:r>
      <w:proofErr w:type="spellStart"/>
      <w:r w:rsidR="00F93D5D">
        <w:rPr>
          <w:b/>
        </w:rPr>
        <w:t>20</w:t>
      </w:r>
      <w:r w:rsidR="003712BD">
        <w:rPr>
          <w:b/>
        </w:rPr>
        <w:t>.990</w:t>
      </w:r>
      <w:proofErr w:type="spellEnd"/>
      <w:r w:rsidR="003712BD">
        <w:rPr>
          <w:b/>
        </w:rPr>
        <w:t>,</w:t>
      </w:r>
      <w:proofErr w:type="spellStart"/>
      <w:r w:rsidR="003712BD">
        <w:rPr>
          <w:b/>
        </w:rPr>
        <w:t>00</w:t>
      </w:r>
      <w:proofErr w:type="spellEnd"/>
      <w:r w:rsidR="003712BD">
        <w:rPr>
          <w:b/>
        </w:rPr>
        <w:t xml:space="preserve"> kn</w:t>
      </w:r>
      <w:r w:rsidR="00D6203A" w:rsidRPr="00C50735">
        <w:rPr>
          <w:b/>
        </w:rPr>
        <w:t xml:space="preserve">  </w:t>
      </w:r>
    </w:p>
    <w:p w:rsidRDefault="003712BD" w:rsidP="00C50735" w:rsidR="003712BD">
      <w:pPr>
        <w:jc w:val="both"/>
        <w:rPr>
          <w:b/>
        </w:rPr>
      </w:pPr>
      <w:r>
        <w:rPr>
          <w:b/>
        </w:rPr>
        <w:t xml:space="preserve">    </w:t>
      </w:r>
    </w:p>
    <w:p w:rsidRDefault="003712BD" w:rsidP="00C50735" w:rsidR="00F93D5D">
      <w:pPr>
        <w:jc w:val="both"/>
      </w:pPr>
      <w:r>
        <w:rPr>
          <w:b/>
        </w:rPr>
        <w:t xml:space="preserve">          </w:t>
      </w:r>
      <w:r w:rsidRPr="003712BD">
        <w:t>Naprijed navedene troškove</w:t>
      </w:r>
      <w:r w:rsidR="00D6203A" w:rsidRPr="003712BD">
        <w:t xml:space="preserve"> </w:t>
      </w:r>
      <w:r w:rsidR="003200BB">
        <w:t xml:space="preserve">u iznosu od </w:t>
      </w:r>
      <w:proofErr w:type="spellStart"/>
      <w:r w:rsidR="003200BB" w:rsidRPr="003200BB">
        <w:rPr>
          <w:b/>
        </w:rPr>
        <w:t>990</w:t>
      </w:r>
      <w:proofErr w:type="spellEnd"/>
      <w:r w:rsidR="003200BB" w:rsidRPr="003200BB">
        <w:rPr>
          <w:b/>
        </w:rPr>
        <w:t>,</w:t>
      </w:r>
      <w:proofErr w:type="spellStart"/>
      <w:r w:rsidR="003200BB" w:rsidRPr="003200BB">
        <w:rPr>
          <w:b/>
        </w:rPr>
        <w:t>00</w:t>
      </w:r>
      <w:proofErr w:type="spellEnd"/>
      <w:r w:rsidR="003200BB" w:rsidRPr="003200BB">
        <w:rPr>
          <w:b/>
        </w:rPr>
        <w:t xml:space="preserve"> kn</w:t>
      </w:r>
      <w:r w:rsidR="003200BB">
        <w:t xml:space="preserve">, navedenim od točke 1 do točke 4  </w:t>
      </w:r>
      <w:r w:rsidR="00F93D5D">
        <w:t>platio sam vlastitim sredstvima.</w:t>
      </w:r>
      <w:r w:rsidR="00BA72D7" w:rsidRPr="00BA72D7">
        <w:t xml:space="preserve"> </w:t>
      </w:r>
    </w:p>
    <w:p w:rsidRDefault="00F93D5D" w:rsidP="00C50735" w:rsidR="003200BB" w:rsidRPr="00702974">
      <w:pPr>
        <w:jc w:val="both"/>
        <w:rPr>
          <w:b/>
        </w:rPr>
      </w:pPr>
      <w:r>
        <w:t xml:space="preserve">         I</w:t>
      </w:r>
      <w:r w:rsidR="003200BB">
        <w:t>z</w:t>
      </w:r>
      <w:r>
        <w:t xml:space="preserve">nos bruto nagrade za rad od </w:t>
      </w:r>
      <w:proofErr w:type="spellStart"/>
      <w:r w:rsidRPr="00702974">
        <w:rPr>
          <w:b/>
        </w:rPr>
        <w:t>20</w:t>
      </w:r>
      <w:r w:rsidR="003200BB" w:rsidRPr="00702974">
        <w:rPr>
          <w:b/>
        </w:rPr>
        <w:t>.000</w:t>
      </w:r>
      <w:proofErr w:type="spellEnd"/>
      <w:r w:rsidR="003200BB" w:rsidRPr="00702974">
        <w:rPr>
          <w:b/>
        </w:rPr>
        <w:t>,</w:t>
      </w:r>
      <w:proofErr w:type="spellStart"/>
      <w:r w:rsidR="003200BB" w:rsidRPr="00702974">
        <w:rPr>
          <w:b/>
        </w:rPr>
        <w:t>00</w:t>
      </w:r>
      <w:proofErr w:type="spellEnd"/>
      <w:r w:rsidR="003200BB" w:rsidRPr="00702974">
        <w:rPr>
          <w:b/>
        </w:rPr>
        <w:t xml:space="preserve"> kn</w:t>
      </w:r>
      <w:r w:rsidR="00702974">
        <w:t xml:space="preserve"> zajedno sa ostvarenim troškovima, koje sam platio vlastitim sredstvima u iznosu od </w:t>
      </w:r>
      <w:proofErr w:type="spellStart"/>
      <w:r w:rsidR="00702974" w:rsidRPr="00702974">
        <w:rPr>
          <w:b/>
        </w:rPr>
        <w:t>990</w:t>
      </w:r>
      <w:proofErr w:type="spellEnd"/>
      <w:r w:rsidR="00702974" w:rsidRPr="00702974">
        <w:rPr>
          <w:b/>
        </w:rPr>
        <w:t>,</w:t>
      </w:r>
      <w:proofErr w:type="spellStart"/>
      <w:r w:rsidR="00702974" w:rsidRPr="00702974">
        <w:rPr>
          <w:b/>
        </w:rPr>
        <w:t>00</w:t>
      </w:r>
      <w:proofErr w:type="spellEnd"/>
      <w:r w:rsidR="00702974" w:rsidRPr="00702974">
        <w:rPr>
          <w:b/>
        </w:rPr>
        <w:t xml:space="preserve"> kn,</w:t>
      </w:r>
      <w:r w:rsidR="003200BB">
        <w:t xml:space="preserve"> pr</w:t>
      </w:r>
      <w:r>
        <w:t>edlažem da mi isplatite iz</w:t>
      </w:r>
      <w:r w:rsidR="00BA72D7">
        <w:t xml:space="preserve"> </w:t>
      </w:r>
      <w:r w:rsidR="00BA72D7" w:rsidRPr="00BA72D7">
        <w:rPr>
          <w:b/>
        </w:rPr>
        <w:t>FONDA</w:t>
      </w:r>
      <w:r w:rsidRPr="00BA72D7">
        <w:rPr>
          <w:b/>
        </w:rPr>
        <w:t xml:space="preserve"> </w:t>
      </w:r>
      <w:r w:rsidR="00BA72D7" w:rsidRPr="00BA72D7">
        <w:rPr>
          <w:b/>
        </w:rPr>
        <w:t>Z</w:t>
      </w:r>
      <w:r w:rsidRPr="00BA72D7">
        <w:rPr>
          <w:b/>
        </w:rPr>
        <w:t>A</w:t>
      </w:r>
      <w:r>
        <w:t xml:space="preserve"> </w:t>
      </w:r>
      <w:r w:rsidRPr="00702974">
        <w:rPr>
          <w:b/>
        </w:rPr>
        <w:t>NAMIRENJE TROŠKOVA STEČAJNOG POSTUPKA sukladno članku</w:t>
      </w:r>
      <w:r w:rsidR="00702974" w:rsidRPr="00702974">
        <w:rPr>
          <w:b/>
        </w:rPr>
        <w:t xml:space="preserve"> </w:t>
      </w:r>
      <w:proofErr w:type="spellStart"/>
      <w:r w:rsidR="00702974" w:rsidRPr="00702974">
        <w:rPr>
          <w:b/>
        </w:rPr>
        <w:t>94</w:t>
      </w:r>
      <w:proofErr w:type="spellEnd"/>
      <w:r w:rsidR="00702974" w:rsidRPr="00702974">
        <w:rPr>
          <w:b/>
        </w:rPr>
        <w:t xml:space="preserve"> točke (6) Stečajnog zakona</w:t>
      </w:r>
      <w:r w:rsidR="003200BB" w:rsidRPr="00702974">
        <w:rPr>
          <w:b/>
        </w:rPr>
        <w:t xml:space="preserve"> </w:t>
      </w:r>
    </w:p>
    <w:p w:rsidRDefault="003200BB" w:rsidP="00C50735" w:rsidR="003200BB">
      <w:pPr>
        <w:jc w:val="both"/>
      </w:pPr>
    </w:p>
    <w:p w:rsidRDefault="003200BB" w:rsidP="00C50735" w:rsidR="003200BB">
      <w:pPr>
        <w:jc w:val="both"/>
      </w:pPr>
      <w:r>
        <w:t xml:space="preserve">          U Zagrebu,25.03.2019.                                                                          STEČAJNI UPRAVITELJ</w:t>
      </w:r>
    </w:p>
    <w:p w:rsidRDefault="003200BB" w:rsidP="00C50735" w:rsidR="00A1180C" w:rsidRPr="003712BD">
      <w:pPr>
        <w:jc w:val="both"/>
      </w:pPr>
      <w:r>
        <w:t xml:space="preserve">                                                                                                                                    Marijan Gudelj </w:t>
      </w:r>
      <w:r w:rsidR="00D6203A" w:rsidRPr="003712BD">
        <w:t xml:space="preserve">                                                           </w:t>
      </w:r>
    </w:p>
    <w:p w:rsidRDefault="00D859ED" w:rsidP="004565A2" w:rsidR="00D859ED">
      <w:pPr>
        <w:jc w:val="both"/>
        <w:rPr>
          <w:b/>
        </w:rPr>
      </w:pPr>
    </w:p>
    <w:p w:rsidRDefault="00D859ED" w:rsidP="004565A2" w:rsidR="00D859ED">
      <w:pPr>
        <w:jc w:val="both"/>
        <w:rPr>
          <w:b/>
        </w:rPr>
      </w:pPr>
    </w:p>
    <w:p w:rsidRDefault="00D859ED" w:rsidP="00427C9C" w:rsidR="00DF0312" w:rsidRPr="004565A2">
      <w:pPr>
        <w:jc w:val="both"/>
        <w:rPr>
          <w:b/>
        </w:rPr>
      </w:pPr>
      <w:r>
        <w:rPr>
          <w:b/>
        </w:rPr>
        <w:t xml:space="preserve">   </w:t>
      </w:r>
      <w:r w:rsidR="003E00E8" w:rsidRPr="004565A2">
        <w:rPr>
          <w:b/>
        </w:rPr>
        <w:t xml:space="preserve"> </w:t>
      </w:r>
      <w:r w:rsidR="00CB2137" w:rsidRPr="004565A2">
        <w:rPr>
          <w:b/>
        </w:rPr>
        <w:t xml:space="preserve"> </w:t>
      </w:r>
    </w:p>
    <w:sectPr w:rsidSect="00427C9C" w:rsidR="00DF0312" w:rsidRPr="004565A2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F6F36"/>
    <w:multiLevelType w:val="hybridMultilevel"/>
    <w:tmpl w:val="EE6C296A"/>
    <w:lvl w:tplc="67F8EBEA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7D5F75D5"/>
    <w:multiLevelType w:val="hybridMultilevel"/>
    <w:tmpl w:val="54C22420"/>
    <w:lvl w:tplc="30627CCC" w:ilvl="0">
      <w:start w:val="1"/>
      <w:numFmt w:val="decimal"/>
      <w:lvlText w:val="%1."/>
      <w:lvlJc w:val="left"/>
      <w:pPr>
        <w:ind w:hanging="360" w:left="890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312"/>
    <w:rsid w:val="00064021"/>
    <w:rsid w:val="000D06A8"/>
    <w:rsid w:val="000F7006"/>
    <w:rsid w:val="001B1B5D"/>
    <w:rsid w:val="002800DB"/>
    <w:rsid w:val="002E030E"/>
    <w:rsid w:val="003200BB"/>
    <w:rsid w:val="00356A21"/>
    <w:rsid w:val="003712BD"/>
    <w:rsid w:val="003E00E8"/>
    <w:rsid w:val="003E0943"/>
    <w:rsid w:val="003F1A46"/>
    <w:rsid w:val="004167D5"/>
    <w:rsid w:val="004172BE"/>
    <w:rsid w:val="00427C9C"/>
    <w:rsid w:val="004565A2"/>
    <w:rsid w:val="00490BEE"/>
    <w:rsid w:val="00511851"/>
    <w:rsid w:val="005633F2"/>
    <w:rsid w:val="005870EA"/>
    <w:rsid w:val="005B7B8C"/>
    <w:rsid w:val="005C5488"/>
    <w:rsid w:val="00646186"/>
    <w:rsid w:val="00660E0E"/>
    <w:rsid w:val="00680281"/>
    <w:rsid w:val="006A23DC"/>
    <w:rsid w:val="00702974"/>
    <w:rsid w:val="007211CF"/>
    <w:rsid w:val="00745693"/>
    <w:rsid w:val="00756B6B"/>
    <w:rsid w:val="007E6E05"/>
    <w:rsid w:val="00850EF1"/>
    <w:rsid w:val="008F7DF0"/>
    <w:rsid w:val="0093664A"/>
    <w:rsid w:val="00946BC4"/>
    <w:rsid w:val="00974D9D"/>
    <w:rsid w:val="00A1180C"/>
    <w:rsid w:val="00A6565D"/>
    <w:rsid w:val="00A658CF"/>
    <w:rsid w:val="00A7296C"/>
    <w:rsid w:val="00AE7F39"/>
    <w:rsid w:val="00B053DF"/>
    <w:rsid w:val="00B54E67"/>
    <w:rsid w:val="00BA72D7"/>
    <w:rsid w:val="00BB1DAC"/>
    <w:rsid w:val="00BB1DE8"/>
    <w:rsid w:val="00BB675A"/>
    <w:rsid w:val="00BF602F"/>
    <w:rsid w:val="00BF6A10"/>
    <w:rsid w:val="00C273BE"/>
    <w:rsid w:val="00C50735"/>
    <w:rsid w:val="00CB2137"/>
    <w:rsid w:val="00CB397B"/>
    <w:rsid w:val="00CC2978"/>
    <w:rsid w:val="00D036D4"/>
    <w:rsid w:val="00D124C1"/>
    <w:rsid w:val="00D36548"/>
    <w:rsid w:val="00D6203A"/>
    <w:rsid w:val="00D859ED"/>
    <w:rsid w:val="00DF0312"/>
    <w:rsid w:val="00E03889"/>
    <w:rsid w:val="00E44E0D"/>
    <w:rsid w:val="00EA00CA"/>
    <w:rsid w:val="00EB1408"/>
    <w:rsid w:val="00EF1962"/>
    <w:rsid w:val="00EF69D7"/>
    <w:rsid w:val="00EF707A"/>
    <w:rsid w:val="00F0353C"/>
    <w:rsid w:val="00F23624"/>
    <w:rsid w:val="00F93D5D"/>
    <w:rsid w:val="00F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A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A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3512</properties:Characters>
  <properties:Lines>82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2019-04-08T05:12:00Z</dcterms:created>
  <dc:creator>Gudelj</dc:creator>
  <cp:lastModifiedBy>Vinka Mihalinčić</cp:lastModifiedBy>
  <cp:lastPrinted>2019-03-25T09:40:00Z</cp:lastPrinted>
  <dcterms:modified xmlns:xsi="http://www.w3.org/2001/XMLSchema-instance" xsi:type="dcterms:W3CDTF">2019-04-08T12:24:00Z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St-6995/2016-27 / Podnesak - Izvješće stečajnog upravitelja (VAGROS d.o.o. u stečaju IZVJEŠĆE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