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dd91" w14:paraId="2b0dd91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BF2A70">
        <w:rPr>
          <w:sz w:val="22"/>
          <w:szCs w:val="22"/>
        </w:rPr>
        <w:t>30</w:t>
      </w:r>
      <w:r w:rsidR="00BB08E1">
        <w:rPr>
          <w:sz w:val="22"/>
          <w:szCs w:val="22"/>
        </w:rPr>
        <w:t>46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BB08E1" w:rsidRPr="00B67F56">
        <w:rPr>
          <w:sz w:val="22"/>
          <w:szCs w:val="22"/>
        </w:rPr>
        <w:t>AUXILIOR</w:t>
      </w:r>
      <w:proofErr w:type="spellEnd"/>
      <w:r w:rsidR="00BB08E1" w:rsidRPr="00B67F56">
        <w:rPr>
          <w:sz w:val="22"/>
          <w:szCs w:val="22"/>
        </w:rPr>
        <w:t xml:space="preserve"> PROMET j.d.o.o. za proizvodnju, trgovinu i turizam</w:t>
      </w:r>
      <w:r w:rsidR="00BB08E1">
        <w:rPr>
          <w:sz w:val="22"/>
          <w:szCs w:val="22"/>
        </w:rPr>
        <w:t xml:space="preserve">, Zagreb, Zelinska 4,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BB08E1" w:rsidRPr="00B67F56">
        <w:rPr>
          <w:sz w:val="22"/>
          <w:szCs w:val="22"/>
        </w:rPr>
        <w:t>65777616042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BB08E1" w:rsidRPr="00B67F56">
        <w:rPr>
          <w:sz w:val="22"/>
          <w:szCs w:val="22"/>
        </w:rPr>
        <w:t>AUXILIOR</w:t>
      </w:r>
      <w:proofErr w:type="spellEnd"/>
      <w:r w:rsidR="00BB08E1" w:rsidRPr="00B67F56">
        <w:rPr>
          <w:sz w:val="22"/>
          <w:szCs w:val="22"/>
        </w:rPr>
        <w:t xml:space="preserve"> PROMET j.d.o.o. za proizvodnju, trgovinu i turizam</w:t>
      </w:r>
      <w:r w:rsidR="00BB08E1">
        <w:rPr>
          <w:sz w:val="22"/>
          <w:szCs w:val="22"/>
        </w:rPr>
        <w:t xml:space="preserve">, Zagreb, Zelinska 4,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BB08E1" w:rsidRPr="00B67F56">
        <w:rPr>
          <w:sz w:val="22"/>
          <w:szCs w:val="22"/>
        </w:rPr>
        <w:t>65777616042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BB08E1">
        <w:rPr>
          <w:sz w:val="22"/>
          <w:szCs w:val="22"/>
        </w:rPr>
        <w:t>8.992</w:t>
      </w:r>
      <w:proofErr w:type="spellEnd"/>
      <w:r w:rsidR="00BB08E1">
        <w:rPr>
          <w:sz w:val="22"/>
          <w:szCs w:val="22"/>
        </w:rPr>
        <w:t>,</w:t>
      </w:r>
      <w:proofErr w:type="spellStart"/>
      <w:r w:rsidR="00BB08E1">
        <w:rPr>
          <w:sz w:val="22"/>
          <w:szCs w:val="22"/>
        </w:rPr>
        <w:t>94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83B18"/>
    <w:rsid w:val="002B0CE4"/>
    <w:rsid w:val="002D3764"/>
    <w:rsid w:val="00353E76"/>
    <w:rsid w:val="00393297"/>
    <w:rsid w:val="003A45A3"/>
    <w:rsid w:val="003B7A9B"/>
    <w:rsid w:val="004400A2"/>
    <w:rsid w:val="00440D97"/>
    <w:rsid w:val="004F145A"/>
    <w:rsid w:val="0076325A"/>
    <w:rsid w:val="009A5468"/>
    <w:rsid w:val="00A15CA5"/>
    <w:rsid w:val="00A637FA"/>
    <w:rsid w:val="00A915EF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34017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B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B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B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B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B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B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B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B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St-3046/2018-6</izvorni_sadrzaj>
    <derivirana_varijabla naziv="DomainObject.Oznaka_1">St-3046/2018-6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3046</izvorni_sadrzaj>
    <derivirana_varijabla naziv="DomainObject.Predmet.Broj_1">3046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St-3046/2018</izvorni_sadrzaj>
    <derivirana_varijabla naziv="DomainObject.Predmet.OznakaBroj_1">St-3046/2018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AUXILIOR PROMET j.d.o.o. za proizvodnju, trgovinu i turizam zastupanog po punomoćniku Nedeljko Samardžić</izvorni_sadrzaj>
    <derivirana_varijabla naziv="DomainObject.Predmet.ProtustrankaFormated_1">  AUXILIOR PROMET j.d.o.o. za proizvodnju, trgovinu i turizam zastupanog po punomoćniku Nedeljko Samardžić</derivirana_varijabla>
  </DomainObject.Predmet.ProtustrankaFormated>
  <DomainObject.Predmet.ProtustrankaFormatedOIB>
    <izvorni_sadrzaj>  AUXILIOR PROMET j.d.o.o. za proizvodnju, trgovinu i turizam, OIB 65777616042 zastupanog po punomoćniku Nedeljko Samardžić</izvorni_sadrzaj>
    <derivirana_varijabla naziv="DomainObject.Predmet.ProtustrankaFormatedOIB_1">  AUXILIOR PROMET j.d.o.o. za proizvodnju, trgovinu i turizam, OIB 65777616042 zastupanog po punomoćniku Nedeljko Samardžić</derivirana_varijabla>
  </DomainObject.Predmet.ProtustrankaFormatedOIB>
  <DomainObject.Predmet.ProtustrankaFormatedWithAdress>
    <izvorni_sadrzaj> AUXILIOR PROMET j.d.o.o. za proizvodnju, trgovinu i turizam, Zelinska 4, 10000 Zagreb zastupanog po punomoćniku Nedeljko Samardžić</izvorni_sadrzaj>
    <derivirana_varijabla naziv="DomainObject.Predmet.ProtustrankaFormatedWithAdress_1"> AUXILIOR PROMET j.d.o.o. za proizvodnju, trgovinu i turizam, Zelinska 4, 10000 Zagreb zastupanog po punomoćniku Nedeljko Samardžić</derivirana_varijabla>
  </DomainObject.Predmet.ProtustrankaFormatedWithAdress>
  <DomainObject.Predmet.ProtustrankaFormatedWithAdressOIB>
    <izvorni_sadrzaj> AUXILIOR PROMET j.d.o.o. za proizvodnju, trgovinu i turizam, OIB 65777616042, Zelinska 4, 10000 Zagreb zastupanog po punomoćniku Nedeljko Samardžić</izvorni_sadrzaj>
    <derivirana_varijabla naziv="DomainObject.Predmet.ProtustrankaFormatedWithAdressOIB_1"> AUXILIOR PROMET j.d.o.o. za proizvodnju, trgovinu i turizam, OIB 65777616042, Zelinska 4, 10000 Zagreb zastupanog po punomoćniku Nedeljko Samardžić</derivirana_varijabla>
  </DomainObject.Predmet.ProtustrankaFormatedWithAdressOIB>
  <DomainObject.Predmet.ProtustrankaWithAdress>
    <izvorni_sadrzaj>AUXILIOR PROMET j.d.o.o. za proizvodnju, trgovinu i turizam Zelinska 4, 10000 Zagreb</izvorni_sadrzaj>
    <derivirana_varijabla naziv="DomainObject.Predmet.ProtustrankaWithAdress_1">AUXILIOR PROMET j.d.o.o. za proizvodnju, trgovinu i turizam Zelinska 4, 10000 Zagreb</derivirana_varijabla>
  </DomainObject.Predmet.ProtustrankaWithAdress>
  <DomainObject.Predmet.ProtustrankaWithAdressOIB>
    <izvorni_sadrzaj>AUXILIOR PROMET j.d.o.o. za proizvodnju, trgovinu i turizam, OIB 65777616042, Zelinska 4, 10000 Zagreb</izvorni_sadrzaj>
    <derivirana_varijabla naziv="DomainObject.Predmet.ProtustrankaWithAdressOIB_1">AUXILIOR PROMET j.d.o.o. za proizvodnju, trgovinu i turizam, OIB 65777616042, Zelinska 4, 10000 Zagreb</derivirana_varijabla>
  </DomainObject.Predmet.ProtustrankaWithAdressOIB>
  <DomainObject.Predmet.ProtustrankaNazivFormated>
    <izvorni_sadrzaj>AUXILIOR PROMET j.d.o.o. za proizvodnju, trgovinu i turizam</izvorni_sadrzaj>
    <derivirana_varijabla naziv="DomainObject.Predmet.ProtustrankaNazivFormated_1">AUXILIOR PROMET j.d.o.o. za proizvodnju, trgovinu i turizam</derivirana_varijabla>
  </DomainObject.Predmet.ProtustrankaNazivFormated>
  <DomainObject.Predmet.ProtustrankaNazivFormatedOIB>
    <izvorni_sadrzaj>AUXILIOR PROMET j.d.o.o. za proizvodnju, trgovinu i turizam, OIB 65777616042</izvorni_sadrzaj>
    <derivirana_varijabla naziv="DomainObject.Predmet.ProtustrankaNazivFormatedOIB_1">AUXILIOR PROMET j.d.o.o. za proizvodnju, trgovinu i turizam, OIB 65777616042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AUXILIOR PROMET j.d.o.o. za proizvodnju, trgovinu i turizam zastupanog po punomoćniku Nedeljko Samardžić</item>
    </izvorni_sadrzaj>
    <derivirana_varijabla naziv="DomainObject.Predmet.ProtuStrankaListFormated_1">
      <item>AUXILIOR PROMET j.d.o.o. za proizvodnju, trgovinu i turizam zastupanog po punomoćniku Nedeljko Samardžić</item>
    </derivirana_varijabla>
  </DomainObject.Predmet.ProtuStrankaListFormated>
  <DomainObject.Predmet.ProtuStrankaListFormatedOIB>
    <izvorni_sadrzaj>
      <item>AUXILIOR PROMET j.d.o.o. za proizvodnju, trgovinu i turizam, OIB 65777616042 zastupanog po punomoćniku Nedeljko Samardžić</item>
    </izvorni_sadrzaj>
    <derivirana_varijabla naziv="DomainObject.Predmet.ProtuStrankaListFormatedOIB_1">
      <item>AUXILIOR PROMET j.d.o.o. za proizvodnju, trgovinu i turizam, OIB 65777616042 zastupanog po punomoćniku Nedeljko Samardžić</item>
    </derivirana_varijabla>
  </DomainObject.Predmet.ProtuStrankaListFormatedOIB>
  <DomainObject.Predmet.ProtuStrankaListFormatedWithAdress>
    <izvorni_sadrzaj>
      <item>AUXILIOR PROMET j.d.o.o. za proizvodnju, trgovinu i turizam, Zelinska 4, 10000 Zagreb zastupanog po punomoćniku Nedeljko Samardžić</item>
    </izvorni_sadrzaj>
    <derivirana_varijabla naziv="DomainObject.Predmet.ProtuStrankaListFormatedWithAdress_1">
      <item>AUXILIOR PROMET j.d.o.o. za proizvodnju, trgovinu i turizam, Zelinska 4, 10000 Zagreb zastupanog po punomoćniku Nedeljko Samardžić</item>
    </derivirana_varijabla>
  </DomainObject.Predmet.ProtuStrankaListFormatedWithAdress>
  <DomainObject.Predmet.ProtuStrankaListFormatedWithAdressOIB>
    <izvorni_sadrzaj>
      <item>AUXILIOR PROMET j.d.o.o. za proizvodnju, trgovinu i turizam, OIB 65777616042, Zelinska 4, 10000 Zagreb zastupanog po punomoćniku Nedeljko Samardžić</item>
    </izvorni_sadrzaj>
    <derivirana_varijabla naziv="DomainObject.Predmet.ProtuStrankaListFormatedWithAdressOIB_1">
      <item>AUXILIOR PROMET j.d.o.o. za proizvodnju, trgovinu i turizam, OIB 65777616042, Zelinska 4, 10000 Zagreb zastupanog po punomoćniku Nedeljko Samardžić</item>
    </derivirana_varijabla>
  </DomainObject.Predmet.ProtuStrankaListFormatedWithAdressOIB>
  <DomainObject.Predmet.ProtuStrankaListNazivFormated>
    <izvorni_sadrzaj>
      <item>AUXILIOR PROMET j.d.o.o. za proizvodnju, trgovinu i turizam</item>
    </izvorni_sadrzaj>
    <derivirana_varijabla naziv="DomainObject.Predmet.ProtuStrankaListNazivFormated_1">
      <item>AUXILIOR PROMET j.d.o.o. za proizvodnju, trgovinu i turizam</item>
    </derivirana_varijabla>
  </DomainObject.Predmet.ProtuStrankaListNazivFormated>
  <DomainObject.Predmet.ProtuStrankaListNazivFormatedOIB>
    <izvorni_sadrzaj>
      <item>AUXILIOR PROMET j.d.o.o. za proizvodnju, trgovinu i turizam, OIB 65777616042</item>
    </izvorni_sadrzaj>
    <derivirana_varijabla naziv="DomainObject.Predmet.ProtuStrankaListNazivFormatedOIB_1">
      <item>AUXILIOR PROMET j.d.o.o. za proizvodnju, trgovinu i turizam, OIB 65777616042</item>
    </derivirana_varijabla>
  </DomainObject.Predmet.ProtuStrankaListNazivFormatedOIB>
  <DomainObject.Predmet.OstaliListFormated>
    <izvorni_sadrzaj>
      <item>Nedeljko Samardžić punomoćnik sudionika u postupku AUXILIOR PROMET j.d.o.o. za proizvodnju, trgovinu i turizam</item>
      <item>HRVATSKI ZAVOD ZA MIROVINSKO OSIGURANJE</item>
    </izvorni_sadrzaj>
    <derivirana_varijabla naziv="DomainObject.Predmet.OstaliListFormated_1">
      <item>Nedeljko Samardžić punomoćnik sudionika u postupku AUXILIOR PROMET j.d.o.o. za proizvodnju, trgovinu i turizam</item>
      <item>HRVATSKI ZAVOD ZA MIROVINSKO OSIGURANJE</item>
    </derivirana_varijabla>
  </DomainObject.Predmet.OstaliListFormated>
  <DomainObject.Predmet.OstaliListFormatedOIB>
    <izvorni_sadrzaj>
      <item>Nedeljko Samardžić, OIB 84969837354 punomoćnik sudionika u postupku AUXILIOR PROMET j.d.o.o. za proizvodnju, trgovinu i turizam</item>
      <item>HRVATSKI ZAVOD ZA MIROVINSKO OSIGURANJE, OIB 84397956623</item>
    </izvorni_sadrzaj>
    <derivirana_varijabla naziv="DomainObject.Predmet.OstaliListFormatedOIB_1">
      <item>Nedeljko Samardžić, OIB 84969837354 punomoćnik sudionika u postupku AUXILIOR PROMET j.d.o.o. za proizvodnju, trgovinu i turizam</item>
      <item>HRVATSKI ZAVOD ZA MIROVINSKO OSIGURANJE, OIB 84397956623</item>
    </derivirana_varijabla>
  </DomainObject.Predmet.OstaliListFormatedOIB>
  <DomainObject.Predmet.OstaliListFormatedWithAdress>
    <izvorni_sadrzaj>
      <item>Nedeljko Samardžić, Ulica Pavla Hatza 7, 10000 Zagreb punomoćnik sudionika u postupku AUXILIOR PROMET j.d.o.o. za proizvodnju, trgovinu i turizam</item>
      <item>HRVATSKI ZAVOD ZA MIROVINSKO OSIGURANJE, Trpimirova 4, 10000 Zagreb</item>
    </izvorni_sadrzaj>
    <derivirana_varijabla naziv="DomainObject.Predmet.OstaliListFormatedWithAdress_1">
      <item>Nedeljko Samardžić, Ulica Pavla Hatza 7, 10000 Zagreb punomoćnik sudionika u postupku AUXILIOR PROMET j.d.o.o. za proizvodnju, trgovinu i turizam</item>
      <item>HRVATSKI ZAVOD ZA MIROVINSKO OSIGURANJE, Trpimirova 4, 10000 Zagreb</item>
    </derivirana_varijabla>
  </DomainObject.Predmet.OstaliListFormatedWithAdress>
  <DomainObject.Predmet.OstaliListFormatedWithAdressOIB>
    <izvorni_sadrzaj>
      <item>Nedeljko Samardžić, OIB 84969837354, Ulica Pavla Hatza 7, 10000 Zagreb punomoćnik sudionika u postupku AUXILIOR PROMET j.d.o.o. za proizvodnju, trgovinu i turizam</item>
      <item>HRVATSKI ZAVOD ZA MIROVINSKO OSIGURANJE, OIB 84397956623, Trpimirova 4, 10000 Zagreb</item>
    </izvorni_sadrzaj>
    <derivirana_varijabla naziv="DomainObject.Predmet.OstaliListFormatedWithAdressOIB_1">
      <item>Nedeljko Samardžić, OIB 84969837354, Ulica Pavla Hatza 7, 10000 Zagreb punomoćnik sudionika u postupku AUXILIOR PROMET j.d.o.o. za proizvodnju, trgovinu i turizam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Nedeljko Samardžić</item>
      <item>HRVATSKI ZAVOD ZA MIROVINSKO OSIGURANJE</item>
    </izvorni_sadrzaj>
    <derivirana_varijabla naziv="DomainObject.Predmet.OstaliListNazivFormated_1">
      <item>Nedeljko Samardžić</item>
      <item>HRVATSKI ZAVOD ZA MIROVINSKO OSIGURANJE</item>
    </derivirana_varijabla>
  </DomainObject.Predmet.OstaliListNazivFormated>
  <DomainObject.Predmet.OstaliListNazivFormatedOIB>
    <izvorni_sadrzaj>
      <item>Nedeljko Samardžić, OIB 84969837354</item>
      <item>HRVATSKI ZAVOD ZA MIROVINSKO OSIGURANJE, OIB 84397956623</item>
    </izvorni_sadrzaj>
    <derivirana_varijabla naziv="DomainObject.Predmet.OstaliListNazivFormatedOIB_1">
      <item>Nedeljko Samardžić, OIB 84969837354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St-3046/2018-6</izvorni_sadrzaj>
    <derivirana_varijabla naziv="DomainObject.PoslovniBrojDokumenta_1">St-3046/2018-6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AUXILIOR PROMET j.d.o.o. za proizvodnju, trgovinu i turizam</izvorni_sadrzaj>
    <derivirana_varijabla naziv="DomainObject.Predmet.ProtustrankaIDrugi_1">AUXILIOR PROMET j.d.o.o. za proizvodnju, trgovinu i turizam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AUXILIOR PROMET j.d.o.o. za proizvodnju, trgovinu i turizam, OIB 65777616042, Zelinska 4, 10000 Zagreb</izvorni_sadrzaj>
    <derivirana_varijabla naziv="DomainObject.Predmet.ProtustrankaIDrugiAdressOIB_1">AUXILIOR PROMET j.d.o.o. za proizvodnju, trgovinu i turizam, OIB 65777616042, Zelinska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AUXILIOR PROMET j.d.o.o. za proizvodnju, trgovinu i turizam</item>
      <item>Nedeljko Samardžić</item>
      <item>HRVATSKI ZAVOD ZA MIROVINSKO OSIGURANJE</item>
    </izvorni_sadrzaj>
    <derivirana_varijabla naziv="DomainObject.Predmet.SudioniciListNaziv_1">
      <item>FINA Regionalni centar Zagreb</item>
      <item>AUXILIOR PROMET j.d.o.o. za proizvodnju, trgovinu i turizam</item>
      <item>Nedeljko Samardžić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AUXILIOR PROMET j.d.o.o. za proizvodnju, trgovinu i turizam, OIB 65777616042, Zelinska 4,10000 Zagreb</item>
      <item>Nedeljko Samardžić, OIB 84969837354, Ulica Pavla Hatza 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AUXILIOR PROMET j.d.o.o. za proizvodnju, trgovinu i turizam, OIB 65777616042, Zelinska 4,10000 Zagreb</item>
      <item>Nedeljko Samardžić, OIB 84969837354, Ulica Pavla Hatza 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65777616042</item>
      <item>, OIB 84969837354</item>
      <item>, OIB 84397956623</item>
    </izvorni_sadrzaj>
    <derivirana_varijabla naziv="DomainObject.Predmet.SudioniciListNazivOIB_1">
      <item>, OIB 85821130368</item>
      <item>, OIB 65777616042</item>
      <item>, OIB 84969837354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St-3046/2018-5</izvorni_sadrzaj>
    <derivirana_varijabla naziv="DomainObject.PredzadnjaOdlukaIzPredmeta.Oznaka_1">St-3046/2018-5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1511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2019-02-04T12:50:00Z</dcterms:created>
  <dc:creator>Kristina Bujanić</dc:creator>
  <cp:lastModifiedBy>Kristina Bujanić</cp:lastModifiedBy>
  <cp:lastPrinted>2019-02-04T09:33:00Z</cp:lastPrinted>
  <dcterms:modified xmlns:xsi="http://www.w3.org/2001/XMLSchema-instance" xsi:type="dcterms:W3CDTF">2019-02-04T13:00:00Z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St-3046/2018-6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