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54b0" w14:paraId="84254b0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B0522">
        <w:t>5</w:t>
      </w:r>
      <w:r w:rsidR="00594634">
        <w:t>353</w:t>
      </w:r>
      <w:r>
        <w:t xml:space="preserve">/15, temeljem odredbe članka 430. Stečajnog zakona (Narodne novine br. 71/15.), dana </w:t>
      </w:r>
      <w:r w:rsidR="00912B8B">
        <w:t>4</w:t>
      </w:r>
      <w:r>
        <w:t xml:space="preserve">. </w:t>
      </w:r>
      <w:r w:rsidR="00912B8B">
        <w:t>svibnja</w:t>
      </w:r>
      <w:r>
        <w:t xml:space="preserve"> 201</w:t>
      </w:r>
      <w:r w:rsidR="0059126F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59126F">
        <w:t xml:space="preserve"> </w:t>
      </w:r>
      <w:r w:rsidR="00594634">
        <w:t>SUPERTEGO GRUPA j</w:t>
      </w:r>
      <w:r w:rsidR="00E76F26">
        <w:t>.</w:t>
      </w:r>
      <w:r w:rsidR="00594634">
        <w:t>d.</w:t>
      </w:r>
      <w:r w:rsidR="00E76F26">
        <w:t xml:space="preserve">o.o., Zagreb,  OIB: </w:t>
      </w:r>
      <w:r w:rsidR="00594634">
        <w:t>06225759787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94634">
        <w:t>115.124,29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20C6A">
        <w:t>4</w:t>
      </w:r>
      <w:r>
        <w:t xml:space="preserve">. </w:t>
      </w:r>
      <w:r w:rsidR="00920C6A">
        <w:t>svibnja</w:t>
      </w:r>
      <w:r>
        <w:t xml:space="preserve"> 201</w:t>
      </w:r>
      <w:r w:rsidR="0059126F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59126F" w:rsidP="0059126F" w:rsidR="0067798E"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 Buljan</w:t>
      </w: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5B536E" w:rsidP="005B536E" w:rsidR="00F45B98">
      <w:pPr>
        <w:pStyle w:val="Odlomakpopisa"/>
        <w:numPr>
          <w:ilvl w:val="0"/>
          <w:numId w:val="2"/>
        </w:numPr>
      </w:pPr>
      <w:r>
        <w:t>sp</w:t>
      </w:r>
      <w:r w:rsidR="0067798E">
        <w:t>is</w:t>
      </w:r>
    </w:p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C53" w:rsidR="00CF5C53">
      <w:r>
        <w:separator/>
      </w:r>
    </w:p>
  </w:endnote>
  <w:endnote w:id="0" w:type="continuationSeparator">
    <w:p w:rsidRDefault="00CF5C53" w:rsidR="00CF5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C53" w:rsidR="00CF5C53">
      <w:r>
        <w:separator/>
      </w:r>
    </w:p>
  </w:footnote>
  <w:footnote w:id="0" w:type="continuationSeparator">
    <w:p w:rsidRDefault="00CF5C53" w:rsidR="00CF5C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5C5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3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5C5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100B0A"/>
    <w:rsid w:val="00133143"/>
    <w:rsid w:val="003B0522"/>
    <w:rsid w:val="003F09A1"/>
    <w:rsid w:val="0059126F"/>
    <w:rsid w:val="00594634"/>
    <w:rsid w:val="005B4FCA"/>
    <w:rsid w:val="005B536E"/>
    <w:rsid w:val="0067798E"/>
    <w:rsid w:val="006E719D"/>
    <w:rsid w:val="008E746F"/>
    <w:rsid w:val="00912B8B"/>
    <w:rsid w:val="00920C6A"/>
    <w:rsid w:val="00982D19"/>
    <w:rsid w:val="00A336D1"/>
    <w:rsid w:val="00C41A73"/>
    <w:rsid w:val="00CF5C53"/>
    <w:rsid w:val="00E76F2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1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7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1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7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5353</izvorni_sadrzaj>
    <derivirana_varijabla naziv="DomainObject.Predmet.Broj_1">5353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St-5353/2015</izvorni_sadrzaj>
    <derivirana_varijabla naziv="DomainObject.Predmet.OznakaBroj_1">St-5353/2015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SUPERTEGO GRUPA jednostavno društvo s ograničenom odgovornošću za ugostiteljstvo i usluge</izvorni_sadrzaj>
    <derivirana_varijabla naziv="DomainObject.Predmet.ProtustrankaFormated_1">  SUPERTEGO GRUPA jednostavno društvo s ograničenom odgovornošću za ugostiteljstvo i usluge</derivirana_varijabla>
  </DomainObject.Predmet.ProtustrankaFormated>
  <DomainObject.Predmet.ProtustrankaFormatedOIB>
    <izvorni_sadrzaj>  SUPERTEGO GRUPA jednostavno društvo s ograničenom odgovornošću za ugostiteljstvo i usluge, OIB 06225759787</izvorni_sadrzaj>
    <derivirana_varijabla naziv="DomainObject.Predmet.ProtustrankaFormatedOIB_1">  SUPERTEGO GRUPA jednostavno društvo s ograničenom odgovornošću za ugostiteljstvo i usluge, OIB 06225759787</derivirana_varijabla>
  </DomainObject.Predmet.ProtustrankaFormatedOIB>
  <DomainObject.Predmet.ProtustrankaFormatedWithAdress>
    <izvorni_sadrzaj> SUPERTEGO GRUPA jednostavno društvo s ograničenom odgovornošću za ugostiteljstvo i usluge, Radnička cesta 1 A, 10000 Zagreb</izvorni_sadrzaj>
    <derivirana_varijabla naziv="DomainObject.Predmet.ProtustrankaFormatedWithAdress_1"> SUPERTEGO GRUPA jednostavno društvo s ograničenom odgovornošću za ugostiteljstvo i usluge, Radnička cesta 1 A, 10000 Zagreb</derivirana_varijabla>
  </DomainObject.Predmet.ProtustrankaFormatedWithAdress>
  <DomainObject.Predmet.ProtustrankaFormatedWithAdressOIB>
    <izvorni_sadrzaj> SUPERTEGO GRUPA jednostavno društvo s ograničenom odgovornošću za ugostiteljstvo i usluge, OIB 06225759787, Radnička cesta 1 A, 10000 Zagreb</izvorni_sadrzaj>
    <derivirana_varijabla naziv="DomainObject.Predmet.ProtustrankaFormatedWithAdressOIB_1"> SUPERTEGO GRUPA jednostavno društvo s ograničenom odgovornošću za ugostiteljstvo i usluge, OIB 06225759787, Radnička cesta 1 A, 10000 Zagreb</derivirana_varijabla>
  </DomainObject.Predmet.ProtustrankaFormatedWithAdressOIB>
  <DomainObject.Predmet.ProtustrankaWithAdress>
    <izvorni_sadrzaj>SUPERTEGO GRUPA jednostavno društvo s ograničenom odgovornošću za ugostiteljstvo i usluge Radnička cesta 1 A, 10000 Zagreb</izvorni_sadrzaj>
    <derivirana_varijabla naziv="DomainObject.Predmet.ProtustrankaWithAdress_1">SUPERTEGO GRUPA jednostavno društvo s ograničenom odgovornošću za ugostiteljstvo i usluge Radnička cesta 1 A, 10000 Zagreb</derivirana_varijabla>
  </DomainObject.Predmet.ProtustrankaWithAdress>
  <DomainObject.Predmet.ProtustrankaWithAdressOIB>
    <izvorni_sadrzaj>SUPERTEGO GRUPA jednostavno društvo s ograničenom odgovornošću za ugostiteljstvo i usluge, OIB 06225759787, Radnička cesta 1 A, 10000 Zagreb</izvorni_sadrzaj>
    <derivirana_varijabla naziv="DomainObject.Predmet.ProtustrankaWithAdressOIB_1">SUPERTEGO GRUPA jednostavno društvo s ograničenom odgovornošću za ugostiteljstvo i usluge, OIB 06225759787, Radnička cesta 1 A, 10000 Zagreb</derivirana_varijabla>
  </DomainObject.Predmet.ProtustrankaWithAdressOIB>
  <DomainObject.Predmet.ProtustrankaNazivFormated>
    <izvorni_sadrzaj>SUPERTEGO GRUPA jednostavno društvo s ograničenom odgovornošću za ugostiteljstvo i usluge</izvorni_sadrzaj>
    <derivirana_varijabla naziv="DomainObject.Predmet.ProtustrankaNazivFormated_1">SUPERTEGO GRUPA jednostavno društvo s ograničenom odgovornošću za ugostiteljstvo i usluge</derivirana_varijabla>
  </DomainObject.Predmet.ProtustrankaNazivFormated>
  <DomainObject.Predmet.ProtustrankaNazivFormatedOIB>
    <izvorni_sadrzaj>SUPERTEGO GRUPA jednostavno društvo s ograničenom odgovornošću za ugostiteljstvo i usluge, OIB 06225759787</izvorni_sadrzaj>
    <derivirana_varijabla naziv="DomainObject.Predmet.ProtustrankaNazivFormatedOIB_1">SUPERTEGO GRUPA jednostavno društvo s ograničenom odgovornošću za ugostiteljstvo i usluge, OIB 06225759787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SUPERTEGO GRUPA jednostavno društvo s ograničenom odgovornošću za ugostiteljstvo i usluge</item>
    </izvorni_sadrzaj>
    <derivirana_varijabla naziv="DomainObject.Predmet.ProtuStrankaListFormated_1">
      <item>SUPERTEGO GRUPA jednostavno društvo s ograničenom odgovornošću za ugostiteljstvo i usluge</item>
    </derivirana_varijabla>
  </DomainObject.Predmet.ProtuStrankaListFormated>
  <DomainObject.Predmet.ProtuStrankaListFormatedOIB>
    <izvorni_sadrzaj>
      <item>SUPERTEGO GRUPA jednostavno društvo s ograničenom odgovornošću za ugostiteljstvo i usluge, OIB 06225759787</item>
    </izvorni_sadrzaj>
    <derivirana_varijabla naziv="DomainObject.Predmet.ProtuStrankaListFormatedOIB_1">
      <item>SUPERTEGO GRUPA jednostavno društvo s ograničenom odgovornošću za ugostiteljstvo i usluge, OIB 06225759787</item>
    </derivirana_varijabla>
  </DomainObject.Predmet.ProtuStrankaListFormatedOIB>
  <DomainObject.Predmet.ProtuStrankaListFormatedWithAdress>
    <izvorni_sadrzaj>
      <item>SUPERTEGO GRUPA jednostavno društvo s ograničenom odgovornošću za ugostiteljstvo i usluge, Radnička cesta 1 A, 10000 Zagreb</item>
    </izvorni_sadrzaj>
    <derivirana_varijabla naziv="DomainObject.Predmet.ProtuStrankaListFormatedWithAdress_1">
      <item>SUPERTEGO GRUPA jednostavno društvo s ograničenom odgovornošću za ugostiteljstvo i usluge, Radnička cesta 1 A, 10000 Zagreb</item>
    </derivirana_varijabla>
  </DomainObject.Predmet.ProtuStrankaListFormatedWithAdress>
  <DomainObject.Predmet.ProtuStrankaListFormatedWithAdressOIB>
    <izvorni_sadrzaj>
      <item>SUPERTEGO GRUPA jednostavno društvo s ograničenom odgovornošću za ugostiteljstvo i usluge, OIB 06225759787, Radnička cesta 1 A, 10000 Zagreb</item>
    </izvorni_sadrzaj>
    <derivirana_varijabla naziv="DomainObject.Predmet.ProtuStrankaListFormatedWithAdressOIB_1">
      <item>SUPERTEGO GRUPA jednostavno društvo s ograničenom odgovornošću za ugostiteljstvo i usluge, OIB 06225759787, Radnička cesta 1 A, 10000 Zagreb</item>
    </derivirana_varijabla>
  </DomainObject.Predmet.ProtuStrankaListFormatedWithAdressOIB>
  <DomainObject.Predmet.ProtuStrankaListNazivFormated>
    <izvorni_sadrzaj>
      <item>SUPERTEGO GRUPA jednostavno društvo s ograničenom odgovornošću za ugostiteljstvo i usluge</item>
    </izvorni_sadrzaj>
    <derivirana_varijabla naziv="DomainObject.Predmet.ProtuStrankaListNazivFormated_1">
      <item>SUPERTEGO GRUPA jednostavno društvo s ograničenom odgovornošću za ugostiteljstvo i usluge</item>
    </derivirana_varijabla>
  </DomainObject.Predmet.ProtuStrankaListNazivFormated>
  <DomainObject.Predmet.ProtuStrankaListNazivFormatedOIB>
    <izvorni_sadrzaj>
      <item>SUPERTEGO GRUPA jednostavno društvo s ograničenom odgovornošću za ugostiteljstvo i usluge, OIB 06225759787</item>
    </izvorni_sadrzaj>
    <derivirana_varijabla naziv="DomainObject.Predmet.ProtuStrankaListNazivFormatedOIB_1">
      <item>SUPERTEGO GRUPA jednostavno društvo s ograničenom odgovornošću za ugostiteljstvo i usluge, OIB 06225759787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SUPERTEGO GRUPA jednostavno društvo s ograničenom odgovornošću za ugostiteljstvo i usluge</izvorni_sadrzaj>
    <derivirana_varijabla naziv="DomainObject.Predmet.ProtustrankaIDrugi_1">SUPERTEGO GRUPA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SUPERTEGO GRUPA jednostavno društvo s ograničenom odgovornošću za ugostiteljstvo i usluge, OIB 06225759787, Radnička cesta 1 A, 10000 Zagreb</izvorni_sadrzaj>
    <derivirana_varijabla naziv="DomainObject.Predmet.ProtustrankaIDrugiAdressOIB_1">SUPERTEGO GRUPA jednostavno društvo s ograničenom odgovornošću za ugostiteljstvo i usluge, OIB 06225759787,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SUPERTEGO GRUPA jednostavno društvo s ograničenom odgovornošću za ugostiteljstvo i usluge</item>
    </izvorni_sadrzaj>
    <derivirana_varijabla naziv="DomainObject.Predmet.SudioniciListNaziv_1">
      <item>FINA Regionalni centar Zagreb</item>
      <item>SUPERTEGO GRUPA jednostavno društvo s ograničenom odgovornošću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SUPERTEGO GRUPA jednostavno društvo s ograničenom odgovornošću za ugostiteljstvo i usluge, OIB 06225759787, Radnička cesta 1 A,10000 Zagreb</item>
    </izvorni_sadrzaj>
    <derivirana_varijabla naziv="DomainObject.Predmet.SudioniciListAdressOIB_1">
      <item>FINA Regionalni centar Zagreb, OIB 85821130368, Trg svibanjskih žrtava 1995. Br. 1,10000 Zagreb</item>
      <item>SUPERTEGO GRUPA jednostavno društvo s ograničenom odgovornošću za ugostiteljstvo i usluge, OIB 06225759787, Radnička cesta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06225759787</item>
    </izvorni_sadrzaj>
    <derivirana_varijabla naziv="DomainObject.Predmet.SudioniciListNazivOIB_1">
      <item>, OIB 85821130368</item>
      <item>, OIB 06225759787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1316</properties:Characters>
  <properties:Lines>43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2016-01-20T09:55:00Z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2016-05-04T12:22:00Z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