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A7D61" w:rsidP="006A7D61" w:rsidRDefault="006A7D61" w14:paraId="051d8c2" w14:textId="051d8c2">
      <w:pPr>
        <w:spacing w:after="240"/>
        <w15:collapsed w:val="false"/>
        <w:rPr>
          <w:rFonts w:eastAsia="Times New Roman"/>
          <w:sz w:val="20"/>
          <w:szCs w:val="20"/>
        </w:rPr>
      </w:pPr>
      <w:bookmarkStart w:name="_GoBack" w:id="0"/>
      <w:bookmarkEnd w:id="0"/>
    </w:p>
    <w:p w:rsidR="006A7D61" w:rsidP="006A7D61" w:rsidRDefault="006A7D61">
      <w:pPr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6096000" cy="4572000"/>
            <wp:effectExtent l="0" t="0" r="0" b="0"/>
            <wp:docPr id="1" name="Slika 1" descr="cid:9ac55327-bce8-4da7-9998-d4167256e34b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9ac55327-bce8-4da7-9998-d4167256e34b@mprh.local"/>
                    <pic:cNvPicPr>
                      <a:picLocks noChangeAspect="true" noChangeArrowheads="true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D61" w:rsidP="006A7D61" w:rsidRDefault="006A7D61">
      <w:p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</w:p>
    <w:p w:rsidR="00F867E4" w:rsidRDefault="00F867E4"/>
    <w:sectPr w:rsidR="00F86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D61"/>
    <w:rsid w:val="006A7D61"/>
    <w:rsid w:val="00844A74"/>
    <w:rsid w:val="008B2D79"/>
    <w:rsid w:val="00B35302"/>
    <w:rsid w:val="00B74C67"/>
    <w:rsid w:val="00D8622D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A7D61"/>
    <w:rPr>
      <w:rFonts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7D6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A7D61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3530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5302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5302"/>
    <w:rPr>
      <w:rFonts w:eastAsia="Times New Roman"/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5302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5302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7D61"/>
    <w:rPr>
      <w:rFonts w:cs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7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7D6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30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302"/>
    <w:rPr>
      <w:rFonts w:eastAsia="Times New Roman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30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30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39512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9ac55327-bce8-4da7-9998-d4167256e34b@mprh.local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0</properties:Words>
  <properties:Characters>0</properties:Characters>
  <properties:Lines>4</properties:Lines>
  <properties:Paragraphs>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2021-03-01T09:29:00Z</dcterms:created>
  <dc:creator>Nikolina Krunić</dc:creator>
  <cp:lastModifiedBy>Nikolina Krunić</cp:lastModifiedBy>
  <dcterms:modified xmlns:xsi="http://www.w3.org/2001/XMLSchema-instance" xsi:type="dcterms:W3CDTF">2021-03-01T09:29:00Z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St-1497/2019-49 / Podnesak - Podnesak (Dok2.docx)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