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ab46c" w14:paraId="a2ab46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7B02FB">
        <w:t>3383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F57CA">
        <w:t>16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7B02FB" w:rsidR="007B02FB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B02FB">
        <w:t xml:space="preserve">MOIRE PR d.o.o. u likvidaciji, Zagreb, Bijenik 19/a, MBS: 080458592, </w:t>
      </w:r>
    </w:p>
    <w:p w:rsidRDefault="007B02FB" w:rsidP="007B02FB" w:rsidR="00A604BA">
      <w:pPr>
        <w:ind w:firstLine="708"/>
        <w:jc w:val="both"/>
      </w:pPr>
      <w:r>
        <w:t xml:space="preserve">  OIB: 31800216199</w:t>
      </w:r>
    </w:p>
    <w:p w:rsidRDefault="00A34A83" w:rsidP="00A34A83" w:rsidR="00A34A83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7B02FB">
        <w:t>195.739,67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7B02FB">
        <w:t>una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>
        <w:t>1</w:t>
      </w:r>
      <w:r w:rsidR="002F57CA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36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04D0"/>
    <w:rsid w:val="00276582"/>
    <w:rsid w:val="00297E94"/>
    <w:rsid w:val="002A4EBD"/>
    <w:rsid w:val="002F57CA"/>
    <w:rsid w:val="00325398"/>
    <w:rsid w:val="00355747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1B51"/>
    <w:rsid w:val="005D476D"/>
    <w:rsid w:val="005E4AB8"/>
    <w:rsid w:val="005F0073"/>
    <w:rsid w:val="005F4627"/>
    <w:rsid w:val="00627F6A"/>
    <w:rsid w:val="00657B8E"/>
    <w:rsid w:val="006E4B20"/>
    <w:rsid w:val="007B02FB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34A83"/>
    <w:rsid w:val="00A50226"/>
    <w:rsid w:val="00A509BA"/>
    <w:rsid w:val="00A604BA"/>
    <w:rsid w:val="00A71431"/>
    <w:rsid w:val="00A85F69"/>
    <w:rsid w:val="00AB60FD"/>
    <w:rsid w:val="00AC4528"/>
    <w:rsid w:val="00AD027A"/>
    <w:rsid w:val="00B82F18"/>
    <w:rsid w:val="00B95AE6"/>
    <w:rsid w:val="00BA356B"/>
    <w:rsid w:val="00BB7841"/>
    <w:rsid w:val="00BE5428"/>
    <w:rsid w:val="00C146A5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5BED"/>
    <w:rsid w:val="00EC3302"/>
    <w:rsid w:val="00ED6AA8"/>
    <w:rsid w:val="00F034D3"/>
    <w:rsid w:val="00F2647C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02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2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2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2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2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02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2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2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2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2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3383</izvorni_sadrzaj>
    <derivirana_varijabla naziv="DomainObject.Predmet.Broj_1">3383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St-3383/2015</izvorni_sadrzaj>
    <derivirana_varijabla naziv="DomainObject.Predmet.OznakaBroj_1">St-3383/2015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MOIRE PR d.o.o. - u likvidaciji zastupanog po punomoćniku IRENA NAKIĆ-CIRKVENI</izvorni_sadrzaj>
    <derivirana_varijabla naziv="DomainObject.Predmet.ProtustrankaFormated_1">  MOIRE PR d.o.o. - u likvidaciji zastupanog po punomoćniku IRENA NAKIĆ-CIRKVENI</derivirana_varijabla>
  </DomainObject.Predmet.ProtustrankaFormated>
  <DomainObject.Predmet.ProtustrankaFormatedOIB>
    <izvorni_sadrzaj>  MOIRE PR d.o.o. - u likvidaciji, OIB 31800216199 zastupanog po punomoćniku IRENA NAKIĆ-CIRKVENI</izvorni_sadrzaj>
    <derivirana_varijabla naziv="DomainObject.Predmet.ProtustrankaFormatedOIB_1">  MOIRE PR d.o.o. - u likvidaciji, OIB 31800216199 zastupanog po punomoćniku IRENA NAKIĆ-CIRKVENI</derivirana_varijabla>
  </DomainObject.Predmet.ProtustrankaFormatedOIB>
  <DomainObject.Predmet.ProtustrankaFormatedWithAdress>
    <izvorni_sadrzaj> MOIRE PR d.o.o. - u likvidaciji, Bijenik 19/a, 10000 Zagreb zastupanog po punomoćniku IRENA NAKIĆ-CIRKVENI</izvorni_sadrzaj>
    <derivirana_varijabla naziv="DomainObject.Predmet.ProtustrankaFormatedWithAdress_1"> MOIRE PR d.o.o. - u likvidaciji, Bijenik 19/a, 10000 Zagreb zastupanog po punomoćniku IRENA NAKIĆ-CIRKVENI</derivirana_varijabla>
  </DomainObject.Predmet.ProtustrankaFormatedWithAdress>
  <DomainObject.Predmet.ProtustrankaFormatedWithAdressOIB>
    <izvorni_sadrzaj> MOIRE PR d.o.o. - u likvidaciji, OIB 31800216199, Bijenik 19/a, 10000 Zagreb zastupanog po punomoćniku IRENA NAKIĆ-CIRKVENI</izvorni_sadrzaj>
    <derivirana_varijabla naziv="DomainObject.Predmet.ProtustrankaFormatedWithAdressOIB_1"> MOIRE PR d.o.o. - u likvidaciji, OIB 31800216199, Bijenik 19/a, 10000 Zagreb zastupanog po punomoćniku IRENA NAKIĆ-CIRKVENI</derivirana_varijabla>
  </DomainObject.Predmet.ProtustrankaFormatedWithAdressOIB>
  <DomainObject.Predmet.ProtustrankaWithAdress>
    <izvorni_sadrzaj>MOIRE PR d.o.o. - u likvidaciji Bijenik 19/a, 10000 Zagreb</izvorni_sadrzaj>
    <derivirana_varijabla naziv="DomainObject.Predmet.ProtustrankaWithAdress_1">MOIRE PR d.o.o. - u likvidaciji Bijenik 19/a, 10000 Zagreb</derivirana_varijabla>
  </DomainObject.Predmet.ProtustrankaWithAdress>
  <DomainObject.Predmet.ProtustrankaWithAdressOIB>
    <izvorni_sadrzaj>MOIRE PR d.o.o. - u likvidaciji, OIB 31800216199, Bijenik 19/a, 10000 Zagreb</izvorni_sadrzaj>
    <derivirana_varijabla naziv="DomainObject.Predmet.ProtustrankaWithAdressOIB_1">MOIRE PR d.o.o. - u likvidaciji, OIB 31800216199, Bijenik 19/a, 10000 Zagreb</derivirana_varijabla>
  </DomainObject.Predmet.ProtustrankaWithAdressOIB>
  <DomainObject.Predmet.ProtustrankaNazivFormated>
    <izvorni_sadrzaj>MOIRE PR d.o.o. - u likvidaciji</izvorni_sadrzaj>
    <derivirana_varijabla naziv="DomainObject.Predmet.ProtustrankaNazivFormated_1">MOIRE PR d.o.o. - u likvidaciji</derivirana_varijabla>
  </DomainObject.Predmet.ProtustrankaNazivFormated>
  <DomainObject.Predmet.ProtustrankaNazivFormatedOIB>
    <izvorni_sadrzaj>MOIRE PR d.o.o. - u likvidaciji, OIB 31800216199</izvorni_sadrzaj>
    <derivirana_varijabla naziv="DomainObject.Predmet.ProtustrankaNazivFormatedOIB_1">MOIRE PR d.o.o. - u likvidaciji, OIB 31800216199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MOIRE PR d.o.o. - u likvidaciji zastupanog po punomoćniku IRENA NAKIĆ-CIRKVENI</item>
    </izvorni_sadrzaj>
    <derivirana_varijabla naziv="DomainObject.Predmet.ProtuStrankaListFormated_1">
      <item>MOIRE PR d.o.o. - u likvidaciji zastupanog po punomoćniku IRENA NAKIĆ-CIRKVENI</item>
    </derivirana_varijabla>
  </DomainObject.Predmet.ProtuStrankaListFormated>
  <DomainObject.Predmet.ProtuStrankaListFormatedOIB>
    <izvorni_sadrzaj>
      <item>MOIRE PR d.o.o. - u likvidaciji, OIB 31800216199 zastupanog po punomoćniku IRENA NAKIĆ-CIRKVENI</item>
    </izvorni_sadrzaj>
    <derivirana_varijabla naziv="DomainObject.Predmet.ProtuStrankaListFormatedOIB_1">
      <item>MOIRE PR d.o.o. - u likvidaciji, OIB 31800216199 zastupanog po punomoćniku IRENA NAKIĆ-CIRKVENI</item>
    </derivirana_varijabla>
  </DomainObject.Predmet.ProtuStrankaListFormatedOIB>
  <DomainObject.Predmet.ProtuStrankaListFormatedWithAdress>
    <izvorni_sadrzaj>
      <item>MOIRE PR d.o.o. - u likvidaciji, Bijenik 19/a, 10000 Zagreb zastupanog po punomoćniku IRENA NAKIĆ-CIRKVENI</item>
    </izvorni_sadrzaj>
    <derivirana_varijabla naziv="DomainObject.Predmet.ProtuStrankaListFormatedWithAdress_1">
      <item>MOIRE PR d.o.o. - u likvidaciji, Bijenik 19/a, 10000 Zagreb zastupanog po punomoćniku IRENA NAKIĆ-CIRKVENI</item>
    </derivirana_varijabla>
  </DomainObject.Predmet.ProtuStrankaListFormatedWithAdress>
  <DomainObject.Predmet.ProtuStrankaListFormatedWithAdressOIB>
    <izvorni_sadrzaj>
      <item>MOIRE PR d.o.o. - u likvidaciji, OIB 31800216199, Bijenik 19/a, 10000 Zagreb zastupanog po punomoćniku IRENA NAKIĆ-CIRKVENI</item>
    </izvorni_sadrzaj>
    <derivirana_varijabla naziv="DomainObject.Predmet.ProtuStrankaListFormatedWithAdressOIB_1">
      <item>MOIRE PR d.o.o. - u likvidaciji, OIB 31800216199, Bijenik 19/a, 10000 Zagreb zastupanog po punomoćniku IRENA NAKIĆ-CIRKVENI</item>
    </derivirana_varijabla>
  </DomainObject.Predmet.ProtuStrankaListFormatedWithAdressOIB>
  <DomainObject.Predmet.ProtuStrankaListNazivFormated>
    <izvorni_sadrzaj>
      <item>MOIRE PR d.o.o. - u likvidaciji</item>
    </izvorni_sadrzaj>
    <derivirana_varijabla naziv="DomainObject.Predmet.ProtuStrankaListNazivFormated_1">
      <item>MOIRE PR d.o.o. - u likvidaciji</item>
    </derivirana_varijabla>
  </DomainObject.Predmet.ProtuStrankaListNazivFormated>
  <DomainObject.Predmet.ProtuStrankaListNazivFormatedOIB>
    <izvorni_sadrzaj>
      <item>MOIRE PR d.o.o. - u likvidaciji, OIB 31800216199</item>
    </izvorni_sadrzaj>
    <derivirana_varijabla naziv="DomainObject.Predmet.ProtuStrankaListNazivFormatedOIB_1">
      <item>MOIRE PR d.o.o. - u likvidaciji, OIB 31800216199</item>
    </derivirana_varijabla>
  </DomainObject.Predmet.ProtuStrankaListNazivFormatedOIB>
  <DomainObject.Predmet.OstaliListFormated>
    <izvorni_sadrzaj>
      <item>IRENA NAKIĆ-CIRKVENI punomoćnik sudionika u postupku MOIRE PR d.o.o. - u likvidaciji</item>
    </izvorni_sadrzaj>
    <derivirana_varijabla naziv="DomainObject.Predmet.OstaliListFormated_1">
      <item>IRENA NAKIĆ-CIRKVENI punomoćnik sudionika u postupku MOIRE PR d.o.o. - u likvidaciji</item>
    </derivirana_varijabla>
  </DomainObject.Predmet.OstaliListFormated>
  <DomainObject.Predmet.OstaliListFormatedOIB>
    <izvorni_sadrzaj>
      <item>IRENA NAKIĆ-CIRKVENI, OIB 68265142239 punomoćnik sudionika u postupku MOIRE PR d.o.o. - u likvidaciji</item>
    </izvorni_sadrzaj>
    <derivirana_varijabla naziv="DomainObject.Predmet.OstaliListFormatedOIB_1">
      <item>IRENA NAKIĆ-CIRKVENI, OIB 68265142239 punomoćnik sudionika u postupku MOIRE PR d.o.o. - u likvidaciji</item>
    </derivirana_varijabla>
  </DomainObject.Predmet.OstaliListFormatedOIB>
  <DomainObject.Predmet.OstaliListFormatedWithAdress>
    <izvorni_sadrzaj>
      <item>IRENA NAKIĆ-CIRKVENI, Zelengaj 63, 10000 Zagreb punomoćnik sudionika u postupku MOIRE PR d.o.o. - u likvidaciji</item>
    </izvorni_sadrzaj>
    <derivirana_varijabla naziv="DomainObject.Predmet.OstaliListFormatedWithAdress_1">
      <item>IRENA NAKIĆ-CIRKVENI, Zelengaj 63, 10000 Zagreb punomoćnik sudionika u postupku MOIRE PR d.o.o. - u likvidaciji</item>
    </derivirana_varijabla>
  </DomainObject.Predmet.OstaliListFormatedWithAdress>
  <DomainObject.Predmet.OstaliListFormatedWithAdressOIB>
    <izvorni_sadrzaj>
      <item>IRENA NAKIĆ-CIRKVENI, OIB 68265142239, Zelengaj 63, 10000 Zagreb punomoćnik sudionika u postupku MOIRE PR d.o.o. - u likvidaciji</item>
    </izvorni_sadrzaj>
    <derivirana_varijabla naziv="DomainObject.Predmet.OstaliListFormatedWithAdressOIB_1">
      <item>IRENA NAKIĆ-CIRKVENI, OIB 68265142239, Zelengaj 63, 10000 Zagreb punomoćnik sudionika u postupku MOIRE PR d.o.o. - u likvidaciji</item>
    </derivirana_varijabla>
  </DomainObject.Predmet.OstaliListFormatedWithAdressOIB>
  <DomainObject.Predmet.OstaliListNazivFormated>
    <izvorni_sadrzaj>
      <item>IRENA NAKIĆ-CIRKVENI</item>
    </izvorni_sadrzaj>
    <derivirana_varijabla naziv="DomainObject.Predmet.OstaliListNazivFormated_1">
      <item>IRENA NAKIĆ-CIRKVENI</item>
    </derivirana_varijabla>
  </DomainObject.Predmet.OstaliListNazivFormated>
  <DomainObject.Predmet.OstaliListNazivFormatedOIB>
    <izvorni_sadrzaj>
      <item>IRENA NAKIĆ-CIRKVENI, OIB 68265142239</item>
    </izvorni_sadrzaj>
    <derivirana_varijabla naziv="DomainObject.Predmet.OstaliListNazivFormatedOIB_1">
      <item>IRENA NAKIĆ-CIRKVENI, OIB 68265142239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MOIRE PR d.o.o. - u likvidaciji</izvorni_sadrzaj>
    <derivirana_varijabla naziv="DomainObject.Predmet.ProtustrankaIDrugi_1">MOIRE PR d.o.o. - u likvidaciji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MOIRE PR d.o.o. - u likvidaciji, OIB 31800216199, Bijenik 19/a, 10000 Zagreb</izvorni_sadrzaj>
    <derivirana_varijabla naziv="DomainObject.Predmet.ProtustrankaIDrugiAdressOIB_1">MOIRE PR d.o.o. - u likvidaciji, OIB 31800216199, Bijenik 19/a,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MOIRE PR d.o.o. - u likvidaciji</item>
      <item>IRENA NAKIĆ-CIRKVENI</item>
    </izvorni_sadrzaj>
    <derivirana_varijabla naziv="DomainObject.Predmet.SudioniciListNaziv_1">
      <item>FINA Regionalni centar Zagreb</item>
      <item>MOIRE PR d.o.o. - u likvidaciji</item>
      <item>IRENA NAKIĆ-CIRKVENI</item>
    </derivirana_varijabla>
  </DomainObject.Predmet.SudioniciListNaziv>
  <DomainObject.Predmet.SudioniciListAdressOIB>
    <izvorni_sadrzaj>
      <item>FINA Regionalni centar Zagreb, OIB 85821130368, Trg svibanjskih žrtava  1995. 1,10000 Zagreb</item>
      <item>MOIRE PR d.o.o. - u likvidaciji, OIB 31800216199, Bijenik 19/a,10000 Zagreb</item>
      <item>IRENA NAKIĆ-CIRKVENI, OIB 68265142239, Zelengaj 63,10000 Zagreb</item>
    </izvorni_sadrzaj>
    <derivirana_varijabla naziv="DomainObject.Predmet.SudioniciListAdressOIB_1">
      <item>FINA Regionalni centar Zagreb, OIB 85821130368, Trg svibanjskih žrtava  1995. 1,10000 Zagreb</item>
      <item>MOIRE PR d.o.o. - u likvidaciji, OIB 31800216199, Bijenik 19/a,10000 Zagreb</item>
      <item>IRENA NAKIĆ-CIRKVENI, OIB 68265142239, Zelengaj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31800216199</item>
      <item>, OIB 68265142239</item>
    </izvorni_sadrzaj>
    <derivirana_varijabla naziv="DomainObject.Predmet.SudioniciListNazivOIB_1">
      <item>, OIB 85821130368</item>
      <item>, OIB 31800216199</item>
      <item>, OIB 68265142239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1308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2015-11-16T14:37:00Z</dcterms:created>
  <dc:creator>ilukac</dc:creator>
  <cp:lastModifiedBy>Ksenija Nol</cp:lastModifiedBy>
  <cp:lastPrinted>2015-11-16T14:32:00Z</cp:lastPrinted>
  <dcterms:modified xmlns:xsi="http://www.w3.org/2001/XMLSchema-instance" xsi:type="dcterms:W3CDTF">2015-11-17T13:35:00Z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