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ae7a" w14:paraId="421ae7a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977F4">
        <w:t>2672/15-5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proofErr w:type="spellStart"/>
      <w:r w:rsidR="00F977F4" w:rsidRPr="00F977F4">
        <w:t>V.P</w:t>
      </w:r>
      <w:proofErr w:type="spellEnd"/>
      <w:r w:rsidR="00F977F4" w:rsidRPr="00F977F4">
        <w:t>. UNIVERZAL d.o.o.</w:t>
      </w:r>
      <w:r w:rsidR="00F977F4">
        <w:t xml:space="preserve"> Zagreb, Cvjetna cesta 5 MBS: </w:t>
      </w:r>
      <w:r w:rsidR="00F977F4" w:rsidRPr="00F977F4">
        <w:t>080208529</w:t>
      </w:r>
      <w:r w:rsidR="00F977F4">
        <w:t xml:space="preserve"> OIB: </w:t>
      </w:r>
      <w:r w:rsidR="00F977F4" w:rsidRPr="00F977F4">
        <w:t>46307593745</w:t>
      </w:r>
      <w:r w:rsidR="00F977F4">
        <w:t xml:space="preserve"> </w:t>
      </w:r>
      <w:r w:rsidR="00B232AC">
        <w:t xml:space="preserve">dana </w:t>
      </w:r>
      <w:r w:rsidR="00F977F4">
        <w:t xml:space="preserve">17. veljače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977F4">
        <w:t xml:space="preserve">Vladimir Pavičić, Zagreb, Korčulanska 3 </w:t>
      </w:r>
      <w:r w:rsidR="0052661E">
        <w:t xml:space="preserve"> OIB: </w:t>
      </w:r>
      <w:r w:rsidR="00F977F4">
        <w:t xml:space="preserve">12345264666 </w:t>
      </w:r>
      <w:r w:rsidR="0052661E">
        <w:t xml:space="preserve"> </w:t>
      </w:r>
      <w:r w:rsidR="00F977F4">
        <w:t>- osoba</w:t>
      </w:r>
      <w:r w:rsidR="0052661E">
        <w:t xml:space="preserve"> ovlaštene</w:t>
      </w:r>
      <w:r>
        <w:t xml:space="preserve"> za zastupanje dužnika </w:t>
      </w:r>
      <w:proofErr w:type="spellStart"/>
      <w:r w:rsidR="00F977F4" w:rsidRPr="00F977F4">
        <w:t>V.P</w:t>
      </w:r>
      <w:proofErr w:type="spellEnd"/>
      <w:r w:rsidR="00F977F4" w:rsidRPr="00F977F4">
        <w:t>. UNIVERZAL d.o.o.</w:t>
      </w:r>
      <w:r w:rsidR="00F977F4">
        <w:t xml:space="preserve"> Zagreb, Cvjetna cesta 5 MBS: </w:t>
      </w:r>
      <w:r w:rsidR="00F977F4" w:rsidRPr="00F977F4">
        <w:t>080208529</w:t>
      </w:r>
      <w:r w:rsidR="00F977F4">
        <w:t xml:space="preserve"> OIB: </w:t>
      </w:r>
      <w:r w:rsidR="00F977F4" w:rsidRPr="00F977F4">
        <w:t>46307593745</w:t>
      </w:r>
      <w:r w:rsidR="00F977F4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 </w:t>
      </w:r>
      <w:proofErr w:type="spellStart"/>
      <w:r w:rsidR="00F977F4" w:rsidRPr="00F977F4">
        <w:t>V.P</w:t>
      </w:r>
      <w:proofErr w:type="spellEnd"/>
      <w:r w:rsidR="00F977F4" w:rsidRPr="00F977F4">
        <w:t>. UNIVERZAL d.o.o.</w:t>
      </w:r>
      <w:r w:rsidR="00F977F4">
        <w:t xml:space="preserve"> Zagreb, Cvjetna cesta 5 MBS: </w:t>
      </w:r>
      <w:r w:rsidR="00F977F4" w:rsidRPr="00F977F4">
        <w:t>080208529</w:t>
      </w:r>
      <w:r w:rsidR="00F977F4">
        <w:t xml:space="preserve"> OIB: </w:t>
      </w:r>
      <w:r w:rsidR="00F977F4" w:rsidRPr="00F977F4">
        <w:t>46307593745</w:t>
      </w:r>
      <w:r w:rsidR="00F977F4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977F4">
        <w:t>66.671,67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977F4">
        <w:t xml:space="preserve">17. veljače </w:t>
      </w:r>
      <w:r w:rsidR="0052661E">
        <w:t xml:space="preserve">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D1022B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D1022B" w:rsidR="00D102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D1022B" w:rsidP="00D1022B" w:rsidR="00D1022B">
      <w:pPr>
        <w:ind w:firstLine="708" w:left="5664"/>
      </w:pPr>
      <w:r>
        <w:t>Vinka Mihalinčić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1022B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87778"/>
    <w:rsid w:val="00F941E3"/>
    <w:rsid w:val="00F977F4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St-2672/2015</izvorni_sadrzaj>
    <derivirana_varijabla naziv="DomainObject.Predmet.OznakaBroj_1">St-2672/2015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V.P. UNIVERZAL d.o.o</izvorni_sadrzaj>
    <derivirana_varijabla naziv="DomainObject.Predmet.ProtustrankaFormated_1">  V.P. UNIVERZAL d.o.o</derivirana_varijabla>
  </DomainObject.Predmet.ProtustrankaFormated>
  <DomainObject.Predmet.ProtustrankaFormatedOIB>
    <izvorni_sadrzaj>  V.P. UNIVERZAL d.o.o, OIB 46307593745</izvorni_sadrzaj>
    <derivirana_varijabla naziv="DomainObject.Predmet.ProtustrankaFormatedOIB_1">  V.P. UNIVERZAL d.o.o, OIB 46307593745</derivirana_varijabla>
  </DomainObject.Predmet.ProtustrankaFormatedOIB>
  <DomainObject.Predmet.ProtustrankaFormatedWithAdress>
    <izvorni_sadrzaj> V.P. UNIVERZAL d.o.o, Cvjetna cesta 5, 10000 Zagreb</izvorni_sadrzaj>
    <derivirana_varijabla naziv="DomainObject.Predmet.ProtustrankaFormatedWithAdress_1"> V.P. UNIVERZAL d.o.o, Cvjetna cesta 5, 10000 Zagreb</derivirana_varijabla>
  </DomainObject.Predmet.ProtustrankaFormatedWithAdress>
  <DomainObject.Predmet.ProtustrankaFormatedWithAdressOIB>
    <izvorni_sadrzaj> V.P. UNIVERZAL d.o.o, OIB 46307593745, Cvjetna cesta 5, 10000 Zagreb</izvorni_sadrzaj>
    <derivirana_varijabla naziv="DomainObject.Predmet.ProtustrankaFormatedWithAdressOIB_1"> V.P. UNIVERZAL d.o.o, OIB 46307593745, Cvjetna cesta 5, 10000 Zagreb</derivirana_varijabla>
  </DomainObject.Predmet.ProtustrankaFormatedWithAdressOIB>
  <DomainObject.Predmet.ProtustrankaWithAdress>
    <izvorni_sadrzaj>V.P. UNIVERZAL d.o.o Cvjetna cesta 5, 10000 Zagreb</izvorni_sadrzaj>
    <derivirana_varijabla naziv="DomainObject.Predmet.ProtustrankaWithAdress_1">V.P. UNIVERZAL d.o.o Cvjetna cesta 5, 10000 Zagreb</derivirana_varijabla>
  </DomainObject.Predmet.ProtustrankaWithAdress>
  <DomainObject.Predmet.ProtustrankaWithAdressOIB>
    <izvorni_sadrzaj>V.P. UNIVERZAL d.o.o, OIB 46307593745, Cvjetna cesta 5, 10000 Zagreb</izvorni_sadrzaj>
    <derivirana_varijabla naziv="DomainObject.Predmet.ProtustrankaWithAdressOIB_1">V.P. UNIVERZAL d.o.o, OIB 46307593745, Cvjetna cesta 5, 10000 Zagreb</derivirana_varijabla>
  </DomainObject.Predmet.ProtustrankaWithAdressOIB>
  <DomainObject.Predmet.ProtustrankaNazivFormated>
    <izvorni_sadrzaj>V.P. UNIVERZAL d.o.o</izvorni_sadrzaj>
    <derivirana_varijabla naziv="DomainObject.Predmet.ProtustrankaNazivFormated_1">V.P. UNIVERZAL d.o.o</derivirana_varijabla>
  </DomainObject.Predmet.ProtustrankaNazivFormated>
  <DomainObject.Predmet.ProtustrankaNazivFormatedOIB>
    <izvorni_sadrzaj>V.P. UNIVERZAL d.o.o, OIB 46307593745</izvorni_sadrzaj>
    <derivirana_varijabla naziv="DomainObject.Predmet.ProtustrankaNazivFormatedOIB_1">V.P. UNIVERZAL d.o.o, OIB 46307593745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V.P. UNIVERZAL d.o.o</item>
    </izvorni_sadrzaj>
    <derivirana_varijabla naziv="DomainObject.Predmet.ProtuStrankaListFormated_1">
      <item>V.P. UNIVERZAL d.o.o</item>
    </derivirana_varijabla>
  </DomainObject.Predmet.ProtuStrankaListFormated>
  <DomainObject.Predmet.ProtuStrankaListFormatedOIB>
    <izvorni_sadrzaj>
      <item>V.P. UNIVERZAL d.o.o, OIB 46307593745</item>
    </izvorni_sadrzaj>
    <derivirana_varijabla naziv="DomainObject.Predmet.ProtuStrankaListFormatedOIB_1">
      <item>V.P. UNIVERZAL d.o.o, OIB 46307593745</item>
    </derivirana_varijabla>
  </DomainObject.Predmet.ProtuStrankaListFormatedOIB>
  <DomainObject.Predmet.ProtuStrankaListFormatedWithAdress>
    <izvorni_sadrzaj>
      <item>V.P. UNIVERZAL d.o.o, Cvjetna cesta 5, 10000 Zagreb</item>
    </izvorni_sadrzaj>
    <derivirana_varijabla naziv="DomainObject.Predmet.ProtuStrankaListFormatedWithAdress_1">
      <item>V.P. UNIVERZAL d.o.o, Cvjetna cesta 5, 10000 Zagreb</item>
    </derivirana_varijabla>
  </DomainObject.Predmet.ProtuStrankaListFormatedWithAdress>
  <DomainObject.Predmet.ProtuStrankaListFormatedWithAdressOIB>
    <izvorni_sadrzaj>
      <item>V.P. UNIVERZAL d.o.o, OIB 46307593745, Cvjetna cesta 5, 10000 Zagreb</item>
    </izvorni_sadrzaj>
    <derivirana_varijabla naziv="DomainObject.Predmet.ProtuStrankaListFormatedWithAdressOIB_1">
      <item>V.P. UNIVERZAL d.o.o, OIB 46307593745, Cvjetna cesta 5, 10000 Zagreb</item>
    </derivirana_varijabla>
  </DomainObject.Predmet.ProtuStrankaListFormatedWithAdressOIB>
  <DomainObject.Predmet.ProtuStrankaListNazivFormated>
    <izvorni_sadrzaj>
      <item>V.P. UNIVERZAL d.o.o</item>
    </izvorni_sadrzaj>
    <derivirana_varijabla naziv="DomainObject.Predmet.ProtuStrankaListNazivFormated_1">
      <item>V.P. UNIVERZAL d.o.o</item>
    </derivirana_varijabla>
  </DomainObject.Predmet.ProtuStrankaListNazivFormated>
  <DomainObject.Predmet.ProtuStrankaListNazivFormatedOIB>
    <izvorni_sadrzaj>
      <item>V.P. UNIVERZAL d.o.o, OIB 46307593745</item>
    </izvorni_sadrzaj>
    <derivirana_varijabla naziv="DomainObject.Predmet.ProtuStrankaListNazivFormatedOIB_1">
      <item>V.P. UNIVERZAL d.o.o, OIB 46307593745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V.P. UNIVERZAL d.o.o</izvorni_sadrzaj>
    <derivirana_varijabla naziv="DomainObject.Predmet.ProtustrankaIDrugi_1">V.P. UNIVERZAL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V.P. UNIVERZAL d.o.o, OIB 46307593745, Cvjetna cesta 5, 10000 Zagreb</izvorni_sadrzaj>
    <derivirana_varijabla naziv="DomainObject.Predmet.ProtustrankaIDrugiAdressOIB_1">V.P. UNIVERZAL d.o.o, OIB 46307593745, Cvjetna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V.P. UNIVERZAL d.o.o</item>
    </izvorni_sadrzaj>
    <derivirana_varijabla naziv="DomainObject.Predmet.SudioniciListNaziv_1">
      <item>FINA Regionalni centar Zagreb</item>
      <item>V.P. UNIVERZAL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V.P. UNIVERZAL d.o.o, OIB 46307593745, Cvjetna cesta 5,10000 Zagreb</item>
    </izvorni_sadrzaj>
    <derivirana_varijabla naziv="DomainObject.Predmet.SudioniciListAdressOIB_1">
      <item>FINA Regionalni centar Zagreb, OIB 85821130368, Trg svibanjskih žrtava 1995. 1,10000 Zagreb</item>
      <item>V.P. UNIVERZAL d.o.o, OIB 46307593745, Cvjetna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46307593745</item>
    </izvorni_sadrzaj>
    <derivirana_varijabla naziv="DomainObject.Predmet.SudioniciListNazivOIB_1">
      <item>, OIB 85821130368</item>
      <item>, OIB 46307593745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1967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2016-02-17T08:15:00Z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2016-02-17T08:16:00Z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