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c7ec" w14:paraId="f72c7ec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3F2098">
        <w:rPr>
          <w:rFonts w:cs="Times New Roman" w:hAnsi="Times New Roman" w:ascii="Times New Roman"/>
        </w:rPr>
        <w:t>3636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200D2C">
        <w:rPr>
          <w:rFonts w:cs="Times New Roman" w:hAnsi="Times New Roman" w:ascii="Times New Roman"/>
        </w:rPr>
        <w:t xml:space="preserve"> DI-KONEKT j.d.o.o. Mlaka (Općina Rakovec), Mlaka 35,  OIB: </w:t>
      </w:r>
      <w:r w:rsidR="00200D2C" w:rsidRPr="00200D2C">
        <w:rPr>
          <w:rFonts w:cs="Times New Roman" w:hAnsi="Times New Roman" w:ascii="Times New Roman"/>
        </w:rPr>
        <w:t>81768665427</w:t>
      </w:r>
      <w:r w:rsidR="00200D2C">
        <w:rPr>
          <w:rFonts w:cs="Times New Roman" w:hAnsi="Times New Roman" w:ascii="Times New Roman"/>
        </w:rPr>
        <w:t xml:space="preserve">,  MBS: </w:t>
      </w:r>
      <w:r w:rsidR="00200D2C" w:rsidRPr="00200D2C">
        <w:rPr>
          <w:rFonts w:cs="Times New Roman" w:hAnsi="Times New Roman" w:ascii="Times New Roman"/>
        </w:rPr>
        <w:t>080829078</w:t>
      </w:r>
      <w:r w:rsidR="00200D2C">
        <w:rPr>
          <w:rFonts w:cs="Times New Roman" w:hAnsi="Times New Roman" w:ascii="Times New Roman"/>
        </w:rPr>
        <w:t>,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200D2C">
        <w:rPr>
          <w:rFonts w:cs="Times New Roman" w:hAnsi="Times New Roman" w:ascii="Times New Roman"/>
        </w:rPr>
        <w:t xml:space="preserve"> DI-KONEKT j.d.o.o. Mlaka (Općina Rakovec), Mlaka 35, OIB: </w:t>
      </w:r>
      <w:r w:rsidR="00200D2C" w:rsidRPr="00200D2C">
        <w:rPr>
          <w:rFonts w:cs="Times New Roman" w:hAnsi="Times New Roman" w:ascii="Times New Roman"/>
        </w:rPr>
        <w:t>81768665427</w:t>
      </w:r>
      <w:r w:rsidR="00200D2C">
        <w:rPr>
          <w:rFonts w:cs="Times New Roman" w:hAnsi="Times New Roman" w:ascii="Times New Roman"/>
        </w:rPr>
        <w:t xml:space="preserve">,  MBS: </w:t>
      </w:r>
      <w:r w:rsidR="00200D2C" w:rsidRPr="00200D2C">
        <w:rPr>
          <w:rFonts w:cs="Times New Roman" w:hAnsi="Times New Roman" w:ascii="Times New Roman"/>
        </w:rPr>
        <w:t>080829078</w:t>
      </w:r>
      <w:r w:rsidR="00200D2C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200D2C">
        <w:rPr>
          <w:rFonts w:cs="Times New Roman" w:hAnsi="Times New Roman" w:ascii="Times New Roman"/>
        </w:rPr>
        <w:t xml:space="preserve"> Igoru Puškarić, Križevci, Josipa Buturca 1, OIB: </w:t>
      </w:r>
      <w:r w:rsidR="00200D2C" w:rsidRPr="00200D2C">
        <w:rPr>
          <w:rFonts w:cs="Times New Roman" w:hAnsi="Times New Roman" w:ascii="Times New Roman"/>
        </w:rPr>
        <w:t>33471958559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3F2098">
        <w:rPr>
          <w:rFonts w:cs="Times New Roman" w:hAnsi="Times New Roman" w:ascii="Times New Roman"/>
          <w:b/>
        </w:rPr>
        <w:t xml:space="preserve"> u  10:15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DF6984" w:rsidP="00961707" w:rsidR="00DF6984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200D2C">
        <w:rPr>
          <w:rFonts w:cs="Times New Roman" w:hAnsi="Times New Roman" w:ascii="Times New Roman"/>
        </w:rPr>
        <w:t xml:space="preserve"> DI-KONEKT j.d.o.o. Mlaka (Općina Rakovec), Mlaka 35, OIB: </w:t>
      </w:r>
      <w:r w:rsidR="00200D2C" w:rsidRPr="00200D2C">
        <w:rPr>
          <w:rFonts w:cs="Times New Roman" w:hAnsi="Times New Roman" w:ascii="Times New Roman"/>
        </w:rPr>
        <w:t>81768665427</w:t>
      </w:r>
      <w:r w:rsidR="00200D2C">
        <w:rPr>
          <w:rFonts w:cs="Times New Roman" w:hAnsi="Times New Roman" w:ascii="Times New Roman"/>
        </w:rPr>
        <w:t xml:space="preserve">,  MBS: </w:t>
      </w:r>
      <w:r w:rsidR="00200D2C" w:rsidRPr="00200D2C">
        <w:rPr>
          <w:rFonts w:cs="Times New Roman" w:hAnsi="Times New Roman" w:ascii="Times New Roman"/>
        </w:rPr>
        <w:t>080829078</w:t>
      </w:r>
      <w:r w:rsidR="00200D2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200D2C">
        <w:rPr>
          <w:rFonts w:cs="Times New Roman" w:hAnsi="Times New Roman" w:ascii="Times New Roman"/>
        </w:rPr>
        <w:t>d 282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C1EC1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7C1EC1" w:rsidP="007C1EC1" w:rsidR="00FA4DD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7C1EC1" w:rsidP="007C1EC1" w:rsidR="007C1EC1" w:rsidRPr="00947923">
      <w:pPr>
        <w:jc w:val="right"/>
        <w:rPr>
          <w:rFonts w:cs="Times New Roman" w:hAnsi="Times New Roman" w:ascii="Times New Roman"/>
        </w:rPr>
      </w:pPr>
      <w:r w:rsidRPr="007C1EC1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7C1EC1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7C1EC1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6F96">
      <w:rPr>
        <w:rFonts w:cs="Times New Roman" w:hAnsi="Times New Roman" w:ascii="Times New Roman"/>
      </w:rPr>
      <w:t>36</w:t>
    </w:r>
    <w:r w:rsidR="003F2098">
      <w:rPr>
        <w:rFonts w:cs="Times New Roman" w:hAnsi="Times New Roman" w:ascii="Times New Roman"/>
      </w:rPr>
      <w:t>36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0D2C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3F2098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1EC1"/>
    <w:rsid w:val="007C42F9"/>
    <w:rsid w:val="007E2EB3"/>
    <w:rsid w:val="007F7106"/>
    <w:rsid w:val="00835F80"/>
    <w:rsid w:val="0086133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431FF"/>
    <w:rsid w:val="00B560C9"/>
    <w:rsid w:val="00B7667E"/>
    <w:rsid w:val="00BA4F62"/>
    <w:rsid w:val="00BC2515"/>
    <w:rsid w:val="00BE46B9"/>
    <w:rsid w:val="00BE71E0"/>
    <w:rsid w:val="00C569DF"/>
    <w:rsid w:val="00C67885"/>
    <w:rsid w:val="00C76F96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A4DD7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3636</izvorni_sadrzaj>
    <derivirana_varijabla naziv="DomainObject.Predmet.Broj_1">3636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St-3636/2016</izvorni_sadrzaj>
    <derivirana_varijabla naziv="DomainObject.Predmet.OznakaBroj_1">St-3636/2016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DI-KONEKT jednostavno društvo s ograničenom odgovornošću za trgovinu i usluge</izvorni_sadrzaj>
    <derivirana_varijabla naziv="DomainObject.Predmet.ProtustrankaFormated_1">  DI-KONEKT jednostavno društvo s ograničenom odgovornošću za trgovinu i usluge</derivirana_varijabla>
  </DomainObject.Predmet.ProtustrankaFormated>
  <DomainObject.Predmet.ProtustrankaFormatedOIB>
    <izvorni_sadrzaj>  DI-KONEKT jednostavno društvo s ograničenom odgovornošću za trgovinu i usluge, OIB 81768665427</izvorni_sadrzaj>
    <derivirana_varijabla naziv="DomainObject.Predmet.ProtustrankaFormatedOIB_1">  DI-KONEKT jednostavno društvo s ograničenom odgovornošću za trgovinu i usluge, OIB 81768665427</derivirana_varijabla>
  </DomainObject.Predmet.ProtustrankaFormatedOIB>
  <DomainObject.Predmet.ProtustrankaFormatedWithAdress>
    <izvorni_sadrzaj> DI-KONEKT jednostavno društvo s ograničenom odgovornošću za trgovinu i usluge, Mlaka 35, 10347 Mala Mlaka</izvorni_sadrzaj>
    <derivirana_varijabla naziv="DomainObject.Predmet.ProtustrankaFormatedWithAdress_1"> DI-KONEKT jednostavno društvo s ograničenom odgovornošću za trgovinu i usluge, Mlaka 35, 10347 Mala Mlaka</derivirana_varijabla>
  </DomainObject.Predmet.ProtustrankaFormatedWithAdress>
  <DomainObject.Predmet.ProtustrankaFormatedWithAdressOIB>
    <izvorni_sadrzaj> DI-KONEKT jednostavno društvo s ograničenom odgovornošću za trgovinu i usluge, OIB 81768665427, Mlaka 35, 10347 Mala Mlaka</izvorni_sadrzaj>
    <derivirana_varijabla naziv="DomainObject.Predmet.ProtustrankaFormatedWithAdressOIB_1"> DI-KONEKT jednostavno društvo s ograničenom odgovornošću za trgovinu i usluge, OIB 81768665427, Mlaka 35, 10347 Mala Mlaka</derivirana_varijabla>
  </DomainObject.Predmet.ProtustrankaFormatedWithAdressOIB>
  <DomainObject.Predmet.ProtustrankaWithAdress>
    <izvorni_sadrzaj>DI-KONEKT jednostavno društvo s ograničenom odgovornošću za trgovinu i usluge Mlaka 35, 10347 Mala Mlaka</izvorni_sadrzaj>
    <derivirana_varijabla naziv="DomainObject.Predmet.ProtustrankaWithAdress_1">DI-KONEKT jednostavno društvo s ograničenom odgovornošću za trgovinu i usluge Mlaka 35, 10347 Mala Mlaka</derivirana_varijabla>
  </DomainObject.Predmet.ProtustrankaWithAdress>
  <DomainObject.Predmet.ProtustrankaWithAdressOIB>
    <izvorni_sadrzaj>DI-KONEKT jednostavno društvo s ograničenom odgovornošću za trgovinu i usluge, OIB 81768665427, Mlaka 35, 10347 Mala Mlaka</izvorni_sadrzaj>
    <derivirana_varijabla naziv="DomainObject.Predmet.ProtustrankaWithAdressOIB_1">DI-KONEKT jednostavno društvo s ograničenom odgovornošću za trgovinu i usluge, OIB 81768665427, Mlaka 35, 10347 Mala Mlaka</derivirana_varijabla>
  </DomainObject.Predmet.ProtustrankaWithAdressOIB>
  <DomainObject.Predmet.ProtustrankaNazivFormated>
    <izvorni_sadrzaj>DI-KONEKT jednostavno društvo s ograničenom odgovornošću za trgovinu i usluge</izvorni_sadrzaj>
    <derivirana_varijabla naziv="DomainObject.Predmet.ProtustrankaNazivFormated_1">DI-KONEKT jednostavno društvo s ograničenom odgovornošću za trgovinu i usluge</derivirana_varijabla>
  </DomainObject.Predmet.ProtustrankaNazivFormated>
  <DomainObject.Predmet.ProtustrankaNazivFormatedOIB>
    <izvorni_sadrzaj>DI-KONEKT jednostavno društvo s ograničenom odgovornošću za trgovinu i usluge, OIB 81768665427</izvorni_sadrzaj>
    <derivirana_varijabla naziv="DomainObject.Predmet.ProtustrankaNazivFormatedOIB_1">DI-KONEKT jednostavno društvo s ograničenom odgovornošću za trgovinu i usluge, OIB 81768665427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DI-KONEKT jednostavno društvo s ograničenom odgovornošću za trgovinu i usluge</item>
    </izvorni_sadrzaj>
    <derivirana_varijabla naziv="DomainObject.Predmet.ProtuStrankaListFormated_1">
      <item>DI-KONEKT jednostavno društvo s ograničenom odgovornošću za trgovinu i usluge</item>
    </derivirana_varijabla>
  </DomainObject.Predmet.ProtuStrankaListFormated>
  <DomainObject.Predmet.ProtuStrankaListFormatedOIB>
    <izvorni_sadrzaj>
      <item>DI-KONEKT jednostavno društvo s ograničenom odgovornošću za trgovinu i usluge, OIB 81768665427</item>
    </izvorni_sadrzaj>
    <derivirana_varijabla naziv="DomainObject.Predmet.ProtuStrankaListFormatedOIB_1">
      <item>DI-KONEKT jednostavno društvo s ograničenom odgovornošću za trgovinu i usluge, OIB 81768665427</item>
    </derivirana_varijabla>
  </DomainObject.Predmet.ProtuStrankaListFormatedOIB>
  <DomainObject.Predmet.ProtuStrankaListFormatedWithAdress>
    <izvorni_sadrzaj>
      <item>DI-KONEKT jednostavno društvo s ograničenom odgovornošću za trgovinu i usluge, Mlaka 35, 10347 Mala Mlaka</item>
    </izvorni_sadrzaj>
    <derivirana_varijabla naziv="DomainObject.Predmet.ProtuStrankaListFormatedWithAdress_1">
      <item>DI-KONEKT jednostavno društvo s ograničenom odgovornošću za trgovinu i usluge, Mlaka 35, 10347 Mala Mlaka</item>
    </derivirana_varijabla>
  </DomainObject.Predmet.ProtuStrankaListFormatedWithAdress>
  <DomainObject.Predmet.ProtuStrankaListFormatedWithAdressOIB>
    <izvorni_sadrzaj>
      <item>DI-KONEKT jednostavno društvo s ograničenom odgovornošću za trgovinu i usluge, OIB 81768665427, Mlaka 35, 10347 Mala Mlaka</item>
    </izvorni_sadrzaj>
    <derivirana_varijabla naziv="DomainObject.Predmet.ProtuStrankaListFormatedWithAdressOIB_1">
      <item>DI-KONEKT jednostavno društvo s ograničenom odgovornošću za trgovinu i usluge, OIB 81768665427, Mlaka 35, 10347 Mala Mlaka</item>
    </derivirana_varijabla>
  </DomainObject.Predmet.ProtuStrankaListFormatedWithAdressOIB>
  <DomainObject.Predmet.ProtuStrankaListNazivFormated>
    <izvorni_sadrzaj>
      <item>DI-KONEKT jednostavno društvo s ograničenom odgovornošću za trgovinu i usluge</item>
    </izvorni_sadrzaj>
    <derivirana_varijabla naziv="DomainObject.Predmet.ProtuStrankaListNazivFormated_1">
      <item>DI-KONEKT jednostavno društvo s ograničenom odgovornošću za trgovinu i usluge</item>
    </derivirana_varijabla>
  </DomainObject.Predmet.ProtuStrankaListNazivFormated>
  <DomainObject.Predmet.ProtuStrankaListNazivFormatedOIB>
    <izvorni_sadrzaj>
      <item>DI-KONEKT jednostavno društvo s ograničenom odgovornošću za trgovinu i usluge, OIB 81768665427</item>
    </izvorni_sadrzaj>
    <derivirana_varijabla naziv="DomainObject.Predmet.ProtuStrankaListNazivFormatedOIB_1">
      <item>DI-KONEKT jednostavno društvo s ograničenom odgovornošću za trgovinu i usluge, OIB 81768665427</item>
    </derivirana_varijabla>
  </DomainObject.Predmet.ProtuStrankaListNazivFormatedOIB>
  <DomainObject.Predmet.OstaliListFormated>
    <izvorni_sadrzaj>
      <item>IGOR PUŠKARIĆ</item>
    </izvorni_sadrzaj>
    <derivirana_varijabla naziv="DomainObject.Predmet.OstaliListFormated_1">
      <item>IGOR PUŠKARIĆ</item>
    </derivirana_varijabla>
  </DomainObject.Predmet.OstaliListFormated>
  <DomainObject.Predmet.OstaliListFormatedOIB>
    <izvorni_sadrzaj>
      <item>IGOR PUŠKARIĆ, OIB 33471958559</item>
    </izvorni_sadrzaj>
    <derivirana_varijabla naziv="DomainObject.Predmet.OstaliListFormatedOIB_1">
      <item>IGOR PUŠKARIĆ, OIB 33471958559</item>
    </derivirana_varijabla>
  </DomainObject.Predmet.OstaliListFormatedOIB>
  <DomainObject.Predmet.OstaliListFormatedWithAdress>
    <izvorni_sadrzaj>
      <item>IGOR PUŠKARIĆ, Josipa Buturca 1, 48260 Križevci</item>
    </izvorni_sadrzaj>
    <derivirana_varijabla naziv="DomainObject.Predmet.OstaliListFormatedWithAdress_1">
      <item>IGOR PUŠKARIĆ, Josipa Buturca 1, 48260 Križevci</item>
    </derivirana_varijabla>
  </DomainObject.Predmet.OstaliListFormatedWithAdress>
  <DomainObject.Predmet.OstaliListFormatedWithAdressOIB>
    <izvorni_sadrzaj>
      <item>IGOR PUŠKARIĆ, OIB 33471958559, Josipa Buturca 1, 48260 Križevci</item>
    </izvorni_sadrzaj>
    <derivirana_varijabla naziv="DomainObject.Predmet.OstaliListFormatedWithAdressOIB_1">
      <item>IGOR PUŠKARIĆ, OIB 33471958559, Josipa Buturca 1, 48260 Križevci</item>
    </derivirana_varijabla>
  </DomainObject.Predmet.OstaliListFormatedWithAdressOIB>
  <DomainObject.Predmet.OstaliListNazivFormated>
    <izvorni_sadrzaj>
      <item>IGOR PUŠKARIĆ</item>
    </izvorni_sadrzaj>
    <derivirana_varijabla naziv="DomainObject.Predmet.OstaliListNazivFormated_1">
      <item>IGOR PUŠKARIĆ</item>
    </derivirana_varijabla>
  </DomainObject.Predmet.OstaliListNazivFormated>
  <DomainObject.Predmet.OstaliListNazivFormatedOIB>
    <izvorni_sadrzaj>
      <item>IGOR PUŠKARIĆ, OIB 33471958559</item>
    </izvorni_sadrzaj>
    <derivirana_varijabla naziv="DomainObject.Predmet.OstaliListNazivFormatedOIB_1">
      <item>IGOR PUŠKARIĆ, OIB 33471958559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DI-KONEKT jednostavno društvo s ograničenom odgovornošću za trgovinu i usluge</izvorni_sadrzaj>
    <derivirana_varijabla naziv="DomainObject.Predmet.ProtustrankaIDrugi_1">DI-KONEKT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DI-KONEKT jednostavno društvo s ograničenom odgovornošću za trgovinu i usluge, OIB 81768665427, Mlaka 35, 10347 Mala Mlaka</izvorni_sadrzaj>
    <derivirana_varijabla naziv="DomainObject.Predmet.ProtustrankaIDrugiAdressOIB_1">DI-KONEKT jednostavno društvo s ograničenom odgovornošću za trgovinu i usluge, OIB 81768665427, Mlaka 35, 10347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DI-KONEKT jednostavno društvo s ograničenom odgovornošću za trgovinu i usluge</item>
      <item>IGOR PUŠKARIĆ</item>
    </izvorni_sadrzaj>
    <derivirana_varijabla naziv="DomainObject.Predmet.SudioniciListNaziv_1">
      <item>FINA Regionalni centar Zagreb</item>
      <item>DI-KONEKT jednostavno društvo s ograničenom odgovornošću za trgovinu i usluge</item>
      <item>IGOR PUŠKARIĆ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DI-KONEKT jednostavno društvo s ograničenom odgovornošću za trgovinu i usluge, OIB 81768665427, Mlaka 35,10347 Mala Mlaka</item>
      <item>IGOR PUŠKARIĆ, OIB 33471958559, Josipa Buturca 1,48260 Križevci</item>
    </izvorni_sadrzaj>
    <derivirana_varijabla naziv="DomainObject.Predmet.SudioniciListAdressOIB_1">
      <item>FINA Regionalni centar Zagreb, OIB 85821130368, Trg svibanjskih žrtava 1995. br. 1,10000 Zagreb</item>
      <item>DI-KONEKT jednostavno društvo s ograničenom odgovornošću za trgovinu i usluge, OIB 81768665427, Mlaka 35,10347 Mala Mlaka</item>
      <item>IGOR PUŠKARIĆ, OIB 33471958559, Josipa Buturca 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81768665427</item>
      <item>, OIB 33471958559</item>
    </izvorni_sadrzaj>
    <derivirana_varijabla naziv="DomainObject.Predmet.SudioniciListNazivOIB_1">
      <item>, OIB 85821130368</item>
      <item>, OIB 81768665427</item>
      <item>, OIB 33471958559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959D7-F5C9-478B-A945-8EB37A21D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3365</properties:Characters>
  <properties:Lines>88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2017-04-21T08:53:00Z</dcterms:created>
  <dc:creator>vmihalincic</dc:creator>
  <cp:lastModifiedBy>Zlatka Plivelić</cp:lastModifiedBy>
  <cp:lastPrinted>2017-04-21T09:35:00Z</cp:lastPrinted>
  <dcterms:modified xmlns:xsi="http://www.w3.org/2001/XMLSchema-instance" xsi:type="dcterms:W3CDTF">2017-04-21T10:21:00Z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