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f4d4" w14:paraId="98df4d4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556FED">
        <w:rPr>
          <w:b/>
        </w:rPr>
        <w:t>8</w:t>
      </w:r>
      <w:r w:rsidR="00DB52D3" w:rsidRPr="00DB52D3">
        <w:rPr>
          <w:b/>
        </w:rPr>
        <w:t>/201</w:t>
      </w:r>
      <w:r w:rsidR="00556FED">
        <w:rPr>
          <w:b/>
        </w:rPr>
        <w:t>8</w:t>
      </w:r>
      <w:r w:rsidR="00DB52D3" w:rsidRPr="00DB52D3">
        <w:rPr>
          <w:b/>
        </w:rPr>
        <w:t>-</w:t>
      </w:r>
      <w:r w:rsidR="00556FED">
        <w:rPr>
          <w:b/>
        </w:rPr>
        <w:t>5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556FED">
        <w:t>SHIKK &amp; TIKK d.o.o. za trgovinu i usluge, skraćena tvrtka: SHIKK &amp; TIKK d.o.o., Bukovlje, Dražena Majića 24, OIB 61185924593</w:t>
      </w:r>
      <w:r w:rsidR="00123855">
        <w:t xml:space="preserve">, dana </w:t>
      </w:r>
      <w:r w:rsidR="00592DE1">
        <w:t>1</w:t>
      </w:r>
      <w:r w:rsidR="00556FED">
        <w:t>2</w:t>
      </w:r>
      <w:r w:rsidR="00AF73E0" w:rsidRPr="00AF73E0">
        <w:t xml:space="preserve">. </w:t>
      </w:r>
      <w:r w:rsidR="00F45A4F">
        <w:t>ožujka</w:t>
      </w:r>
      <w:r w:rsidR="00AF73E0" w:rsidRPr="00AF73E0">
        <w:t xml:space="preserve"> 201</w:t>
      </w:r>
      <w:r w:rsidR="007820CB">
        <w:t>8</w:t>
      </w:r>
      <w:r w:rsidR="00AF73E0" w:rsidRPr="00AF73E0">
        <w:t>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556FED">
        <w:t>SHIKK &amp; TIKK d.o.o. za trgovinu i usluge, skraćena tvrtka: SHIKK &amp; TIKK d.o.o., Bukovlje, Dražena Majića 24, OIB 61185924593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>
      <w:pPr>
        <w:ind w:firstLine="1440"/>
        <w:jc w:val="both"/>
      </w:pPr>
      <w:r>
        <w:t>2.Za s</w:t>
      </w:r>
      <w:r w:rsidR="0068262A">
        <w:t>tečajnog upravitelja imenuje se</w:t>
      </w:r>
      <w:r w:rsidR="00702567">
        <w:t xml:space="preserve"> </w:t>
      </w:r>
      <w:r w:rsidR="00962A87" w:rsidRPr="00962A87">
        <w:t>Damir Cincar</w:t>
      </w:r>
      <w:r w:rsidR="00702567">
        <w:t xml:space="preserve"> iz Osijeka</w:t>
      </w:r>
      <w:r w:rsidR="00C36715">
        <w:t xml:space="preserve">, </w:t>
      </w:r>
      <w:r w:rsidR="00962A87">
        <w:t>Svete Ane 15b</w:t>
      </w:r>
      <w:r w:rsidR="00C36715">
        <w:t xml:space="preserve">, OIB </w:t>
      </w:r>
      <w:r w:rsidR="00962A87">
        <w:t>60464850994</w:t>
      </w:r>
      <w:r w:rsidR="00C36715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556FED">
        <w:t>SHIKK &amp; TIKK d.o.o. za trgovinu i usluge, skraćena tvrtka: SHIKK &amp; TIKK d.o.o., Bukovlje, Dražena Majića 24, OIB 61185924593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 w:rsidRPr="00963F18">
      <w:pPr>
        <w:jc w:val="right"/>
        <w:rPr>
          <w:b/>
        </w:rPr>
      </w:pPr>
      <w:r w:rsidRPr="00963F18">
        <w:rPr>
          <w:b/>
        </w:rPr>
        <w:lastRenderedPageBreak/>
        <w:t>Broj: 7/St-8/2018-5</w:t>
      </w: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556FED">
        <w:t xml:space="preserve">SHIKK &amp; TIKK d.o.o. za trgovinu i usluge, skraćena tvrtka: SHIKK &amp; TIKK d.o.o., Bukovlje, Dražena Majića 24, OIB 61185924593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556FED">
        <w:t>219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556FED">
        <w:t>05</w:t>
      </w:r>
      <w:r w:rsidR="000B4504">
        <w:t xml:space="preserve">. </w:t>
      </w:r>
      <w:r w:rsidR="00556FED">
        <w:t>siječnja</w:t>
      </w:r>
      <w:r w:rsidR="00B33430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</w:t>
      </w:r>
      <w:r w:rsidR="00C35F6A">
        <w:t xml:space="preserve"> niti izvijestile  sud da je provedena podjela imovine,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5802B5">
        <w:t>12</w:t>
      </w:r>
      <w:r w:rsidR="006A74A3">
        <w:t xml:space="preserve">. </w:t>
      </w:r>
      <w:r w:rsidR="005802B5">
        <w:t>ožujka</w:t>
      </w:r>
      <w:r w:rsidR="00993DC7" w:rsidRPr="00C35F6A">
        <w:t xml:space="preserve"> 201</w:t>
      </w:r>
      <w:r w:rsidR="007820CB" w:rsidRPr="00C35F6A">
        <w:t>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993DC7" w:rsidRPr="00C35F6A">
        <w:t>,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8353BC">
      <w:pPr>
        <w:jc w:val="center"/>
      </w:pPr>
      <w:r>
        <w:t>U S</w:t>
      </w:r>
      <w:r w:rsidR="00703938">
        <w:t xml:space="preserve">lavonskom Brodu, </w:t>
      </w:r>
      <w:r w:rsidR="005802B5">
        <w:t>12</w:t>
      </w:r>
      <w:r w:rsidR="006A74A3">
        <w:t xml:space="preserve">. </w:t>
      </w:r>
      <w:r w:rsidR="005802B5">
        <w:t>ožujka</w:t>
      </w:r>
      <w:r w:rsidR="00D66FB6">
        <w:t xml:space="preserve"> 201</w:t>
      </w:r>
      <w:r w:rsidR="007820CB">
        <w:t>8</w:t>
      </w:r>
      <w:r>
        <w:t>. godine</w:t>
      </w:r>
    </w:p>
    <w:p w:rsidRDefault="00D84433" w:rsidP="00111FB5" w:rsidR="00D84433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7820CB" w:rsidR="007820C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8610C5">
        <w:t xml:space="preserve"> </w:t>
      </w:r>
      <w:r w:rsidR="007820CB">
        <w:t xml:space="preserve"> </w:t>
      </w:r>
      <w:r w:rsidR="0016405B">
        <w:t xml:space="preserve"> </w:t>
      </w:r>
      <w:r w:rsidR="00F45A4F">
        <w:t xml:space="preserve">  </w:t>
      </w:r>
      <w:r>
        <w:t>Mirna Vujčić</w:t>
      </w:r>
    </w:p>
    <w:p w:rsidRDefault="006F388C" w:rsidP="00F45A4F" w:rsidR="006F38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904DA" w:rsidP="008610C5" w:rsidR="00D84433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4433">
        <w:tab/>
      </w:r>
      <w:r w:rsidR="00D84433">
        <w:tab/>
      </w:r>
      <w:r w:rsidR="00D84433">
        <w:tab/>
      </w:r>
      <w:r w:rsidR="00D84433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861" w:rsidR="007B4861">
      <w:r>
        <w:separator/>
      </w:r>
    </w:p>
  </w:endnote>
  <w:endnote w:id="0" w:type="continuationSeparator">
    <w:p w:rsidRDefault="007B4861" w:rsidR="007B4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861" w:rsidR="007B4861">
      <w:r>
        <w:separator/>
      </w:r>
    </w:p>
  </w:footnote>
  <w:footnote w:id="0" w:type="continuationSeparator">
    <w:p w:rsidRDefault="007B4861" w:rsidR="007B48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11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0417"/>
    <w:rsid w:val="00022715"/>
    <w:rsid w:val="00035806"/>
    <w:rsid w:val="00047527"/>
    <w:rsid w:val="0005088D"/>
    <w:rsid w:val="000511E5"/>
    <w:rsid w:val="00056D37"/>
    <w:rsid w:val="000635CA"/>
    <w:rsid w:val="00064300"/>
    <w:rsid w:val="00085579"/>
    <w:rsid w:val="00093EF9"/>
    <w:rsid w:val="000A180E"/>
    <w:rsid w:val="000B4504"/>
    <w:rsid w:val="000C7AD2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11FB5"/>
    <w:rsid w:val="0011294B"/>
    <w:rsid w:val="00114D37"/>
    <w:rsid w:val="00123855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E0CFA"/>
    <w:rsid w:val="002E7797"/>
    <w:rsid w:val="002F214A"/>
    <w:rsid w:val="002F5765"/>
    <w:rsid w:val="00303630"/>
    <w:rsid w:val="00314599"/>
    <w:rsid w:val="00315A80"/>
    <w:rsid w:val="00327888"/>
    <w:rsid w:val="0033069D"/>
    <w:rsid w:val="003357C9"/>
    <w:rsid w:val="00337924"/>
    <w:rsid w:val="00346CC3"/>
    <w:rsid w:val="0035583B"/>
    <w:rsid w:val="00363213"/>
    <w:rsid w:val="003659C6"/>
    <w:rsid w:val="00380DEF"/>
    <w:rsid w:val="00383D6C"/>
    <w:rsid w:val="0038421B"/>
    <w:rsid w:val="00384C84"/>
    <w:rsid w:val="00396144"/>
    <w:rsid w:val="003A0F6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A58F2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6FED"/>
    <w:rsid w:val="005573EF"/>
    <w:rsid w:val="00561DFC"/>
    <w:rsid w:val="0057502A"/>
    <w:rsid w:val="005802B5"/>
    <w:rsid w:val="00587D6B"/>
    <w:rsid w:val="00587DF3"/>
    <w:rsid w:val="005904DA"/>
    <w:rsid w:val="00592DE1"/>
    <w:rsid w:val="005A3845"/>
    <w:rsid w:val="005E1C86"/>
    <w:rsid w:val="005F74A0"/>
    <w:rsid w:val="006036A1"/>
    <w:rsid w:val="00613350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74A3"/>
    <w:rsid w:val="006C429E"/>
    <w:rsid w:val="006F1178"/>
    <w:rsid w:val="006F388C"/>
    <w:rsid w:val="00701827"/>
    <w:rsid w:val="0070256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820CB"/>
    <w:rsid w:val="0079485C"/>
    <w:rsid w:val="007A4D10"/>
    <w:rsid w:val="007A6587"/>
    <w:rsid w:val="007B4861"/>
    <w:rsid w:val="007B5490"/>
    <w:rsid w:val="007C4E4B"/>
    <w:rsid w:val="007C7141"/>
    <w:rsid w:val="007C7835"/>
    <w:rsid w:val="007F7BE4"/>
    <w:rsid w:val="0080307F"/>
    <w:rsid w:val="00816600"/>
    <w:rsid w:val="00832536"/>
    <w:rsid w:val="008353BC"/>
    <w:rsid w:val="00841F8D"/>
    <w:rsid w:val="00846CEC"/>
    <w:rsid w:val="008610C5"/>
    <w:rsid w:val="00863A5B"/>
    <w:rsid w:val="00873A1A"/>
    <w:rsid w:val="00896044"/>
    <w:rsid w:val="0089623C"/>
    <w:rsid w:val="008A4B1F"/>
    <w:rsid w:val="008A681F"/>
    <w:rsid w:val="009135EF"/>
    <w:rsid w:val="00942E1D"/>
    <w:rsid w:val="009458D8"/>
    <w:rsid w:val="00961BE6"/>
    <w:rsid w:val="00962A87"/>
    <w:rsid w:val="00963F18"/>
    <w:rsid w:val="0096689E"/>
    <w:rsid w:val="00983065"/>
    <w:rsid w:val="00993DC7"/>
    <w:rsid w:val="009A2710"/>
    <w:rsid w:val="009A37D8"/>
    <w:rsid w:val="009A4537"/>
    <w:rsid w:val="009B282F"/>
    <w:rsid w:val="00A12410"/>
    <w:rsid w:val="00A14DF8"/>
    <w:rsid w:val="00A30584"/>
    <w:rsid w:val="00A326A6"/>
    <w:rsid w:val="00A35289"/>
    <w:rsid w:val="00A374CF"/>
    <w:rsid w:val="00A41904"/>
    <w:rsid w:val="00A44FC2"/>
    <w:rsid w:val="00A562F5"/>
    <w:rsid w:val="00A56478"/>
    <w:rsid w:val="00A57AD9"/>
    <w:rsid w:val="00A832A5"/>
    <w:rsid w:val="00AA0D20"/>
    <w:rsid w:val="00AA7765"/>
    <w:rsid w:val="00AB1F3A"/>
    <w:rsid w:val="00AC5BA2"/>
    <w:rsid w:val="00AF3DC0"/>
    <w:rsid w:val="00AF73E0"/>
    <w:rsid w:val="00B0142A"/>
    <w:rsid w:val="00B16504"/>
    <w:rsid w:val="00B172CD"/>
    <w:rsid w:val="00B20A93"/>
    <w:rsid w:val="00B22E4E"/>
    <w:rsid w:val="00B22FD8"/>
    <w:rsid w:val="00B2385E"/>
    <w:rsid w:val="00B33430"/>
    <w:rsid w:val="00B559C6"/>
    <w:rsid w:val="00B64979"/>
    <w:rsid w:val="00B75477"/>
    <w:rsid w:val="00B77829"/>
    <w:rsid w:val="00B908A3"/>
    <w:rsid w:val="00B91C92"/>
    <w:rsid w:val="00BC62D8"/>
    <w:rsid w:val="00BC6FC5"/>
    <w:rsid w:val="00BD0EB6"/>
    <w:rsid w:val="00C32C54"/>
    <w:rsid w:val="00C35F6A"/>
    <w:rsid w:val="00C36715"/>
    <w:rsid w:val="00C53A06"/>
    <w:rsid w:val="00C5449D"/>
    <w:rsid w:val="00C63D01"/>
    <w:rsid w:val="00C661D9"/>
    <w:rsid w:val="00C74CB4"/>
    <w:rsid w:val="00C868CA"/>
    <w:rsid w:val="00C910A7"/>
    <w:rsid w:val="00C92D33"/>
    <w:rsid w:val="00CB077F"/>
    <w:rsid w:val="00CB3C50"/>
    <w:rsid w:val="00CB5495"/>
    <w:rsid w:val="00CD466F"/>
    <w:rsid w:val="00D22AF4"/>
    <w:rsid w:val="00D23860"/>
    <w:rsid w:val="00D24F05"/>
    <w:rsid w:val="00D25655"/>
    <w:rsid w:val="00D35A6A"/>
    <w:rsid w:val="00D61145"/>
    <w:rsid w:val="00D66FB6"/>
    <w:rsid w:val="00D80405"/>
    <w:rsid w:val="00D84433"/>
    <w:rsid w:val="00DA7B24"/>
    <w:rsid w:val="00DB52D3"/>
    <w:rsid w:val="00DC4AFF"/>
    <w:rsid w:val="00DC7E31"/>
    <w:rsid w:val="00DF26AE"/>
    <w:rsid w:val="00E1784E"/>
    <w:rsid w:val="00E32656"/>
    <w:rsid w:val="00E57783"/>
    <w:rsid w:val="00E57E6D"/>
    <w:rsid w:val="00E72C9F"/>
    <w:rsid w:val="00E82FB3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5697"/>
    <w:rsid w:val="00F113C6"/>
    <w:rsid w:val="00F17E9C"/>
    <w:rsid w:val="00F24A25"/>
    <w:rsid w:val="00F30326"/>
    <w:rsid w:val="00F328FA"/>
    <w:rsid w:val="00F34569"/>
    <w:rsid w:val="00F45A4F"/>
    <w:rsid w:val="00F80FA2"/>
    <w:rsid w:val="00F91028"/>
    <w:rsid w:val="00F911E6"/>
    <w:rsid w:val="00FB3B83"/>
    <w:rsid w:val="00FF15F9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1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1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48632.35</izvorni_sadrzaj>
    <derivirana_varijabla naziv="DomainObject.Predmet.InicijalnaVrijednost_1">48632.35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SHIKK &amp; TIKK d.o.o. za trgovinu i usluge</izvorni_sadrzaj>
    <derivirana_varijabla naziv="DomainObject.Predmet.ProtustrankaFormated_1">  SHIKK &amp; TIKK d.o.o. za trgovinu i usluge</derivirana_varijabla>
  </DomainObject.Predmet.ProtustrankaFormated>
  <DomainObject.Predmet.ProtustrankaFormatedOIB>
    <izvorni_sadrzaj>  SHIKK &amp; TIKK d.o.o. za trgovinu i usluge, OIB 61185924593</izvorni_sadrzaj>
    <derivirana_varijabla naziv="DomainObject.Predmet.ProtustrankaFormatedOIB_1">  SHIKK &amp; TIKK d.o.o. za trgovinu i usluge, OIB 61185924593</derivirana_varijabla>
  </DomainObject.Predmet.ProtustrankaFormatedOIB>
  <DomainObject.Predmet.ProtustrankaFormatedWithAdress>
    <izvorni_sadrzaj> SHIKK &amp; TIKK d.o.o. za trgovinu i usluge, Dražena Majića 24, 35000 Bukovlje</izvorni_sadrzaj>
    <derivirana_varijabla naziv="DomainObject.Predmet.ProtustrankaFormatedWithAdress_1"> SHIKK &amp; TIKK d.o.o. za trgovinu i usluge, Dražena Majića 24, 35000 Bukovlje</derivirana_varijabla>
  </DomainObject.Predmet.ProtustrankaFormatedWithAdress>
  <DomainObject.Predmet.ProtustrankaFormatedWithAdressOIB>
    <izvorni_sadrzaj> SHIKK &amp; TIKK d.o.o. za trgovinu i usluge, OIB 61185924593, Dražena Majića 24, 35000 Bukovlje</izvorni_sadrzaj>
    <derivirana_varijabla naziv="DomainObject.Predmet.ProtustrankaFormatedWithAdressOIB_1"> SHIKK &amp; TIKK d.o.o. za trgovinu i usluge, OIB 61185924593, Dražena Majića 24, 35000 Bukovlje</derivirana_varijabla>
  </DomainObject.Predmet.ProtustrankaFormatedWithAdressOIB>
  <DomainObject.Predmet.ProtustrankaWithAdress>
    <izvorni_sadrzaj>SHIKK &amp; TIKK d.o.o. za trgovinu i usluge Dražena Majića 24, 35000 Bukovlje</izvorni_sadrzaj>
    <derivirana_varijabla naziv="DomainObject.Predmet.ProtustrankaWithAdress_1">SHIKK &amp; TIKK d.o.o. za trgovinu i usluge Dražena Majića 24, 35000 Bukovlje</derivirana_varijabla>
  </DomainObject.Predmet.ProtustrankaWithAdress>
  <DomainObject.Predmet.ProtustrankaWithAdressOIB>
    <izvorni_sadrzaj>SHIKK &amp; TIKK d.o.o. za trgovinu i usluge, OIB 61185924593, Dražena Majića 24, 35000 Bukovlje</izvorni_sadrzaj>
    <derivirana_varijabla naziv="DomainObject.Predmet.ProtustrankaWithAdressOIB_1">SHIKK &amp; TIKK d.o.o. za trgovinu i usluge, OIB 61185924593, Dražena Majića 24, 35000 Bukovlje</derivirana_varijabla>
  </DomainObject.Predmet.ProtustrankaWithAdressOIB>
  <DomainObject.Predmet.ProtustrankaNazivFormated>
    <izvorni_sadrzaj>SHIKK &amp; TIKK d.o.o. za trgovinu i usluge</izvorni_sadrzaj>
    <derivirana_varijabla naziv="DomainObject.Predmet.ProtustrankaNazivFormated_1">SHIKK &amp; TIKK d.o.o. za trgovinu i usluge</derivirana_varijabla>
  </DomainObject.Predmet.ProtustrankaNazivFormated>
  <DomainObject.Predmet.ProtustrankaNazivFormatedOIB>
    <izvorni_sadrzaj>SHIKK &amp; TIKK d.o.o. za trgovinu i usluge, OIB 61185924593</izvorni_sadrzaj>
    <derivirana_varijabla naziv="DomainObject.Predmet.ProtustrankaNazivFormatedOIB_1">SHIKK &amp; TIKK d.o.o. za trgovinu i usluge, OIB 61185924593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SHIKK &amp; TIKK d.o.o. za trgovinu i usluge</item>
    </izvorni_sadrzaj>
    <derivirana_varijabla naziv="DomainObject.Predmet.ProtuStrankaListFormated_1">
      <item>SHIKK &amp; TIKK d.o.o. za trgovinu i usluge</item>
    </derivirana_varijabla>
  </DomainObject.Predmet.ProtuStrankaListFormated>
  <DomainObject.Predmet.ProtuStrankaListFormatedOIB>
    <izvorni_sadrzaj>
      <item>SHIKK &amp; TIKK d.o.o. za trgovinu i usluge, OIB 61185924593</item>
    </izvorni_sadrzaj>
    <derivirana_varijabla naziv="DomainObject.Predmet.ProtuStrankaListFormatedOIB_1">
      <item>SHIKK &amp; TIKK d.o.o. za trgovinu i usluge, OIB 61185924593</item>
    </derivirana_varijabla>
  </DomainObject.Predmet.ProtuStrankaListFormatedOIB>
  <DomainObject.Predmet.ProtuStrankaListFormatedWithAdress>
    <izvorni_sadrzaj>
      <item>SHIKK &amp; TIKK d.o.o. za trgovinu i usluge, Dražena Majića 24, 35000 Bukovlje</item>
    </izvorni_sadrzaj>
    <derivirana_varijabla naziv="DomainObject.Predmet.ProtuStrankaListFormatedWithAdress_1">
      <item>SHIKK &amp; TIKK d.o.o. za trgovinu i usluge, Dražena Majića 24, 35000 Bukovlje</item>
    </derivirana_varijabla>
  </DomainObject.Predmet.ProtuStrankaListFormatedWithAdress>
  <DomainObject.Predmet.ProtuStrankaListFormatedWithAdressOIB>
    <izvorni_sadrzaj>
      <item>SHIKK &amp; TIKK d.o.o. za trgovinu i usluge, OIB 61185924593, Dražena Majića 24, 35000 Bukovlje</item>
    </izvorni_sadrzaj>
    <derivirana_varijabla naziv="DomainObject.Predmet.ProtuStrankaListFormatedWithAdressOIB_1">
      <item>SHIKK &amp; TIKK d.o.o. za trgovinu i usluge, OIB 61185924593, Dražena Majića 24, 35000 Bukovlje</item>
    </derivirana_varijabla>
  </DomainObject.Predmet.ProtuStrankaListFormatedWithAdressOIB>
  <DomainObject.Predmet.ProtuStrankaListNazivFormated>
    <izvorni_sadrzaj>
      <item>SHIKK &amp; TIKK d.o.o. za trgovinu i usluge</item>
    </izvorni_sadrzaj>
    <derivirana_varijabla naziv="DomainObject.Predmet.ProtuStrankaListNazivFormated_1">
      <item>SHIKK &amp; TIKK d.o.o. za trgovinu i usluge</item>
    </derivirana_varijabla>
  </DomainObject.Predmet.ProtuStrankaListNazivFormated>
  <DomainObject.Predmet.ProtuStrankaListNazivFormatedOIB>
    <izvorni_sadrzaj>
      <item>SHIKK &amp; TIKK d.o.o. za trgovinu i usluge, OIB 61185924593</item>
    </izvorni_sadrzaj>
    <derivirana_varijabla naziv="DomainObject.Predmet.ProtuStrankaListNazivFormatedOIB_1">
      <item>SHIKK &amp; TIKK d.o.o. za trgovinu i usluge, OIB 61185924593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SHIKK &amp; TIKK d.o.o. za trgovinu i usluge</izvorni_sadrzaj>
    <derivirana_varijabla naziv="DomainObject.Predmet.ProtustrankaIDrugi_1">SHIKK &amp; TIKK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SHIKK &amp; TIKK d.o.o. za trgovinu i usluge, OIB 61185924593, Dražena Majića 24, 35000 Bukovlje</izvorni_sadrzaj>
    <derivirana_varijabla naziv="DomainObject.Predmet.ProtustrankaIDrugiAdressOIB_1">SHIKK &amp; TIKK d.o.o. za trgovinu i usluge, OIB 61185924593, Dražena Majića 24, 35000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SHIKK &amp; TIKK d.o.o. za trgovinu i usluge</item>
    </izvorni_sadrzaj>
    <derivirana_varijabla naziv="DomainObject.Predmet.SudioniciListNaziv_1">
      <item>Financijska agencija</item>
      <item>SHIKK &amp; TIKK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SHIKK &amp; TIKK d.o.o. za trgovinu i usluge, OIB 61185924593, Dražena Majića 24,35000 Bukovlje</item>
    </izvorni_sadrzaj>
    <derivirana_varijabla naziv="DomainObject.Predmet.SudioniciListAdressOIB_1">
      <item>Financijska agencija, OIB 85821130368, Ulica grada Vukovara 70,10000 Zagreb</item>
      <item>SHIKK &amp; TIKK d.o.o. za trgovinu i usluge, OIB 61185924593, Dražena Majića 24,35000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61185924593</item>
    </izvorni_sadrzaj>
    <derivirana_varijabla naziv="DomainObject.Predmet.SudioniciListNazivOIB_1">
      <item>, OIB 85821130368</item>
      <item>, OIB 61185924593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5C93F-7F23-49C4-A4C7-BAC938FD4E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826</properties:Words>
  <properties:Characters>4549</properties:Characters>
  <properties:Lines>115</properties:Lines>
  <properties:Paragraphs>41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2018-03-12T10:20:00Z</dcterms:created>
  <dc:creator>alet</dc:creator>
  <cp:lastModifiedBy>wsadmin</cp:lastModifiedBy>
  <cp:lastPrinted>2018-03-12T10:35:00Z</cp:lastPrinted>
  <dcterms:modified xmlns:xsi="http://www.w3.org/2001/XMLSchema-instance" xsi:type="dcterms:W3CDTF">2018-03-12T10:40:00Z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(St-st-8-2018 -12.3.2018.OTVARANJE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