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448dc" w14:paraId="4e448dc" w:rsidRDefault="00927672" w:rsidP="00927672" w:rsidR="00927672" w:rsidRPr="00C729C5">
      <w:pPr>
        <w15:collapsed w:val="false"/>
      </w:pPr>
      <w:bookmarkStart w:name="_GoBack" w:id="0"/>
      <w:bookmarkEnd w:id="0"/>
      <w:r w:rsidRPr="00C729C5">
        <w:t>OMEGA TRADE d.o.o. u stečaju                                                                           St-79/13</w:t>
      </w:r>
    </w:p>
    <w:p w:rsidRDefault="00927672" w:rsidP="00927672" w:rsidR="00927672" w:rsidRPr="00C729C5"/>
    <w:p w:rsidRDefault="00927672" w:rsidP="00927672" w:rsidR="00927672" w:rsidRPr="00C729C5">
      <w:r w:rsidRPr="00C729C5">
        <w:t xml:space="preserve">                                                            OBRAZAC 20</w:t>
      </w:r>
    </w:p>
    <w:p w:rsidRDefault="00927672" w:rsidP="00927672" w:rsidR="00927672" w:rsidRPr="00C729C5">
      <w:pPr>
        <w:pStyle w:val="Bezproreda"/>
      </w:pPr>
    </w:p>
    <w:p w:rsidRDefault="00927672" w:rsidP="00927672" w:rsidR="00927672" w:rsidRPr="00C729C5">
      <w:pPr>
        <w:pStyle w:val="Bezproreda"/>
      </w:pPr>
      <w:r w:rsidRPr="00C729C5">
        <w:t xml:space="preserve">           IZVJEŠĆE STEČAJNOG UPRAVITELJA O TIJEKU STEČAJNOG POSTUPKA I </w:t>
      </w:r>
    </w:p>
    <w:p w:rsidRDefault="00927672" w:rsidP="00927672" w:rsidR="00927672" w:rsidRPr="00C729C5">
      <w:pPr>
        <w:pStyle w:val="Bezproreda"/>
      </w:pPr>
      <w:r w:rsidRPr="00C729C5">
        <w:t xml:space="preserve">                                                   STANJU STEČAJNE MASE </w:t>
      </w:r>
    </w:p>
    <w:p w:rsidRDefault="00927672" w:rsidP="00927672" w:rsidR="00927672" w:rsidRPr="00C729C5">
      <w:pPr>
        <w:pStyle w:val="Bezproreda"/>
      </w:pPr>
      <w:r w:rsidRPr="00C729C5">
        <w:t xml:space="preserve">      </w:t>
      </w:r>
      <w:r w:rsidR="00265C4C">
        <w:t xml:space="preserve">          ( </w:t>
      </w:r>
      <w:r w:rsidRPr="00C729C5">
        <w:t xml:space="preserve"> </w:t>
      </w:r>
      <w:r w:rsidR="00265C4C">
        <w:t>radi prikupljanja mišljenja zbog</w:t>
      </w:r>
      <w:r w:rsidRPr="00C729C5">
        <w:t xml:space="preserve"> nedostatnosti stečajne mase)</w:t>
      </w:r>
    </w:p>
    <w:p w:rsidRDefault="00927672" w:rsidP="00927672" w:rsidR="00927672" w:rsidRPr="00C729C5">
      <w:pPr>
        <w:pStyle w:val="Bezproreda"/>
      </w:pPr>
      <w:r w:rsidRPr="00C729C5">
        <w:t xml:space="preserve">            </w:t>
      </w:r>
    </w:p>
    <w:p w:rsidRDefault="00927672" w:rsidP="00927672" w:rsidR="00927672" w:rsidRPr="00C729C5">
      <w:pPr>
        <w:pStyle w:val="Bezproreda"/>
      </w:pPr>
    </w:p>
    <w:p w:rsidRDefault="00927672" w:rsidP="00927672" w:rsidR="00927672" w:rsidRPr="00C729C5">
      <w:pPr>
        <w:pStyle w:val="Bezproreda"/>
      </w:pPr>
    </w:p>
    <w:p w:rsidRDefault="00927672" w:rsidP="00927672" w:rsidR="00927672" w:rsidRPr="00C729C5">
      <w:pPr>
        <w:pStyle w:val="Bezproreda"/>
      </w:pPr>
      <w:r w:rsidRPr="00C729C5">
        <w:t>TRGOVAČKI SUD U ZAGREBU</w:t>
      </w:r>
    </w:p>
    <w:p w:rsidRDefault="00927672" w:rsidP="00927672" w:rsidR="00927672" w:rsidRPr="00C729C5">
      <w:pPr>
        <w:pStyle w:val="Bezproreda"/>
      </w:pPr>
      <w:r w:rsidRPr="00C729C5">
        <w:t>Predmet: St-79/13</w:t>
      </w:r>
    </w:p>
    <w:p w:rsidRDefault="00927672" w:rsidP="00927672" w:rsidR="00927672" w:rsidRPr="00C729C5">
      <w:pPr>
        <w:pStyle w:val="Bezproreda"/>
      </w:pPr>
      <w:r w:rsidRPr="00C729C5">
        <w:t>Stečajni dužnik: OMEGA TRADE d.o.o. u stečaju</w:t>
      </w:r>
    </w:p>
    <w:p w:rsidRDefault="00927672" w:rsidP="00927672" w:rsidR="00927672" w:rsidRPr="00C729C5">
      <w:pPr>
        <w:pStyle w:val="Bezproreda"/>
      </w:pPr>
    </w:p>
    <w:p w:rsidRDefault="00927672" w:rsidP="00927672" w:rsidR="00927672" w:rsidRPr="00C729C5">
      <w:pPr>
        <w:pStyle w:val="Bezproreda"/>
      </w:pPr>
    </w:p>
    <w:p w:rsidRDefault="00927672" w:rsidP="00927672" w:rsidR="00927672" w:rsidRPr="00C729C5">
      <w:pPr>
        <w:pStyle w:val="Bezproreda"/>
        <w:numPr>
          <w:ilvl w:val="0"/>
          <w:numId w:val="1"/>
        </w:numPr>
      </w:pPr>
      <w:r w:rsidRPr="00C729C5">
        <w:t>Tijek stečajnog postupka</w:t>
      </w:r>
      <w:r w:rsidR="00C729C5">
        <w:t xml:space="preserve"> u razdoblju 26.11.2013.g. do 13.4</w:t>
      </w:r>
      <w:r w:rsidRPr="00C729C5">
        <w:t>.2017.g.</w:t>
      </w:r>
    </w:p>
    <w:p w:rsidRDefault="00927672" w:rsidP="00927672" w:rsidR="00927672" w:rsidRPr="00C729C5">
      <w:pPr>
        <w:pStyle w:val="Bezproreda"/>
      </w:pPr>
    </w:p>
    <w:p w:rsidRDefault="00927672" w:rsidP="00927672" w:rsidR="00927672" w:rsidRPr="00C729C5">
      <w:pPr>
        <w:spacing w:lineRule="auto" w:line="240" w:after="0"/>
        <w:rPr>
          <w:rFonts w:cs="Times New Roman" w:eastAsia="SimSun" w:hAnsi="Times New Roman" w:ascii="Times New Roman"/>
          <w:lang w:val="pl-PL"/>
        </w:rPr>
      </w:pPr>
      <w:r w:rsidRPr="00C729C5">
        <w:rPr>
          <w:rFonts w:cs="Times New Roman" w:eastAsia="SimSun" w:hAnsi="Times New Roman" w:ascii="Times New Roman"/>
          <w:lang w:val="pl-PL"/>
        </w:rPr>
        <w:t>Stečajni postupak nad dužnikom otovoren je 26.11.2013.g., te bivši zakonski zastupnik nije bio dostupan u cjelokupnom periodu provođenja prethodnog i stečajnog postupka, te se isti nije odazivao niti na pozive suda.</w:t>
      </w:r>
    </w:p>
    <w:p w:rsidRDefault="00927672" w:rsidP="00927672" w:rsidR="00927672" w:rsidRPr="00C729C5">
      <w:pPr>
        <w:spacing w:lineRule="auto" w:line="240" w:after="0"/>
        <w:rPr>
          <w:rFonts w:cs="Times New Roman" w:eastAsia="SimSun" w:hAnsi="Times New Roman" w:ascii="Times New Roman"/>
          <w:lang w:val="pl-PL"/>
        </w:rPr>
      </w:pPr>
    </w:p>
    <w:p w:rsidRDefault="00927672" w:rsidP="00927672" w:rsidR="00927672" w:rsidRPr="00C729C5">
      <w:pPr>
        <w:spacing w:lineRule="auto" w:line="240" w:after="0"/>
        <w:rPr>
          <w:rFonts w:cs="Times New Roman" w:eastAsia="SimSun" w:hAnsi="Times New Roman" w:ascii="Times New Roman"/>
          <w:lang w:val="pl-PL"/>
        </w:rPr>
      </w:pPr>
      <w:r w:rsidRPr="00C729C5">
        <w:rPr>
          <w:rFonts w:cs="Times New Roman" w:eastAsia="SimSun" w:hAnsi="Times New Roman" w:ascii="Times New Roman"/>
          <w:lang w:val="pl-PL"/>
        </w:rPr>
        <w:t>Jedinu dostupnu poslovnu dokumentaciju činila je dokumentacija pribavljena od Ministarstva financija i to za 2010.g..Slijedom navedenog tijekom stečajnog postupka, a prema dostupnom stanju imovine koja je proizlazi iz stanja zatečene imovine, upisa u zemljišnim knjigama, te  obaveza prema pristiglim prijavama tražbina, izvršena je rekonstrukcija stanja poslovnih knjiga, te su za prethodne godine podnesene porezne prijave nadležnoj Poreznoj upravi. Navedenim su sukladno odredbama Stečajnog zakona, uređene poslovne knjige.</w:t>
      </w:r>
    </w:p>
    <w:p w:rsidRDefault="00927672" w:rsidP="00927672" w:rsidR="00927672" w:rsidRPr="00C729C5">
      <w:pPr>
        <w:spacing w:lineRule="auto" w:line="240" w:after="0"/>
        <w:rPr>
          <w:rFonts w:cs="Times New Roman" w:eastAsia="SimSun" w:hAnsi="Times New Roman" w:ascii="Times New Roman"/>
          <w:lang w:val="pl-PL"/>
        </w:rPr>
      </w:pPr>
    </w:p>
    <w:p w:rsidRDefault="00927672" w:rsidP="00927672" w:rsidR="00927672" w:rsidRPr="00C729C5">
      <w:pPr>
        <w:spacing w:lineRule="auto" w:line="240" w:after="0"/>
        <w:rPr>
          <w:rFonts w:cs="Times New Roman" w:eastAsia="SimSun" w:hAnsi="Times New Roman" w:ascii="Times New Roman"/>
          <w:lang w:val="pl-PL"/>
        </w:rPr>
      </w:pPr>
      <w:r w:rsidRPr="00C729C5">
        <w:rPr>
          <w:rFonts w:cs="Times New Roman" w:eastAsia="SimSun" w:hAnsi="Times New Roman" w:ascii="Times New Roman"/>
          <w:lang w:val="pl-PL"/>
        </w:rPr>
        <w:t xml:space="preserve">Jedinu imovinu stečajnog dužnika činile su nekretnine u Zagrebu ( zk.ul. 30100, k.o. Grad Zagreb) na kojoj je upisano razlučno pravo  Privredne banke Zagreb dd, te nekretnina u Varaždinu ( zk.ul. 1885, k.o. Varaždin) na kojoj je evidentirano razlučno pravo Erste &amp; Steiermarkische bank dd. </w:t>
      </w:r>
    </w:p>
    <w:p w:rsidRDefault="00927672" w:rsidP="00927672" w:rsidR="00927672" w:rsidRPr="00C729C5">
      <w:pPr>
        <w:spacing w:lineRule="auto" w:line="240" w:after="0"/>
        <w:rPr>
          <w:rFonts w:cs="Times New Roman" w:eastAsia="SimSun" w:hAnsi="Times New Roman" w:ascii="Times New Roman"/>
          <w:lang w:val="pl-PL"/>
        </w:rPr>
      </w:pPr>
    </w:p>
    <w:p w:rsidRDefault="00927672" w:rsidP="00927672" w:rsidR="00927672" w:rsidRPr="00C729C5">
      <w:pPr>
        <w:spacing w:lineRule="auto" w:line="240" w:after="0"/>
        <w:rPr>
          <w:rFonts w:cs="Times New Roman" w:eastAsia="SimSun" w:hAnsi="Times New Roman" w:ascii="Times New Roman"/>
          <w:lang w:val="pl-PL"/>
        </w:rPr>
      </w:pPr>
      <w:r w:rsidRPr="00C729C5">
        <w:rPr>
          <w:rFonts w:cs="Times New Roman" w:eastAsia="SimSun" w:hAnsi="Times New Roman" w:ascii="Times New Roman"/>
          <w:lang w:val="pl-PL"/>
        </w:rPr>
        <w:t xml:space="preserve">Nekretnine su unovčene temeljem odredbi članka 164. SZ-a i to na petoj usmenoj javnoj dražbi uz postignutu kupovninu za nekretninu u Zagrebu u iznosu od 240.000,00 kn, te za nekretninu u Varaždinu </w:t>
      </w:r>
      <w:r w:rsidR="00E568BD" w:rsidRPr="00C729C5">
        <w:rPr>
          <w:rFonts w:cs="Times New Roman" w:eastAsia="SimSun" w:hAnsi="Times New Roman" w:ascii="Times New Roman"/>
          <w:lang w:val="pl-PL"/>
        </w:rPr>
        <w:t>u iznosu od 220.000,00 kn.</w:t>
      </w:r>
    </w:p>
    <w:p w:rsidRDefault="00E568BD" w:rsidP="00927672" w:rsidR="00E568BD" w:rsidRPr="00C729C5">
      <w:pPr>
        <w:spacing w:lineRule="auto" w:line="240" w:after="0"/>
        <w:rPr>
          <w:rFonts w:cs="Times New Roman" w:eastAsia="SimSun" w:hAnsi="Times New Roman" w:ascii="Times New Roman"/>
          <w:lang w:val="pl-PL"/>
        </w:rPr>
      </w:pPr>
    </w:p>
    <w:p w:rsidRDefault="00E568BD" w:rsidP="00927672" w:rsidR="00E568BD" w:rsidRPr="00C729C5">
      <w:pPr>
        <w:spacing w:lineRule="auto" w:line="240" w:after="0"/>
        <w:rPr>
          <w:rFonts w:cs="Times New Roman" w:eastAsia="SimSun" w:hAnsi="Times New Roman" w:ascii="Times New Roman"/>
          <w:lang w:val="pl-PL"/>
        </w:rPr>
      </w:pPr>
      <w:r w:rsidRPr="00C729C5">
        <w:rPr>
          <w:rFonts w:cs="Times New Roman" w:eastAsia="SimSun" w:hAnsi="Times New Roman" w:ascii="Times New Roman"/>
          <w:lang w:val="pl-PL"/>
        </w:rPr>
        <w:t>Temeljem rješenja o namirenju od 7.4.2016.g. iz navedenih postignutih kupovnina namireno je razlučno pravo Privredne banke Zagreb u iznosu od 176.427,40 kn, te razlučno pravo Erste&amp;Steiermarkische bank dd u iznosu od 169.176,20 kn.</w:t>
      </w:r>
    </w:p>
    <w:p w:rsidRDefault="00E568BD" w:rsidP="00927672" w:rsidR="00E568BD" w:rsidRPr="00C729C5">
      <w:pPr>
        <w:spacing w:lineRule="auto" w:line="240" w:after="0"/>
        <w:rPr>
          <w:rFonts w:cs="Times New Roman" w:eastAsia="SimSun" w:hAnsi="Times New Roman" w:ascii="Times New Roman"/>
          <w:lang w:val="pl-PL"/>
        </w:rPr>
      </w:pPr>
    </w:p>
    <w:p w:rsidRDefault="00927672" w:rsidP="00927672" w:rsidR="00927672" w:rsidRPr="00C729C5">
      <w:pPr>
        <w:spacing w:lineRule="auto" w:line="240" w:after="0"/>
        <w:rPr>
          <w:rFonts w:cs="Times New Roman" w:eastAsia="SimSun" w:hAnsi="Times New Roman" w:ascii="Times New Roman"/>
          <w:lang w:val="pl-PL"/>
        </w:rPr>
      </w:pPr>
      <w:r w:rsidRPr="00C729C5">
        <w:rPr>
          <w:rFonts w:cs="Times New Roman" w:eastAsia="SimSun" w:hAnsi="Times New Roman" w:ascii="Times New Roman"/>
          <w:lang w:val="pl-PL"/>
        </w:rPr>
        <w:t>Društvo nije imalo bilo kakvih značajnih pokretnina. Derutne pokretnine, namještaj, koji je  zatečen u nekretnini u Zagrebu unovčen je tijekom postupka nakon prodaje nekretnine</w:t>
      </w:r>
      <w:r w:rsidR="00E568BD" w:rsidRPr="00C729C5">
        <w:rPr>
          <w:rFonts w:cs="Times New Roman" w:eastAsia="SimSun" w:hAnsi="Times New Roman" w:ascii="Times New Roman"/>
          <w:lang w:val="pl-PL"/>
        </w:rPr>
        <w:t xml:space="preserve"> za iznos od 4.000,00 kn</w:t>
      </w:r>
      <w:r w:rsidRPr="00C729C5">
        <w:rPr>
          <w:rFonts w:cs="Times New Roman" w:eastAsia="SimSun" w:hAnsi="Times New Roman" w:ascii="Times New Roman"/>
          <w:lang w:val="pl-PL"/>
        </w:rPr>
        <w:t xml:space="preserve">. </w:t>
      </w:r>
    </w:p>
    <w:p w:rsidRDefault="00927672" w:rsidP="00927672" w:rsidR="00927672" w:rsidRPr="00C729C5">
      <w:pPr>
        <w:spacing w:lineRule="auto" w:line="240" w:after="0"/>
        <w:rPr>
          <w:rFonts w:cs="Times New Roman" w:eastAsia="SimSun" w:hAnsi="Times New Roman" w:ascii="Times New Roman"/>
          <w:lang w:val="pl-PL"/>
        </w:rPr>
      </w:pPr>
    </w:p>
    <w:p w:rsidRDefault="00927672" w:rsidP="00927672" w:rsidR="00927672" w:rsidRPr="00C729C5">
      <w:pPr>
        <w:spacing w:lineRule="auto" w:line="240" w:after="0"/>
        <w:rPr>
          <w:rFonts w:cs="Times New Roman" w:eastAsia="SimSun" w:hAnsi="Times New Roman" w:ascii="Times New Roman"/>
          <w:lang w:val="pl-PL"/>
        </w:rPr>
      </w:pPr>
      <w:r w:rsidRPr="00C729C5">
        <w:rPr>
          <w:rFonts w:cs="Times New Roman" w:eastAsia="SimSun" w:hAnsi="Times New Roman" w:ascii="Times New Roman"/>
          <w:lang w:val="pl-PL"/>
        </w:rPr>
        <w:t>Druge imovine stečajni dužnik nema, niti postoje spoznaje da je stečajni dužnik vodio bilo kakvu parnicu u korist stečajne mase. Slijedom navedenog, proizlazi da stečajni dužnik nema parnica u tijeku.</w:t>
      </w:r>
    </w:p>
    <w:p w:rsidRDefault="00927672" w:rsidP="00927672" w:rsidR="00927672" w:rsidRPr="00C729C5">
      <w:pPr>
        <w:spacing w:lineRule="auto" w:line="240" w:after="0"/>
        <w:rPr>
          <w:rFonts w:cs="Times New Roman" w:eastAsia="SimSun" w:hAnsi="Times New Roman" w:ascii="Times New Roman"/>
          <w:lang w:val="pl-PL"/>
        </w:rPr>
      </w:pPr>
      <w:r w:rsidRPr="00C729C5">
        <w:rPr>
          <w:rFonts w:cs="Times New Roman" w:eastAsia="SimSun" w:hAnsi="Times New Roman" w:ascii="Times New Roman"/>
          <w:lang w:val="pl-PL"/>
        </w:rPr>
        <w:t>Izvršenim unovčenjem predmetnih nekretnina, u cijelosti je unovčena imovina stečajnog dužnika.</w:t>
      </w:r>
    </w:p>
    <w:p w:rsidRDefault="00927672" w:rsidP="00927672" w:rsidR="00927672" w:rsidRPr="00C729C5">
      <w:pPr>
        <w:spacing w:lineRule="auto" w:line="240" w:after="0"/>
        <w:rPr>
          <w:rFonts w:cs="Times New Roman" w:eastAsia="SimSun" w:hAnsi="Times New Roman" w:ascii="Times New Roman"/>
          <w:lang w:val="pl-PL"/>
        </w:rPr>
      </w:pPr>
    </w:p>
    <w:p w:rsidRDefault="00927672" w:rsidP="00927672" w:rsidR="00927672" w:rsidRPr="00C729C5">
      <w:pPr>
        <w:pStyle w:val="Bezproreda"/>
      </w:pPr>
    </w:p>
    <w:p w:rsidRDefault="00927672" w:rsidP="00927672" w:rsidR="00927672" w:rsidRPr="00C729C5">
      <w:pPr>
        <w:pStyle w:val="Bezproreda"/>
        <w:numPr>
          <w:ilvl w:val="0"/>
          <w:numId w:val="1"/>
        </w:numPr>
        <w:rPr>
          <w:b/>
        </w:rPr>
      </w:pPr>
      <w:r w:rsidRPr="00C729C5">
        <w:rPr>
          <w:b/>
        </w:rPr>
        <w:t>Stanje stečajne mase</w:t>
      </w:r>
    </w:p>
    <w:p w:rsidRDefault="00927672" w:rsidP="00927672" w:rsidR="00927672" w:rsidRPr="00C729C5">
      <w:pPr>
        <w:pStyle w:val="Bezproreda"/>
        <w:rPr>
          <w:b/>
        </w:rPr>
      </w:pPr>
    </w:p>
    <w:p w:rsidRDefault="00927672" w:rsidP="00927672" w:rsidR="00927672" w:rsidRPr="00C729C5">
      <w:pPr>
        <w:pStyle w:val="Bezproreda"/>
      </w:pPr>
      <w:r w:rsidRPr="00C729C5">
        <w:lastRenderedPageBreak/>
        <w:t>U dosadašnjem tijeku stečajnog postupka ostvareni su slijedeći prilivi i odlivi stečajne mase od unovčenja imovine i za pokriće troškova postupka:</w:t>
      </w:r>
    </w:p>
    <w:p w:rsidRDefault="00927672" w:rsidP="00927672" w:rsidR="00927672" w:rsidRPr="00C729C5">
      <w:pPr>
        <w:pStyle w:val="Bezproreda"/>
      </w:pPr>
    </w:p>
    <w:p w:rsidRDefault="00927672" w:rsidP="00927672" w:rsidR="00927672" w:rsidRPr="00C729C5">
      <w:pPr>
        <w:pStyle w:val="Bezproreda"/>
      </w:pPr>
      <w:r w:rsidRPr="00C729C5">
        <w:t>A/ Ostvareni prilivi od unovčenja imovine</w:t>
      </w:r>
    </w:p>
    <w:p w:rsidRDefault="00927672" w:rsidP="00927672" w:rsidR="00927672" w:rsidRPr="00C729C5">
      <w:pPr>
        <w:pStyle w:val="Bezproreda"/>
      </w:pPr>
    </w:p>
    <w:p w:rsidRDefault="00927672" w:rsidP="00927672" w:rsidR="00927672" w:rsidRPr="00C729C5">
      <w:pPr>
        <w:pStyle w:val="Bezproreda"/>
      </w:pPr>
      <w:r w:rsidRPr="00C729C5">
        <w:t xml:space="preserve">- prodaja pokretnina                                                                              </w:t>
      </w:r>
      <w:r w:rsidR="00005B0C" w:rsidRPr="00C729C5">
        <w:t xml:space="preserve">                         4.000,00</w:t>
      </w:r>
    </w:p>
    <w:p w:rsidRDefault="00927672" w:rsidP="00927672" w:rsidR="00927672" w:rsidRPr="00C729C5">
      <w:pPr>
        <w:pStyle w:val="Bezproreda"/>
      </w:pPr>
      <w:r w:rsidRPr="00C729C5">
        <w:t xml:space="preserve">- prilivi od unovčenja nekretnina                                                       </w:t>
      </w:r>
      <w:r w:rsidR="00005B0C" w:rsidRPr="00C729C5">
        <w:t xml:space="preserve">                       460.000,00</w:t>
      </w:r>
    </w:p>
    <w:p w:rsidRDefault="00990D25" w:rsidP="00927672" w:rsidR="00927672" w:rsidRPr="00C729C5">
      <w:pPr>
        <w:pStyle w:val="Bezproreda"/>
      </w:pPr>
      <w:r w:rsidRPr="00C729C5">
        <w:t>- ostali prilivi ( predujam sa depozita i kamate)                                                       10.001,87</w:t>
      </w:r>
      <w:r w:rsidR="007C6E9F" w:rsidRPr="00C729C5">
        <w:t xml:space="preserve">                                                                              </w:t>
      </w:r>
      <w:r w:rsidRPr="00C729C5">
        <w:t xml:space="preserve">                            </w:t>
      </w:r>
      <w:r w:rsidR="00927672" w:rsidRPr="00C729C5">
        <w:t xml:space="preserve">                                                                                      </w:t>
      </w:r>
      <w:r w:rsidR="00005B0C" w:rsidRPr="00C729C5">
        <w:t xml:space="preserve">                       </w:t>
      </w:r>
    </w:p>
    <w:p w:rsidRDefault="00927672" w:rsidP="00927672" w:rsidR="00927672" w:rsidRPr="00C729C5">
      <w:pPr>
        <w:pStyle w:val="Bezproreda"/>
      </w:pPr>
    </w:p>
    <w:p w:rsidRDefault="00927672" w:rsidP="00927672" w:rsidR="00927672" w:rsidRPr="00C729C5">
      <w:pPr>
        <w:pStyle w:val="Bezproreda"/>
        <w:rPr>
          <w:b/>
        </w:rPr>
      </w:pPr>
      <w:r w:rsidRPr="00C729C5">
        <w:rPr>
          <w:b/>
        </w:rPr>
        <w:t xml:space="preserve">  Ukupno prilivi</w:t>
      </w:r>
      <w:r w:rsidR="002507E8" w:rsidRPr="00C729C5">
        <w:rPr>
          <w:b/>
        </w:rPr>
        <w:t xml:space="preserve"> u korist stečajne mase</w:t>
      </w:r>
      <w:r w:rsidRPr="00C729C5">
        <w:rPr>
          <w:b/>
        </w:rPr>
        <w:t xml:space="preserve">                </w:t>
      </w:r>
      <w:r w:rsidR="002507E8" w:rsidRPr="00C729C5">
        <w:rPr>
          <w:b/>
        </w:rPr>
        <w:t xml:space="preserve">                                                 </w:t>
      </w:r>
      <w:r w:rsidR="00990D25" w:rsidRPr="00C729C5">
        <w:rPr>
          <w:b/>
        </w:rPr>
        <w:t xml:space="preserve"> 47</w:t>
      </w:r>
      <w:r w:rsidR="002507E8" w:rsidRPr="00C729C5">
        <w:rPr>
          <w:b/>
        </w:rPr>
        <w:t>4.001,87</w:t>
      </w:r>
      <w:r w:rsidRPr="00C729C5">
        <w:rPr>
          <w:b/>
        </w:rPr>
        <w:t xml:space="preserve">                                  </w:t>
      </w:r>
    </w:p>
    <w:p w:rsidRDefault="00927672" w:rsidP="00927672" w:rsidR="00927672" w:rsidRPr="00C729C5">
      <w:pPr>
        <w:pStyle w:val="Bezproreda"/>
      </w:pPr>
    </w:p>
    <w:p w:rsidRDefault="00DC0B47" w:rsidP="00927672" w:rsidR="00DC0B47" w:rsidRPr="00C729C5">
      <w:pPr>
        <w:pStyle w:val="Bezproreda"/>
      </w:pPr>
    </w:p>
    <w:p w:rsidRDefault="00927672" w:rsidP="00927672" w:rsidR="00927672" w:rsidRPr="00C729C5">
      <w:pPr>
        <w:pStyle w:val="Bezproreda"/>
      </w:pPr>
      <w:r w:rsidRPr="00C729C5">
        <w:t>B/  Odlivi novčanih sredstava</w:t>
      </w:r>
      <w:r w:rsidR="007C6E9F" w:rsidRPr="00C729C5">
        <w:t xml:space="preserve"> </w:t>
      </w:r>
    </w:p>
    <w:p w:rsidRDefault="00927672" w:rsidP="00927672" w:rsidR="00927672" w:rsidRPr="00C729C5">
      <w:pPr>
        <w:pStyle w:val="Bezproreda"/>
      </w:pPr>
    </w:p>
    <w:p w:rsidRDefault="00927672" w:rsidP="00927672" w:rsidR="002507E8" w:rsidRPr="00C729C5">
      <w:pPr>
        <w:pStyle w:val="Bezproreda"/>
      </w:pPr>
      <w:r w:rsidRPr="00C729C5">
        <w:t xml:space="preserve">- naknada platnog prometa              </w:t>
      </w:r>
      <w:r w:rsidR="007C6E9F" w:rsidRPr="00C729C5">
        <w:t xml:space="preserve">                                                                               509,20</w:t>
      </w:r>
      <w:r w:rsidRPr="00C729C5">
        <w:t xml:space="preserve">     </w:t>
      </w:r>
    </w:p>
    <w:p w:rsidRDefault="002507E8" w:rsidP="00927672" w:rsidR="00927672" w:rsidRPr="00C729C5">
      <w:pPr>
        <w:pStyle w:val="Bezproreda"/>
      </w:pPr>
      <w:r w:rsidRPr="00C729C5">
        <w:t>- naknada FINA                                                                                                                  230,00</w:t>
      </w:r>
      <w:r w:rsidR="00927672" w:rsidRPr="00C729C5">
        <w:t xml:space="preserve">                                                </w:t>
      </w:r>
      <w:r w:rsidR="00005B0C" w:rsidRPr="00C729C5">
        <w:t xml:space="preserve">                      </w:t>
      </w:r>
    </w:p>
    <w:p w:rsidRDefault="00927672" w:rsidP="00927672" w:rsidR="00927672" w:rsidRPr="00C729C5">
      <w:pPr>
        <w:pStyle w:val="Bezproreda"/>
      </w:pPr>
      <w:r w:rsidRPr="00C729C5">
        <w:t>- režijski troškovi nek</w:t>
      </w:r>
      <w:r w:rsidR="007C6E9F" w:rsidRPr="00C729C5">
        <w:t xml:space="preserve">retnina ( struja, voda, komunalna naknada </w:t>
      </w:r>
      <w:r w:rsidRPr="00C729C5">
        <w:t xml:space="preserve"> i sl.)  </w:t>
      </w:r>
      <w:r w:rsidR="007C6E9F" w:rsidRPr="00C729C5">
        <w:t xml:space="preserve">              1.399,36</w:t>
      </w:r>
      <w:r w:rsidRPr="00C729C5">
        <w:t xml:space="preserve">               </w:t>
      </w:r>
      <w:r w:rsidR="00005B0C" w:rsidRPr="00C729C5">
        <w:t xml:space="preserve">                      </w:t>
      </w:r>
    </w:p>
    <w:p w:rsidRDefault="007C6E9F" w:rsidP="00927672" w:rsidR="007C6E9F" w:rsidRPr="00C729C5">
      <w:pPr>
        <w:pStyle w:val="Bezproreda"/>
      </w:pPr>
      <w:r w:rsidRPr="00C729C5">
        <w:t>- troškovi bilježnika                                                                                                        1.131,25</w:t>
      </w:r>
    </w:p>
    <w:p w:rsidRDefault="0039058A" w:rsidP="00927672" w:rsidR="0039058A" w:rsidRPr="00C729C5">
      <w:pPr>
        <w:pStyle w:val="Bezproreda"/>
      </w:pPr>
      <w:r w:rsidRPr="00C729C5">
        <w:t>- troškovi bravara                                                                                                           1.160,50</w:t>
      </w:r>
    </w:p>
    <w:p w:rsidRDefault="007C6E9F" w:rsidP="00927672" w:rsidR="007C6E9F" w:rsidRPr="00C729C5">
      <w:pPr>
        <w:pStyle w:val="Bezproreda"/>
      </w:pPr>
      <w:r w:rsidRPr="00C729C5">
        <w:t>- troškovi građevinskog  vještačenja                                                                           8.000,00</w:t>
      </w:r>
    </w:p>
    <w:p w:rsidRDefault="007C6E9F" w:rsidP="00927672" w:rsidR="00927672" w:rsidRPr="00C729C5">
      <w:pPr>
        <w:pStyle w:val="Bezproreda"/>
      </w:pPr>
      <w:r w:rsidRPr="00C729C5">
        <w:t>- troškovi knjigovodstvenih usluga sa troškovima do brisanja iz registra</w:t>
      </w:r>
      <w:r w:rsidR="00927672" w:rsidRPr="00C729C5">
        <w:t xml:space="preserve">  </w:t>
      </w:r>
      <w:r w:rsidRPr="00C729C5">
        <w:t xml:space="preserve">        </w:t>
      </w:r>
      <w:r w:rsidR="0017416B" w:rsidRPr="00C729C5">
        <w:t xml:space="preserve"> 34</w:t>
      </w:r>
      <w:r w:rsidRPr="00C729C5">
        <w:t>.062,50</w:t>
      </w:r>
      <w:r w:rsidR="00927672" w:rsidRPr="00C729C5">
        <w:t xml:space="preserve">      </w:t>
      </w:r>
      <w:r w:rsidR="00005B0C" w:rsidRPr="00C729C5">
        <w:t xml:space="preserve">                    </w:t>
      </w:r>
    </w:p>
    <w:p w:rsidRDefault="007C6E9F" w:rsidP="00927672" w:rsidR="002507E8" w:rsidRPr="00C729C5">
      <w:pPr>
        <w:pStyle w:val="Bezproreda"/>
      </w:pPr>
      <w:r w:rsidRPr="00C729C5">
        <w:t>- ostale sitni materijalni troškovi                                                                                     952,25</w:t>
      </w:r>
      <w:r w:rsidR="00927672" w:rsidRPr="00C729C5">
        <w:t xml:space="preserve"> </w:t>
      </w:r>
    </w:p>
    <w:p w:rsidRDefault="002507E8" w:rsidP="00927672" w:rsidR="002507E8" w:rsidRPr="00C729C5">
      <w:pPr>
        <w:pStyle w:val="Bezproreda"/>
      </w:pPr>
      <w:r w:rsidRPr="00C729C5">
        <w:t xml:space="preserve">- ostali troškovi do brisanja stečajnog dužnika iz registra ( bankarske </w:t>
      </w:r>
    </w:p>
    <w:p w:rsidRDefault="002507E8" w:rsidP="00927672" w:rsidR="00927672" w:rsidRPr="00C729C5">
      <w:pPr>
        <w:pStyle w:val="Bezproreda"/>
      </w:pPr>
      <w:r w:rsidRPr="00C729C5">
        <w:t xml:space="preserve">  naknade, FINA, odjava statistika, zatvaranje računa i sl.)                                         700,00 </w:t>
      </w:r>
      <w:r w:rsidR="00927672" w:rsidRPr="00C729C5">
        <w:t xml:space="preserve">                                                                         </w:t>
      </w:r>
      <w:r w:rsidR="00005B0C" w:rsidRPr="00C729C5">
        <w:t xml:space="preserve">                        </w:t>
      </w:r>
    </w:p>
    <w:p w:rsidRDefault="00927672" w:rsidP="00927672" w:rsidR="00927672" w:rsidRPr="00C729C5">
      <w:pPr>
        <w:pStyle w:val="Bezproreda"/>
      </w:pPr>
      <w:r w:rsidRPr="00C729C5">
        <w:t xml:space="preserve">- naknade suradnika – bruto </w:t>
      </w:r>
      <w:r w:rsidR="002507E8" w:rsidRPr="00C729C5">
        <w:t>trošak</w:t>
      </w:r>
      <w:r w:rsidRPr="00C729C5">
        <w:t xml:space="preserve">    </w:t>
      </w:r>
      <w:r w:rsidR="00990D25" w:rsidRPr="00C729C5">
        <w:t xml:space="preserve">                                                                         6.500,00</w:t>
      </w:r>
      <w:r w:rsidRPr="00C729C5">
        <w:t xml:space="preserve">                                                            </w:t>
      </w:r>
      <w:r w:rsidR="00005B0C" w:rsidRPr="00C729C5">
        <w:t xml:space="preserve">                        </w:t>
      </w:r>
      <w:r w:rsidRPr="00C729C5">
        <w:t xml:space="preserve">                                                                               </w:t>
      </w:r>
    </w:p>
    <w:p w:rsidRDefault="007C6E9F" w:rsidP="00927672" w:rsidR="007C6E9F" w:rsidRPr="00C729C5">
      <w:pPr>
        <w:pStyle w:val="Bezproreda"/>
      </w:pPr>
      <w:r w:rsidRPr="00C729C5">
        <w:t>- nagrada privremenog stečajnog po rješenju suda ( trošak isplate)                   16.663,55</w:t>
      </w:r>
    </w:p>
    <w:p w:rsidRDefault="007C6E9F" w:rsidP="00927672" w:rsidR="00927672" w:rsidRPr="00C729C5">
      <w:pPr>
        <w:pStyle w:val="Bezproreda"/>
      </w:pPr>
      <w:r w:rsidRPr="00C729C5">
        <w:t>- nagrada stečajnog upravitelja po rješenju suda ( trošak isplate)                       60.630,00</w:t>
      </w:r>
      <w:r w:rsidR="00927672" w:rsidRPr="00C729C5">
        <w:t xml:space="preserve">                            </w:t>
      </w:r>
      <w:r w:rsidR="00005B0C" w:rsidRPr="00C729C5">
        <w:t xml:space="preserve">                      </w:t>
      </w:r>
    </w:p>
    <w:p w:rsidRDefault="00927672" w:rsidP="00927672" w:rsidR="00927672" w:rsidRPr="00C729C5">
      <w:pPr>
        <w:pStyle w:val="Bezproreda"/>
      </w:pPr>
      <w:r w:rsidRPr="00C729C5">
        <w:t xml:space="preserve">- isplata razlučnog prava sa sudskog depozita                                 </w:t>
      </w:r>
      <w:r w:rsidR="00005B0C" w:rsidRPr="00C729C5">
        <w:t xml:space="preserve">                      345.630,60</w:t>
      </w:r>
    </w:p>
    <w:p w:rsidRDefault="00927672" w:rsidP="00927672" w:rsidR="00927672" w:rsidRPr="00C729C5">
      <w:pPr>
        <w:pStyle w:val="Bezproreda"/>
      </w:pPr>
    </w:p>
    <w:p w:rsidRDefault="007C6E9F" w:rsidP="00927672" w:rsidR="00927672" w:rsidRPr="00C729C5">
      <w:pPr>
        <w:pStyle w:val="Bezproreda"/>
        <w:rPr>
          <w:b/>
        </w:rPr>
      </w:pPr>
      <w:r w:rsidRPr="00C729C5">
        <w:t xml:space="preserve">   </w:t>
      </w:r>
      <w:r w:rsidRPr="00C729C5">
        <w:rPr>
          <w:b/>
        </w:rPr>
        <w:t xml:space="preserve">Ukupno  troškovi </w:t>
      </w:r>
      <w:r w:rsidR="00DC0B47" w:rsidRPr="00C729C5">
        <w:rPr>
          <w:b/>
        </w:rPr>
        <w:t xml:space="preserve">– izdaci </w:t>
      </w:r>
      <w:r w:rsidRPr="00C729C5">
        <w:rPr>
          <w:b/>
        </w:rPr>
        <w:t>stečajnog postupka</w:t>
      </w:r>
      <w:r w:rsidR="00927672" w:rsidRPr="00C729C5">
        <w:rPr>
          <w:b/>
        </w:rPr>
        <w:t xml:space="preserve">       </w:t>
      </w:r>
      <w:r w:rsidR="00DC0B47" w:rsidRPr="00C729C5">
        <w:rPr>
          <w:b/>
        </w:rPr>
        <w:t xml:space="preserve">                                         </w:t>
      </w:r>
      <w:r w:rsidR="00605F0C" w:rsidRPr="00C729C5">
        <w:rPr>
          <w:b/>
        </w:rPr>
        <w:t xml:space="preserve"> 477.569,21</w:t>
      </w:r>
      <w:r w:rsidR="00927672" w:rsidRPr="00C729C5">
        <w:rPr>
          <w:b/>
        </w:rPr>
        <w:t xml:space="preserve">                                                                    </w:t>
      </w:r>
    </w:p>
    <w:p w:rsidRDefault="00927672" w:rsidP="00927672" w:rsidR="00927672" w:rsidRPr="00C729C5">
      <w:pPr>
        <w:pStyle w:val="Bezproreda"/>
      </w:pPr>
    </w:p>
    <w:p w:rsidRDefault="00927672" w:rsidP="00927672" w:rsidR="00927672" w:rsidRPr="00C729C5">
      <w:pPr>
        <w:pStyle w:val="Bezproreda"/>
      </w:pPr>
    </w:p>
    <w:p w:rsidRDefault="0017416B" w:rsidP="00927672" w:rsidR="0017416B" w:rsidRPr="00C729C5">
      <w:pPr>
        <w:pStyle w:val="Bezproreda"/>
      </w:pPr>
    </w:p>
    <w:p w:rsidRDefault="00927672" w:rsidP="00927672" w:rsidR="00927672" w:rsidRPr="00C729C5">
      <w:pPr>
        <w:pStyle w:val="Bezproreda"/>
        <w:rPr>
          <w:b/>
        </w:rPr>
      </w:pPr>
      <w:r w:rsidRPr="00C729C5">
        <w:t xml:space="preserve">   </w:t>
      </w:r>
      <w:r w:rsidRPr="00C729C5">
        <w:rPr>
          <w:b/>
        </w:rPr>
        <w:t xml:space="preserve">NEDOSTATNOST SREDSTAVA ZA POKRIĆE </w:t>
      </w:r>
      <w:r w:rsidR="00B61152" w:rsidRPr="00C729C5">
        <w:rPr>
          <w:b/>
        </w:rPr>
        <w:t xml:space="preserve">TROŠKOVA POSTUPKA  </w:t>
      </w:r>
      <w:r w:rsidR="00DC0B47" w:rsidRPr="00C729C5">
        <w:rPr>
          <w:b/>
        </w:rPr>
        <w:t xml:space="preserve">(A-B)    </w:t>
      </w:r>
      <w:r w:rsidR="0039058A" w:rsidRPr="00C729C5">
        <w:rPr>
          <w:b/>
        </w:rPr>
        <w:t xml:space="preserve"> </w:t>
      </w:r>
      <w:r w:rsidR="009C524A" w:rsidRPr="00C729C5">
        <w:rPr>
          <w:b/>
        </w:rPr>
        <w:t xml:space="preserve">  </w:t>
      </w:r>
      <w:r w:rsidR="00605F0C" w:rsidRPr="00C729C5">
        <w:rPr>
          <w:b/>
        </w:rPr>
        <w:t>3.567,34</w:t>
      </w:r>
      <w:r w:rsidR="00B61152" w:rsidRPr="00C729C5">
        <w:rPr>
          <w:b/>
        </w:rPr>
        <w:t xml:space="preserve">         </w:t>
      </w:r>
      <w:r w:rsidRPr="00C729C5">
        <w:rPr>
          <w:b/>
        </w:rPr>
        <w:t xml:space="preserve">                  </w:t>
      </w:r>
    </w:p>
    <w:p w:rsidRDefault="00927672" w:rsidP="00927672" w:rsidR="00927672" w:rsidRPr="00C729C5">
      <w:pPr>
        <w:pStyle w:val="Bezproreda"/>
      </w:pPr>
    </w:p>
    <w:p w:rsidRDefault="00927672" w:rsidP="00927672" w:rsidR="00927672" w:rsidRPr="00C729C5">
      <w:pPr>
        <w:pStyle w:val="Bezproreda"/>
      </w:pPr>
    </w:p>
    <w:p w:rsidRDefault="00927672" w:rsidP="00927672" w:rsidR="00DC0B47" w:rsidRPr="00C729C5">
      <w:pPr>
        <w:pStyle w:val="Bezproreda"/>
      </w:pPr>
      <w:r w:rsidRPr="00C729C5">
        <w:t>Tijekom</w:t>
      </w:r>
      <w:r w:rsidR="00DC0B47" w:rsidRPr="00C729C5">
        <w:t xml:space="preserve"> postupka ostvareni su </w:t>
      </w:r>
      <w:r w:rsidRPr="00C729C5">
        <w:t xml:space="preserve"> troškovi usluge knj</w:t>
      </w:r>
      <w:r w:rsidR="00DC0B47" w:rsidRPr="00C729C5">
        <w:t xml:space="preserve">igovodstva u  mjesečnoj visini od </w:t>
      </w:r>
      <w:r w:rsidR="00183388" w:rsidRPr="00C729C5">
        <w:t xml:space="preserve">937,50 </w:t>
      </w:r>
      <w:r w:rsidRPr="00C729C5">
        <w:t xml:space="preserve"> kn sa PDV-om</w:t>
      </w:r>
      <w:r w:rsidR="00183388" w:rsidRPr="00C729C5">
        <w:t xml:space="preserve"> i jednokratnom naknadom za izradu financijskih izvješća za period 2011.g. do otvaranja stečaja</w:t>
      </w:r>
      <w:r w:rsidR="00DC0B47" w:rsidRPr="00C729C5">
        <w:t xml:space="preserve"> u iznosu od 4.000,00 kn</w:t>
      </w:r>
      <w:r w:rsidR="0017416B" w:rsidRPr="00C729C5">
        <w:t xml:space="preserve"> + PDV</w:t>
      </w:r>
      <w:r w:rsidR="00DC0B47" w:rsidRPr="00C729C5">
        <w:t xml:space="preserve">  koja izvješća pravni prednik nije izradio niti predavao nadležnim tijelima kao i podnosio porezne prijave, te </w:t>
      </w:r>
      <w:r w:rsidR="00B15E7A" w:rsidRPr="00C729C5">
        <w:t>je bilo neophodno poduzeti radn</w:t>
      </w:r>
      <w:r w:rsidR="00DC0B47" w:rsidRPr="00C729C5">
        <w:t>j</w:t>
      </w:r>
      <w:r w:rsidR="00B15E7A" w:rsidRPr="00C729C5">
        <w:t>e</w:t>
      </w:r>
      <w:r w:rsidR="00DC0B47" w:rsidRPr="00C729C5">
        <w:t xml:space="preserve"> na uređenju poslovnih knjiga. </w:t>
      </w:r>
      <w:r w:rsidR="00B15E7A" w:rsidRPr="00C729C5">
        <w:t xml:space="preserve">Također će nastati daljnji očekivani troškovi do brisanja stečajnog dužnika iz sudskog registra nakon zaključenja stečajnog postupka, te je obračunat primjereni rok od tri mjeseca od donošenja rješenja o zaključenju stečaja. </w:t>
      </w:r>
      <w:r w:rsidR="00DC0B47" w:rsidRPr="00C729C5">
        <w:t>T</w:t>
      </w:r>
      <w:r w:rsidRPr="00C729C5">
        <w:t xml:space="preserve">roškovi nagrade privremenog </w:t>
      </w:r>
      <w:r w:rsidR="00DC0B47" w:rsidRPr="00C729C5">
        <w:t xml:space="preserve">i </w:t>
      </w:r>
      <w:r w:rsidRPr="00C729C5">
        <w:t xml:space="preserve">stečajnog upravitelja </w:t>
      </w:r>
      <w:r w:rsidR="00DC0B47" w:rsidRPr="00C729C5">
        <w:t xml:space="preserve">određeni su rješenjem suda, te su iskazani u navedenom iznosu. </w:t>
      </w:r>
    </w:p>
    <w:p w:rsidRDefault="00DC0B47" w:rsidP="00927672" w:rsidR="00DC0B47" w:rsidRPr="00C729C5">
      <w:pPr>
        <w:pStyle w:val="Bezproreda"/>
      </w:pPr>
    </w:p>
    <w:p w:rsidRDefault="00DC0B47" w:rsidP="00927672" w:rsidR="00B15E7A" w:rsidRPr="00C729C5">
      <w:pPr>
        <w:pStyle w:val="Bezproreda"/>
      </w:pPr>
      <w:r w:rsidRPr="00C729C5">
        <w:t xml:space="preserve">Bivši zakonski zastupnik tijekom postupka </w:t>
      </w:r>
      <w:r w:rsidR="00B15E7A" w:rsidRPr="00C729C5">
        <w:t xml:space="preserve">nije bio dostupan, </w:t>
      </w:r>
      <w:r w:rsidR="0039058A" w:rsidRPr="00C729C5">
        <w:t>te je pri preuzimanju nekretnina</w:t>
      </w:r>
      <w:r w:rsidR="00B15E7A" w:rsidRPr="00C729C5">
        <w:t xml:space="preserve"> u posjed angažiran javni bilježnik radi izrade zapisnika o posvjedočenju</w:t>
      </w:r>
      <w:r w:rsidR="0039058A" w:rsidRPr="00C729C5">
        <w:t xml:space="preserve"> i bravari</w:t>
      </w:r>
      <w:r w:rsidR="00B15E7A" w:rsidRPr="00C729C5">
        <w:t xml:space="preserve">. Nekretnine su indentificirane i procijenjene po vještaku građevinske struke za potrebe prodaje, te je za indentifikaciju i procjenu nekretnina nastao izdatak u visini od 8.000,00 kn.  </w:t>
      </w:r>
      <w:r w:rsidRPr="00C729C5">
        <w:t xml:space="preserve"> </w:t>
      </w:r>
      <w:r w:rsidR="00927672" w:rsidRPr="00C729C5">
        <w:t>Također su temeljem poduzetih radnji u</w:t>
      </w:r>
      <w:r w:rsidR="00183388" w:rsidRPr="00C729C5">
        <w:t xml:space="preserve"> postupku prodaje i nadzora nekretnina u vlasništvu stečajnog dužnika nastali troškovi sura</w:t>
      </w:r>
      <w:r w:rsidR="00B15E7A" w:rsidRPr="00C729C5">
        <w:t xml:space="preserve">dnika u bruto iznosu od 6.500,00 </w:t>
      </w:r>
      <w:r w:rsidR="00183388" w:rsidRPr="00C729C5">
        <w:t xml:space="preserve">kn. </w:t>
      </w:r>
      <w:r w:rsidR="00B15E7A" w:rsidRPr="00C729C5">
        <w:t xml:space="preserve">Ostali materijalni troškovi obuhvaćaju poštanske troškove, cestarine, izrade žiga i sl. Za provedbu plaćanja nastalih troškova, održavanje računa, te </w:t>
      </w:r>
      <w:r w:rsidR="00B15E7A" w:rsidRPr="00C729C5">
        <w:lastRenderedPageBreak/>
        <w:t>odjave na statistici i konačno zatvaranja računa nakon brisanja stečajnog dužnika</w:t>
      </w:r>
      <w:r w:rsidR="009C524A" w:rsidRPr="00C729C5">
        <w:t xml:space="preserve"> nastati će trošak od 700,00 kn</w:t>
      </w:r>
      <w:r w:rsidR="00B15E7A" w:rsidRPr="00C729C5">
        <w:t xml:space="preserve">. </w:t>
      </w:r>
    </w:p>
    <w:p w:rsidRDefault="00B15E7A" w:rsidP="00927672" w:rsidR="00B15E7A" w:rsidRPr="00C729C5">
      <w:pPr>
        <w:pStyle w:val="Bezproreda"/>
      </w:pPr>
    </w:p>
    <w:p w:rsidRDefault="009C524A" w:rsidP="00927672" w:rsidR="00B15E7A" w:rsidRPr="00C729C5">
      <w:pPr>
        <w:pStyle w:val="Bezproreda"/>
      </w:pPr>
      <w:r w:rsidRPr="00C729C5">
        <w:t>Temeljem r</w:t>
      </w:r>
      <w:r w:rsidR="00B15E7A" w:rsidRPr="00C729C5">
        <w:t>ješ</w:t>
      </w:r>
      <w:r w:rsidRPr="00C729C5">
        <w:t>e</w:t>
      </w:r>
      <w:r w:rsidR="00B15E7A" w:rsidRPr="00C729C5">
        <w:t xml:space="preserve">nja o namirenju razlučnih prava, temeljem odluke suda sa sudskog depozita izvršeno je isplata osigurane tražbine Privredne banke Zagreb d.d. u iznosu od </w:t>
      </w:r>
      <w:r w:rsidR="001D4BDB" w:rsidRPr="00C729C5">
        <w:rPr>
          <w:rFonts w:cs="Times New Roman" w:eastAsia="SimSun" w:hAnsi="Times New Roman" w:ascii="Times New Roman"/>
          <w:lang w:val="pl-PL"/>
        </w:rPr>
        <w:t>176.427,40 kn</w:t>
      </w:r>
      <w:r w:rsidR="00B15E7A" w:rsidRPr="00C729C5">
        <w:t xml:space="preserve"> i Erste &amp; Steiermarkische bank d.d. u iznosu od </w:t>
      </w:r>
      <w:r w:rsidR="001D4BDB" w:rsidRPr="00C729C5">
        <w:rPr>
          <w:rFonts w:cs="Times New Roman" w:eastAsia="SimSun" w:hAnsi="Times New Roman" w:ascii="Times New Roman"/>
          <w:lang w:val="pl-PL"/>
        </w:rPr>
        <w:t xml:space="preserve">169.176,20 </w:t>
      </w:r>
      <w:r w:rsidR="001D4BDB" w:rsidRPr="00C729C5">
        <w:t>kn, odnosno razlučna prava namirena su u iznosu od 345.630,60 kn.</w:t>
      </w:r>
    </w:p>
    <w:p w:rsidRDefault="00927672" w:rsidP="00927672" w:rsidR="00927672" w:rsidRPr="00C729C5">
      <w:pPr>
        <w:pStyle w:val="Bezproreda"/>
      </w:pPr>
    </w:p>
    <w:p w:rsidRDefault="0017416B" w:rsidP="00927672" w:rsidR="001D4BDB" w:rsidRPr="00C729C5">
      <w:pPr>
        <w:pStyle w:val="Bezproreda"/>
      </w:pPr>
      <w:r w:rsidRPr="00C729C5">
        <w:t xml:space="preserve">Nastavno na navedeno </w:t>
      </w:r>
      <w:r w:rsidR="001D4BDB" w:rsidRPr="00C729C5">
        <w:t xml:space="preserve"> ostvareni troškovi postupka i namirenje razlučnih prava sveukupno iznosi </w:t>
      </w:r>
      <w:r w:rsidR="00605F0C" w:rsidRPr="00C729C5">
        <w:rPr>
          <w:b/>
        </w:rPr>
        <w:t>477.569,21</w:t>
      </w:r>
      <w:r w:rsidRPr="00C729C5">
        <w:rPr>
          <w:b/>
        </w:rPr>
        <w:t xml:space="preserve"> </w:t>
      </w:r>
      <w:r w:rsidR="001D4BDB" w:rsidRPr="00C729C5">
        <w:t xml:space="preserve">kn, a raspoloživa sveukupna stečajna masa na kojoj postoji pravo odvojenog namirenja i opća stečajna masa iznosi </w:t>
      </w:r>
      <w:r w:rsidR="001D4BDB" w:rsidRPr="00C729C5">
        <w:rPr>
          <w:b/>
        </w:rPr>
        <w:t>474.001,87</w:t>
      </w:r>
      <w:r w:rsidRPr="00C729C5">
        <w:rPr>
          <w:b/>
        </w:rPr>
        <w:t xml:space="preserve"> kn, odnosno nesporna je nedostatnost stečajne mase u sveukupnom iznosu od </w:t>
      </w:r>
      <w:r w:rsidR="00605F0C" w:rsidRPr="00C729C5">
        <w:rPr>
          <w:b/>
        </w:rPr>
        <w:t>3.567,34</w:t>
      </w:r>
      <w:r w:rsidR="009C524A" w:rsidRPr="00C729C5">
        <w:rPr>
          <w:b/>
        </w:rPr>
        <w:t xml:space="preserve"> </w:t>
      </w:r>
      <w:r w:rsidRPr="00C729C5">
        <w:rPr>
          <w:b/>
        </w:rPr>
        <w:t xml:space="preserve"> kn.                         </w:t>
      </w:r>
    </w:p>
    <w:p w:rsidRDefault="00927672" w:rsidP="00927672" w:rsidR="00927672" w:rsidRPr="00C729C5">
      <w:pPr>
        <w:pStyle w:val="Bezproreda"/>
        <w:rPr>
          <w:b/>
        </w:rPr>
      </w:pPr>
    </w:p>
    <w:p w:rsidRDefault="00927672" w:rsidP="00927672" w:rsidR="00927672" w:rsidRPr="00C729C5">
      <w:pPr>
        <w:pStyle w:val="Bezproreda"/>
      </w:pPr>
    </w:p>
    <w:p w:rsidRDefault="00927672" w:rsidP="00927672" w:rsidR="00927672" w:rsidRPr="00C729C5">
      <w:pPr>
        <w:pStyle w:val="Bezproreda"/>
        <w:numPr>
          <w:ilvl w:val="0"/>
          <w:numId w:val="1"/>
        </w:numPr>
        <w:rPr>
          <w:b/>
        </w:rPr>
      </w:pPr>
      <w:r w:rsidRPr="00C729C5">
        <w:rPr>
          <w:b/>
        </w:rPr>
        <w:t>Prijedlog daljnjih aktivnosti stečajnog postupka</w:t>
      </w:r>
    </w:p>
    <w:p w:rsidRDefault="00927672" w:rsidP="00927672" w:rsidR="00927672" w:rsidRPr="00C729C5">
      <w:pPr>
        <w:pStyle w:val="Bezproreda"/>
      </w:pPr>
    </w:p>
    <w:p w:rsidRDefault="00927672" w:rsidP="00927672" w:rsidR="00927672" w:rsidRPr="00C729C5">
      <w:pPr>
        <w:pStyle w:val="Bezproreda"/>
        <w:rPr>
          <w:b/>
        </w:rPr>
      </w:pPr>
      <w:r w:rsidRPr="00C729C5">
        <w:rPr>
          <w:b/>
        </w:rPr>
        <w:t>Nastavno na prethodno podneseno izvješće o stanju stečajne mase, te činjenicu da je ista nedostatna za pokriće troškova postupka</w:t>
      </w:r>
      <w:r w:rsidR="009C524A" w:rsidRPr="00C729C5">
        <w:rPr>
          <w:b/>
        </w:rPr>
        <w:t xml:space="preserve"> u iznosu od </w:t>
      </w:r>
      <w:r w:rsidR="00605F0C" w:rsidRPr="00C729C5">
        <w:rPr>
          <w:b/>
        </w:rPr>
        <w:t>3.567,34</w:t>
      </w:r>
      <w:r w:rsidR="0017416B" w:rsidRPr="00C729C5">
        <w:rPr>
          <w:b/>
        </w:rPr>
        <w:t xml:space="preserve"> kn</w:t>
      </w:r>
      <w:r w:rsidRPr="00C729C5">
        <w:rPr>
          <w:b/>
        </w:rPr>
        <w:t>, predlaže se obustava i zaključenje  stečajnog postupka sukladno čl. 203. Stečajnog zakona</w:t>
      </w:r>
      <w:r w:rsidR="0017416B" w:rsidRPr="00C729C5">
        <w:rPr>
          <w:b/>
        </w:rPr>
        <w:t xml:space="preserve">. </w:t>
      </w:r>
      <w:r w:rsidRPr="00C729C5">
        <w:rPr>
          <w:b/>
        </w:rPr>
        <w:t xml:space="preserve"> </w:t>
      </w:r>
    </w:p>
    <w:p w:rsidRDefault="0017416B" w:rsidP="00927672" w:rsidR="0017416B" w:rsidRPr="00C729C5">
      <w:pPr>
        <w:pStyle w:val="Bezproreda"/>
        <w:rPr>
          <w:b/>
        </w:rPr>
      </w:pPr>
    </w:p>
    <w:p w:rsidRDefault="0017416B" w:rsidP="00927672" w:rsidR="0017416B" w:rsidRPr="00C729C5">
      <w:pPr>
        <w:pStyle w:val="Bezproreda"/>
      </w:pPr>
    </w:p>
    <w:p w:rsidRDefault="00927672" w:rsidP="00927672" w:rsidR="00927672" w:rsidRPr="00C729C5">
      <w:pPr>
        <w:pStyle w:val="Bezproreda"/>
      </w:pPr>
      <w:r w:rsidRPr="00C729C5">
        <w:t xml:space="preserve">                                                                                                  Stečajni upravitelj:</w:t>
      </w:r>
    </w:p>
    <w:p w:rsidRDefault="00927672" w:rsidP="00927672" w:rsidR="00927672" w:rsidRPr="00C729C5">
      <w:pPr>
        <w:pStyle w:val="Bezproreda"/>
      </w:pPr>
    </w:p>
    <w:p w:rsidRDefault="00927672" w:rsidP="00927672" w:rsidR="00927672" w:rsidRPr="00C729C5">
      <w:pPr>
        <w:pStyle w:val="Bezproreda"/>
      </w:pPr>
      <w:r w:rsidRPr="00C729C5">
        <w:t xml:space="preserve">                                                                                                  Zdravko Mitak dipl. oec.</w:t>
      </w:r>
    </w:p>
    <w:p w:rsidRDefault="0017416B" w:rsidP="00927672" w:rsidR="0017416B" w:rsidRPr="00C729C5">
      <w:pPr>
        <w:pStyle w:val="Bezproreda"/>
      </w:pPr>
      <w:r w:rsidRPr="00C729C5">
        <w:t>Prilog: Završni diobeni popis</w:t>
      </w:r>
    </w:p>
    <w:p w:rsidRDefault="00927672" w:rsidR="00927672"/>
    <w:sectPr w:rsidR="0092767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AA253D"/>
    <w:multiLevelType w:val="hybridMultilevel"/>
    <w:tmpl w:val="B93CA30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7672"/>
    <w:rsid w:val="00005B0C"/>
    <w:rsid w:val="0017416B"/>
    <w:rsid w:val="00183388"/>
    <w:rsid w:val="001D4BDB"/>
    <w:rsid w:val="002507E8"/>
    <w:rsid w:val="00265C4C"/>
    <w:rsid w:val="0039058A"/>
    <w:rsid w:val="005C2B50"/>
    <w:rsid w:val="00605F0C"/>
    <w:rsid w:val="007C6E9F"/>
    <w:rsid w:val="00800C76"/>
    <w:rsid w:val="00921E38"/>
    <w:rsid w:val="00927672"/>
    <w:rsid w:val="00990D25"/>
    <w:rsid w:val="009C524A"/>
    <w:rsid w:val="00B15E7A"/>
    <w:rsid w:val="00B61152"/>
    <w:rsid w:val="00C00B3C"/>
    <w:rsid w:val="00C22FD1"/>
    <w:rsid w:val="00C729C5"/>
    <w:rsid w:val="00DC0B47"/>
    <w:rsid w:val="00E568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2767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27672"/>
    <w:pPr>
      <w:spacing w:lineRule="auto" w:line="240" w:after="0"/>
    </w:pPr>
  </w:style>
  <w:style w:styleId="Tekstrezerviranogmjesta" w:type="character">
    <w:name w:val="Placeholder Text"/>
    <w:basedOn w:val="Zadanifontodlomka"/>
    <w:uiPriority w:val="99"/>
    <w:semiHidden/>
    <w:rsid w:val="00C00B3C"/>
    <w:rPr>
      <w:color w:val="808080"/>
      <w:bdr w:space="0" w:sz="0" w:color="auto" w:val="none"/>
      <w:shd w:fill="auto" w:color="auto" w:val="clear"/>
    </w:rPr>
  </w:style>
  <w:style w:customStyle="true" w:styleId="eSPISCCParagraphDefaultFont" w:type="character">
    <w:name w:val="eSPIS_CC_Paragraph Default Font"/>
    <w:basedOn w:val="Zadanifontodlomka"/>
    <w:rsid w:val="00C00B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0B3C"/>
    <w:rPr>
      <w:bdr w:space="0" w:sz="0" w:color="auto" w:val="none"/>
      <w:shd w:fill="FFFFCC" w:color="auto" w:val="clear"/>
      <w:lang w:val="hr-HR"/>
    </w:rPr>
  </w:style>
  <w:style w:customStyle="true" w:styleId="PozadinaSvijetloCrvena" w:type="character">
    <w:name w:val="Pozadina_SvijetloCrvena"/>
    <w:basedOn w:val="eSPISCCParagraphDefaultFont"/>
    <w:rsid w:val="00C00B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0B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767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27672"/>
    <w:pPr>
      <w:spacing w:after="0" w:line="240" w:lineRule="auto"/>
    </w:pPr>
  </w:style>
  <w:style w:styleId="Tekstrezerviranogmjesta" w:type="character">
    <w:name w:val="Placeholder Text"/>
    <w:basedOn w:val="Zadanifontodlomka"/>
    <w:uiPriority w:val="99"/>
    <w:semiHidden/>
    <w:rsid w:val="00C00B3C"/>
    <w:rPr>
      <w:color w:val="808080"/>
      <w:bdr w:color="auto" w:space="0" w:sz="0" w:val="none"/>
      <w:shd w:color="auto" w:fill="auto" w:val="clear"/>
    </w:rPr>
  </w:style>
  <w:style w:customStyle="1" w:styleId="eSPISCCParagraphDefaultFont" w:type="character">
    <w:name w:val="eSPIS_CC_Paragraph Default Font"/>
    <w:basedOn w:val="Zadanifontodlomka"/>
    <w:rsid w:val="00C00B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0B3C"/>
    <w:rPr>
      <w:bdr w:color="auto" w:space="0" w:sz="0" w:val="none"/>
      <w:shd w:color="auto" w:fill="FFFFCC" w:val="clear"/>
      <w:lang w:val="hr-HR"/>
    </w:rPr>
  </w:style>
  <w:style w:customStyle="1" w:styleId="PozadinaSvijetloCrvena" w:type="character">
    <w:name w:val="Pozadina_SvijetloCrvena"/>
    <w:basedOn w:val="eSPISCCParagraphDefaultFont"/>
    <w:rsid w:val="00C00B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0B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46032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St-79/2013-99</izvorni_sadrzaj>
    <derivirana_varijabla naziv="DomainObject.Oznaka_1">St-79/2013-99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2013.</izvorni_sadrzaj>
    <derivirana_varijabla naziv="DomainObject.Predmet.DatumOsnivanja_1">24.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St-79/2013</izvorni_sadrzaj>
    <derivirana_varijabla naziv="DomainObject.Predmet.OznakaBroj_1">St-79/2013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OMEGA-TRADE d.o.o. za proizvodnju, promet i usluge zastupanog po punomoćniku ILIJA BALAĆ</izvorni_sadrzaj>
    <derivirana_varijabla naziv="DomainObject.Predmet.ProtustrankaFormated_1">  OMEGA-TRADE d.o.o. za proizvodnju, promet i usluge zastupanog po punomoćniku ILIJA BALAĆ</derivirana_varijabla>
  </DomainObject.Predmet.ProtustrankaFormated>
  <DomainObject.Predmet.ProtustrankaFormatedOIB>
    <izvorni_sadrzaj>  OMEGA-TRADE d.o.o. za proizvodnju, promet i usluge, OIB 75386768461 zastupanog po punomoćniku ILIJA BALAĆ</izvorni_sadrzaj>
    <derivirana_varijabla naziv="DomainObject.Predmet.ProtustrankaFormatedOIB_1">  OMEGA-TRADE d.o.o. za proizvodnju, promet i usluge, OIB 75386768461 zastupanog po punomoćniku ILIJA BALAĆ</derivirana_varijabla>
  </DomainObject.Predmet.ProtustrankaFormatedOIB>
  <DomainObject.Predmet.ProtustrankaFormatedWithAdress>
    <izvorni_sadrzaj> OMEGA-TRADE d.o.o. za proizvodnju, promet i usluge, Sunekova 130, 10000 Zagreb zastupanog po punomoćniku ILIJA BALAĆ</izvorni_sadrzaj>
    <derivirana_varijabla naziv="DomainObject.Predmet.ProtustrankaFormatedWithAdress_1"> OMEGA-TRADE d.o.o. za proizvodnju, promet i usluge, Sunekova 130, 10000 Zagreb zastupanog po punomoćniku ILIJA BALAĆ</derivirana_varijabla>
  </DomainObject.Predmet.ProtustrankaFormatedWithAdress>
  <DomainObject.Predmet.ProtustrankaFormatedWithAdressOIB>
    <izvorni_sadrzaj> OMEGA-TRADE d.o.o. za proizvodnju, promet i usluge, OIB 75386768461, Sunekova 130, 10000 Zagreb zastupanog po punomoćniku ILIJA BALAĆ</izvorni_sadrzaj>
    <derivirana_varijabla naziv="DomainObject.Predmet.ProtustrankaFormatedWithAdressOIB_1"> OMEGA-TRADE d.o.o. za proizvodnju, promet i usluge, OIB 75386768461, Sunekova 130, 10000 Zagreb zastupanog po punomoćniku ILIJA BALAĆ</derivirana_varijabla>
  </DomainObject.Predmet.ProtustrankaFormatedWithAdressOIB>
  <DomainObject.Predmet.ProtustrankaWithAdress>
    <izvorni_sadrzaj>OMEGA-TRADE d.o.o. za proizvodnju, promet i usluge Sunekova 130, 10000 Zagreb</izvorni_sadrzaj>
    <derivirana_varijabla naziv="DomainObject.Predmet.ProtustrankaWithAdress_1">OMEGA-TRADE d.o.o. za proizvodnju, promet i usluge Sunekova 130, 10000 Zagreb</derivirana_varijabla>
  </DomainObject.Predmet.ProtustrankaWithAdress>
  <DomainObject.Predmet.ProtustrankaWithAdressOIB>
    <izvorni_sadrzaj>OMEGA-TRADE d.o.o. za proizvodnju, promet i usluge, OIB 75386768461, Sunekova 130, 10000 Zagreb</izvorni_sadrzaj>
    <derivirana_varijabla naziv="DomainObject.Predmet.ProtustrankaWithAdressOIB_1">OMEGA-TRADE d.o.o. za proizvodnju, promet i usluge, OIB 75386768461, Sunekova 130, 10000 Zagreb</derivirana_varijabla>
  </DomainObject.Predmet.ProtustrankaWithAdressOIB>
  <DomainObject.Predmet.ProtustrankaNazivFormated>
    <izvorni_sadrzaj>OMEGA-TRADE d.o.o. za proizvodnju, promet i usluge</izvorni_sadrzaj>
    <derivirana_varijabla naziv="DomainObject.Predmet.ProtustrankaNazivFormated_1">OMEGA-TRADE d.o.o. za proizvodnju, promet i usluge</derivirana_varijabla>
  </DomainObject.Predmet.ProtustrankaNazivFormated>
  <DomainObject.Predmet.ProtustrankaNazivFormatedOIB>
    <izvorni_sadrzaj>OMEGA-TRADE d.o.o. za proizvodnju, promet i usluge, OIB 75386768461</izvorni_sadrzaj>
    <derivirana_varijabla naziv="DomainObject.Predmet.ProtustrankaNazivFormatedOIB_1">OMEGA-TRADE d.o.o. za proizvodnju, promet i usluge, OIB 75386768461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 DIONIČKO DRUŠTVO zastupanog po punomoćniku OD SUIĆ &amp; ŠKUNCA d.o.o.; UGO ŠARIĆ trgovina i usluge, d.o.o.; HUDEK-TRGOTRANS društvo s ograničenom odgovornošću</izvorni_sadrzaj>
    <derivirana_varijabla naziv="DomainObject.Predmet.StrankaFormated_1">  PRIVREDNA BANKA ZAGREB - DIONIČKO DRUŠTVO zastupanog po punomoćniku OD SUIĆ &amp; ŠKUNCA d.o.o.; UGO ŠARIĆ trgovina i usluge, d.o.o.; HUDEK-TRGOTRANS društvo s ograničenom odgovornošću</derivirana_varijabla>
  </DomainObject.Predmet.StrankaFormated>
  <DomainObject.Predmet.StrankaFormatedOIB>
    <izvorni_sadrzaj>  PRIVREDNA BANKA ZAGREB - DIONIČKO DRUŠTVO, OIB 02535697732 zastupanog po punomoćniku OD SUIĆ &amp; ŠKUNCA d.o.o.; UGO ŠARIĆ trgovina i usluge, d.o.o., OIB 64056166637; HUDEK-TRGOTRANS društvo s ograničenom odgovornošću, OIB 66718146008</izvorni_sadrzaj>
    <derivirana_varijabla naziv="DomainObject.Predmet.StrankaFormatedOIB_1">  PRIVREDNA BANKA ZAGREB - DIONIČKO DRUŠTVO, OIB 02535697732 zastupanog po punomoćniku OD SUIĆ &amp; ŠKUNCA d.o.o.; UGO ŠARIĆ trgovina i usluge, d.o.o., OIB 64056166637; HUDEK-TRGOTRANS društvo s ograničenom odgovornošću, OIB 66718146008</derivirana_varijabla>
  </DomainObject.Predmet.StrankaFormatedOIB>
  <DomainObject.Predmet.StrankaFormatedWithAdress>
    <izvorni_sadrzaj> PRIVREDNA BANKA ZAGREB - DIONIČKO DRUŠTVO, Račkoga 6, 10000 Zagreb zastupanog po punomoćniku OD SUIĆ &amp; ŠKUNCA d.o.o.; UGO ŠARIĆ trgovina i usluge, d.o.o., Slavonska avenija 26/14, 10000 Zagreb; HUDEK-TRGOTRANS društvo s ograničenom odgovornošću, Biljevec 77, 42243 Biljevec</izvorni_sadrzaj>
    <derivirana_varijabla naziv="DomainObject.Predmet.StrankaFormatedWithAdress_1"> PRIVREDNA BANKA ZAGREB - DIONIČKO DRUŠTVO, Račkoga 6, 10000 Zagreb zastupanog po punomoćniku OD SUIĆ &amp; ŠKUNCA d.o.o.; UGO ŠARIĆ trgovina i usluge, d.o.o., Slavonska avenija 26/14, 10000 Zagreb; HUDEK-TRGOTRANS društvo s ograničenom odgovornošću, Biljevec 77, 42243 Biljevec</derivirana_varijabla>
  </DomainObject.Predmet.StrankaFormatedWithAdress>
  <DomainObject.Predmet.StrankaFormatedWithAdressOIB>
    <izvorni_sadrzaj> PRIVREDNA BANKA ZAGREB - DIONIČKO DRUŠTVO, OIB 02535697732, Račkoga 6, 10000 Zagreb zastupanog po punomoćniku OD SUIĆ &amp; ŠKUNCA d.o.o.; UGO ŠARIĆ trgovina i usluge, d.o.o., OIB 64056166637, Slavonska avenija 26/14, 10000 Zagreb; HUDEK-TRGOTRANS društvo s ograničenom odgovornošću, OIB 66718146008, Biljevec 77, 42243 Biljevec</izvorni_sadrzaj>
    <derivirana_varijabla naziv="DomainObject.Predmet.StrankaFormatedWithAdressOIB_1"> PRIVREDNA BANKA ZAGREB - DIONIČKO DRUŠTVO, OIB 02535697732, Račkoga 6, 10000 Zagreb zastupanog po punomoćniku OD SUIĆ &amp; ŠKUNCA d.o.o.; UGO ŠARIĆ trgovina i usluge, d.o.o., OIB 64056166637, Slavonska avenija 26/14, 10000 Zagreb; HUDEK-TRGOTRANS društvo s ograničenom odgovornošću, OIB 66718146008, Biljevec 77, 42243 Biljevec</derivirana_varijabla>
  </DomainObject.Predmet.StrankaFormatedWithAdressOIB>
  <DomainObject.Predmet.StrankaWithAdress>
    <izvorni_sadrzaj>PRIVREDNA BANKA ZAGREB - DIONIČKO DRUŠTVO Račkoga 6,10000 Zagreb,UGO ŠARIĆ trgovina i usluge, d.o.o. Slavonska avenija 26/14,10000 Zagreb,HUDEK-TRGOTRANS društvo s ograničenom odgovornošću Biljevec 77,42243 Biljevec</izvorni_sadrzaj>
    <derivirana_varijabla naziv="DomainObject.Predmet.StrankaWithAdress_1">PRIVREDNA BANKA ZAGREB - DIONIČKO DRUŠTVO Račkoga 6,10000 Zagreb,UGO ŠARIĆ trgovina i usluge, d.o.o. Slavonska avenija 26/14,10000 Zagreb,HUDEK-TRGOTRANS društvo s ograničenom odgovornošću Biljevec 77,42243 Biljevec</derivirana_varijabla>
  </DomainObject.Predmet.StrankaWithAdress>
  <DomainObject.Predmet.StrankaWithAdressOIB>
    <izvorni_sadrzaj>PRIVREDNA BANKA ZAGREB - DIONIČKO DRUŠTVO, OIB 02535697732, Račkoga 6,10000 Zagreb,UGO ŠARIĆ trgovina i usluge, d.o.o., OIB 64056166637, Slavonska avenija 26/14,10000 Zagreb,HUDEK-TRGOTRANS društvo s ograničenom odgovornošću, OIB 66718146008, Biljevec 77,42243 Biljevec</izvorni_sadrzaj>
    <derivirana_varijabla naziv="DomainObject.Predmet.StrankaWithAdressOIB_1">PRIVREDNA BANKA ZAGREB - DIONIČKO DRUŠTVO, OIB 02535697732, Račkoga 6,10000 Zagreb,UGO ŠARIĆ trgovina i usluge, d.o.o., OIB 64056166637, Slavonska avenija 26/14,10000 Zagreb,HUDEK-TRGOTRANS društvo s ograničenom odgovornošću, OIB 66718146008, Biljevec 77,42243 Biljevec</derivirana_varijabla>
  </DomainObject.Predmet.StrankaWithAdressOIB>
  <DomainObject.Predmet.StrankaNazivFormated>
    <izvorni_sadrzaj>PRIVREDNA BANKA ZAGREB - DIONIČKO DRUŠTVO,UGO ŠARIĆ trgovina i usluge, d.o.o.,HUDEK-TRGOTRANS društvo s ograničenom odgovornošću</izvorni_sadrzaj>
    <derivirana_varijabla naziv="DomainObject.Predmet.StrankaNazivFormated_1">PRIVREDNA BANKA ZAGREB - DIONIČKO DRUŠTVO,UGO ŠARIĆ trgovina i usluge, d.o.o.,HUDEK-TRGOTRANS društvo s ograničenom odgovornošću</derivirana_varijabla>
  </DomainObject.Predmet.StrankaNazivFormated>
  <DomainObject.Predmet.StrankaNazivFormatedOIB>
    <izvorni_sadrzaj>PRIVREDNA BANKA ZAGREB - DIONIČKO DRUŠTVO, OIB 02535697732,UGO ŠARIĆ trgovina i usluge, d.o.o., OIB 64056166637,HUDEK-TRGOTRANS društvo s ograničenom odgovornošću, OIB 66718146008</izvorni_sadrzaj>
    <derivirana_varijabla naziv="DomainObject.Predmet.StrankaNazivFormatedOIB_1">PRIVREDNA BANKA ZAGREB - DIONIČKO DRUŠTVO, OIB 02535697732,UGO ŠARIĆ trgovina i usluge, d.o.o., OIB 64056166637,HUDEK-TRGOTRANS društvo s ograničenom odgovornošću, OIB 66718146008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PRIVREDNA BANKA ZAGREB - DIONIČKO DRUŠTVO zastupanog po punomoćniku OD SUIĆ &amp; ŠKUNCA d.o.o.</item>
      <item>UGO ŠARIĆ trgovina i usluge, d.o.o.</item>
      <item>HUDEK-TRGOTRANS društvo s ograničenom odgovornošću</item>
    </izvorni_sadrzaj>
    <derivirana_varijabla naziv="DomainObject.Predmet.StrankaListFormated_1">
      <item>PRIVREDNA BANKA ZAGREB - DIONIČKO DRUŠTVO zastupanog po punomoćniku OD SUIĆ &amp; ŠKUNCA d.o.o.</item>
      <item>UGO ŠARIĆ trgovina i usluge, d.o.o.</item>
      <item>HUDEK-TRGOTRANS društvo s ograničenom odgovornošću</item>
    </derivirana_varijabla>
  </DomainObject.Predmet.StrankaListFormated>
  <DomainObject.Predmet.StrankaListFormatedOIB>
    <izvorni_sadrzaj>
      <item>PRIVREDNA BANKA ZAGREB - DIONIČKO DRUŠTVO, OIB 02535697732 zastupanog po punomoćniku OD SUIĆ &amp; ŠKUNCA d.o.o.</item>
      <item>UGO ŠARIĆ trgovina i usluge, d.o.o., OIB 64056166637</item>
      <item>HUDEK-TRGOTRANS društvo s ograničenom odgovornošću, OIB 66718146008</item>
    </izvorni_sadrzaj>
    <derivirana_varijabla naziv="DomainObject.Predmet.StrankaListFormatedOIB_1">
      <item>PRIVREDNA BANKA ZAGREB - DIONIČKO DRUŠTVO, OIB 02535697732 zastupanog po punomoćniku OD SUIĆ &amp; ŠKUNCA d.o.o.</item>
      <item>UGO ŠARIĆ trgovina i usluge, d.o.o., OIB 64056166637</item>
      <item>HUDEK-TRGOTRANS društvo s ograničenom odgovornošću, OIB 66718146008</item>
    </derivirana_varijabla>
  </DomainObject.Predmet.StrankaListFormatedOIB>
  <DomainObject.Predmet.StrankaListFormatedWithAdress>
    <izvorni_sadrzaj>
      <item>PRIVREDNA BANKA ZAGREB - DIONIČKO DRUŠTVO, Račkoga 6, 10000 Zagreb zastupanog po punomoćniku OD SUIĆ &amp; ŠKUNCA d.o.o.</item>
      <item>UGO ŠARIĆ trgovina i usluge, d.o.o., Slavonska avenija 26/14, 10000 Zagreb</item>
      <item>HUDEK-TRGOTRANS društvo s ograničenom odgovornošću, Biljevec 77, 42243 Biljevec</item>
    </izvorni_sadrzaj>
    <derivirana_varijabla naziv="DomainObject.Predmet.StrankaListFormatedWithAdress_1">
      <item>PRIVREDNA BANKA ZAGREB - DIONIČKO DRUŠTVO, Račkoga 6, 10000 Zagreb zastupanog po punomoćniku OD SUIĆ &amp; ŠKUNCA d.o.o.</item>
      <item>UGO ŠARIĆ trgovina i usluge, d.o.o., Slavonska avenija 26/14, 10000 Zagreb</item>
      <item>HUDEK-TRGOTRANS društvo s ograničenom odgovornošću, Biljevec 77, 42243 Biljevec</item>
    </derivirana_varijabla>
  </DomainObject.Predmet.StrankaListFormatedWithAdress>
  <DomainObject.Predmet.StrankaListFormatedWithAdressOIB>
    <izvorni_sadrzaj>
      <item>PRIVREDNA BANKA ZAGREB - DIONIČKO DRUŠTVO, OIB 02535697732, Račkoga 6, 10000 Zagreb zastupanog po punomoćniku OD SUIĆ &amp; ŠKUNCA d.o.o.</item>
      <item>UGO ŠARIĆ trgovina i usluge, d.o.o., OIB 64056166637, Slavonska avenija 26/14, 10000 Zagreb</item>
      <item>HUDEK-TRGOTRANS društvo s ograničenom odgovornošću, OIB 66718146008, Biljevec 77, 42243 Biljevec</item>
    </izvorni_sadrzaj>
    <derivirana_varijabla naziv="DomainObject.Predmet.StrankaListFormatedWithAdressOIB_1">
      <item>PRIVREDNA BANKA ZAGREB - DIONIČKO DRUŠTVO, OIB 02535697732, Račkoga 6, 10000 Zagreb zastupanog po punomoćniku OD SUIĆ &amp; ŠKUNCA d.o.o.</item>
      <item>UGO ŠARIĆ trgovina i usluge, d.o.o., OIB 64056166637, Slavonska avenija 26/14, 10000 Zagreb</item>
      <item>HUDEK-TRGOTRANS društvo s ograničenom odgovornošću, OIB 66718146008, Biljevec 77, 42243 Biljevec</item>
    </derivirana_varijabla>
  </DomainObject.Predmet.StrankaListFormatedWithAdressOIB>
  <DomainObject.Predmet.StrankaListNazivFormated>
    <izvorni_sadrzaj>
      <item>PRIVREDNA BANKA ZAGREB - DIONIČKO DRUŠTVO</item>
      <item>UGO ŠARIĆ trgovina i usluge, d.o.o.</item>
      <item>HUDEK-TRGOTRANS društvo s ograničenom odgovornošću</item>
    </izvorni_sadrzaj>
    <derivirana_varijabla naziv="DomainObject.Predmet.StrankaListNazivFormated_1">
      <item>PRIVREDNA BANKA ZAGREB - DIONIČKO DRUŠTVO</item>
      <item>UGO ŠARIĆ trgovina i usluge, d.o.o.</item>
      <item>HUDEK-TRGOTRANS društvo s ograničenom odgovornošću</item>
    </derivirana_varijabla>
  </DomainObject.Predmet.StrankaListNazivFormated>
  <DomainObject.Predmet.StrankaListNazivFormatedOIB>
    <izvorni_sadrzaj>
      <item>PRIVREDNA BANKA ZAGREB - DIONIČKO DRUŠTVO, OIB 02535697732</item>
      <item>UGO ŠARIĆ trgovina i usluge, d.o.o., OIB 64056166637</item>
      <item>HUDEK-TRGOTRANS društvo s ograničenom odgovornošću, OIB 66718146008</item>
    </izvorni_sadrzaj>
    <derivirana_varijabla naziv="DomainObject.Predmet.StrankaListNazivFormatedOIB_1">
      <item>PRIVREDNA BANKA ZAGREB - DIONIČKO DRUŠTVO, OIB 02535697732</item>
      <item>UGO ŠARIĆ trgovina i usluge, d.o.o., OIB 64056166637</item>
      <item>HUDEK-TRGOTRANS društvo s ograničenom odgovornošću, OIB 66718146008</item>
    </derivirana_varijabla>
  </DomainObject.Predmet.StrankaListNazivFormatedOIB>
  <DomainObject.Predmet.ProtuStrankaListFormated>
    <izvorni_sadrzaj>
      <item>OMEGA-TRADE d.o.o. za proizvodnju, promet i usluge zastupanog po punomoćniku ILIJA BALAĆ</item>
    </izvorni_sadrzaj>
    <derivirana_varijabla naziv="DomainObject.Predmet.ProtuStrankaListFormated_1">
      <item>OMEGA-TRADE d.o.o. za proizvodnju, promet i usluge zastupanog po punomoćniku ILIJA BALAĆ</item>
    </derivirana_varijabla>
  </DomainObject.Predmet.ProtuStrankaListFormated>
  <DomainObject.Predmet.ProtuStrankaListFormatedOIB>
    <izvorni_sadrzaj>
      <item>OMEGA-TRADE d.o.o. za proizvodnju, promet i usluge, OIB 75386768461 zastupanog po punomoćniku ILIJA BALAĆ</item>
    </izvorni_sadrzaj>
    <derivirana_varijabla naziv="DomainObject.Predmet.ProtuStrankaListFormatedOIB_1">
      <item>OMEGA-TRADE d.o.o. za proizvodnju, promet i usluge, OIB 75386768461 zastupanog po punomoćniku ILIJA BALAĆ</item>
    </derivirana_varijabla>
  </DomainObject.Predmet.ProtuStrankaListFormatedOIB>
  <DomainObject.Predmet.ProtuStrankaListFormatedWithAdress>
    <izvorni_sadrzaj>
      <item>OMEGA-TRADE d.o.o. za proizvodnju, promet i usluge, Sunekova 130, 10000 Zagreb zastupanog po punomoćniku ILIJA BALAĆ</item>
    </izvorni_sadrzaj>
    <derivirana_varijabla naziv="DomainObject.Predmet.ProtuStrankaListFormatedWithAdress_1">
      <item>OMEGA-TRADE d.o.o. za proizvodnju, promet i usluge, Sunekova 130, 10000 Zagreb zastupanog po punomoćniku ILIJA BALAĆ</item>
    </derivirana_varijabla>
  </DomainObject.Predmet.ProtuStrankaListFormatedWithAdress>
  <DomainObject.Predmet.ProtuStrankaListFormatedWithAdressOIB>
    <izvorni_sadrzaj>
      <item>OMEGA-TRADE d.o.o. za proizvodnju, promet i usluge, OIB 75386768461, Sunekova 130, 10000 Zagreb zastupanog po punomoćniku ILIJA BALAĆ</item>
    </izvorni_sadrzaj>
    <derivirana_varijabla naziv="DomainObject.Predmet.ProtuStrankaListFormatedWithAdressOIB_1">
      <item>OMEGA-TRADE d.o.o. za proizvodnju, promet i usluge, OIB 75386768461, Sunekova 130, 10000 Zagreb zastupanog po punomoćniku ILIJA BALAĆ</item>
    </derivirana_varijabla>
  </DomainObject.Predmet.ProtuStrankaListFormatedWithAdressOIB>
  <DomainObject.Predmet.ProtuStrankaListNazivFormated>
    <izvorni_sadrzaj>
      <item>OMEGA-TRADE d.o.o. za proizvodnju, promet i usluge</item>
    </izvorni_sadrzaj>
    <derivirana_varijabla naziv="DomainObject.Predmet.ProtuStrankaListNazivFormated_1">
      <item>OMEGA-TRADE d.o.o. za proizvodnju, promet i usluge</item>
    </derivirana_varijabla>
  </DomainObject.Predmet.ProtuStrankaListNazivFormated>
  <DomainObject.Predmet.ProtuStrankaListNazivFormatedOIB>
    <izvorni_sadrzaj>
      <item>OMEGA-TRADE d.o.o. za proizvodnju, promet i usluge, OIB 75386768461</item>
    </izvorni_sadrzaj>
    <derivirana_varijabla naziv="DomainObject.Predmet.ProtuStrankaListNazivFormatedOIB_1">
      <item>OMEGA-TRADE d.o.o. za proizvodnju, promet i usluge, OIB 75386768461</item>
    </derivirana_varijabla>
  </DomainObject.Predmet.ProtuStrankaListNazivFormatedOIB>
  <DomainObject.Predmet.OstaliListFormated>
    <izvorni_sadrzaj>
      <item>OD SUIĆ &amp; ŠKUNCA d.o.o. punomoćnik sudionika u postupku PRIVREDNA BANKA ZAGREB - DIONIČKO DRUŠTVO</item>
      <item>FINA ZAGREB</item>
      <item>Ministarstvo financija RH,Porezna uprava Zagreb</item>
      <item>ILIJA BALAĆ punomoćnik sudionika u postupku OMEGA-TRADE d.o.o. za proizvodnju, promet i usluge</item>
      <item>PRIVREDNA BANKA ZAGREB d.d.</item>
      <item>Zdravko Mitak</item>
      <item>ERSTE&amp;STEIERMÄRKISCHE BANKA dioničko društvo</item>
      <item>MAĐARIĆ &amp; LUI - odvjetničko društvo d.o.o.</item>
    </izvorni_sadrzaj>
    <derivirana_varijabla naziv="DomainObject.Predmet.OstaliListFormated_1">
      <item>OD SUIĆ &amp; ŠKUNCA d.o.o. punomoćnik sudionika u postupku PRIVREDNA BANKA ZAGREB - DIONIČKO DRUŠTVO</item>
      <item>FINA ZAGREB</item>
      <item>Ministarstvo financija RH,Porezna uprava Zagreb</item>
      <item>ILIJA BALAĆ punomoćnik sudionika u postupku OMEGA-TRADE d.o.o. za proizvodnju, promet i usluge</item>
      <item>PRIVREDNA BANKA ZAGREB d.d.</item>
      <item>Zdravko Mitak</item>
      <item>ERSTE&amp;STEIERMÄRKISCHE BANKA dioničko društvo</item>
      <item>MAĐARIĆ &amp; LUI - odvjetničko društvo d.o.o.</item>
    </derivirana_varijabla>
  </DomainObject.Predmet.OstaliListFormated>
  <DomainObject.Predmet.OstaliListFormatedOIB>
    <izvorni_sadrzaj>
      <item>OD SUIĆ &amp; ŠKUNCA d.o.o., OIB 44213507122 punomoćnik sudionika u postupku PRIVREDNA BANKA ZAGREB - DIONIČKO DRUŠTVO</item>
      <item>FINA ZAGREB, OIB 85821130368</item>
      <item>Ministarstvo financija RH,Porezna uprava Zagreb, OIB 18683136487</item>
      <item>ILIJA BALAĆ punomoćnik sudionika u postupku OMEGA-TRADE d.o.o. za proizvodnju, promet i usluge</item>
      <item>PRIVREDNA BANKA ZAGREB d.d., OIB 02535697732</item>
      <item>Zdravko Mitak, OIB 25916717450</item>
      <item>ERSTE&amp;STEIERMÄRKISCHE BANKA dioničko društvo, OIB 23057039320</item>
      <item>MAĐARIĆ &amp; LUI - odvjetničko društvo d.o.o., OIB 27355904472</item>
    </izvorni_sadrzaj>
    <derivirana_varijabla naziv="DomainObject.Predmet.OstaliListFormatedOIB_1">
      <item>OD SUIĆ &amp; ŠKUNCA d.o.o., OIB 44213507122 punomoćnik sudionika u postupku PRIVREDNA BANKA ZAGREB - DIONIČKO DRUŠTVO</item>
      <item>FINA ZAGREB, OIB 85821130368</item>
      <item>Ministarstvo financija RH,Porezna uprava Zagreb, OIB 18683136487</item>
      <item>ILIJA BALAĆ punomoćnik sudionika u postupku OMEGA-TRADE d.o.o. za proizvodnju, promet i usluge</item>
      <item>PRIVREDNA BANKA ZAGREB d.d., OIB 02535697732</item>
      <item>Zdravko Mitak, OIB 25916717450</item>
      <item>ERSTE&amp;STEIERMÄRKISCHE BANKA dioničko društvo, OIB 23057039320</item>
      <item>MAĐARIĆ &amp; LUI - odvjetničko društvo d.o.o., OIB 27355904472</item>
    </derivirana_varijabla>
  </DomainObject.Predmet.OstaliListFormatedOIB>
  <DomainObject.Predmet.OstaliListFormatedWithAdress>
    <izvorni_sadrzaj>
      <item>OD SUIĆ &amp; ŠKUNCA d.o.o., DOMAGOJEVA 14, 10000 Zagreb punomoćnik sudionika u postupku PRIVREDNA BANKA ZAGREB - DIONIČKO DRUŠTVO</item>
      <item>FINA ZAGREB</item>
      <item>Ministarstvo financija RH,Porezna uprava Zagreb, Av. Dubrovnik 32, 10000 Zagreb</item>
      <item>ILIJA BALAĆ, Plitvička 69, 53250 Donji Lapac punomoćnik sudionika u postupku OMEGA-TRADE d.o.o. za proizvodnju, promet i usluge</item>
      <item>PRIVREDNA BANKA ZAGREB d.d., Račkoga 6, 10000 Zagreb</item>
      <item>Zdravko Mitak, Zelenjak 53, 10000 Zagreb</item>
      <item>ERSTE&amp;STEIERMÄRKISCHE BANKA dioničko društvo, Jadranski Trg 3/a, 51000 Rijeka</item>
      <item>MAĐARIĆ &amp; LUI - odvjetničko društvo d.o.o., Ilica 191F , 10000 Zagreb</item>
    </izvorni_sadrzaj>
    <derivirana_varijabla naziv="DomainObject.Predmet.OstaliListFormatedWithAdress_1">
      <item>OD SUIĆ &amp; ŠKUNCA d.o.o., DOMAGOJEVA 14, 10000 Zagreb punomoćnik sudionika u postupku PRIVREDNA BANKA ZAGREB - DIONIČKO DRUŠTVO</item>
      <item>FINA ZAGREB</item>
      <item>Ministarstvo financija RH,Porezna uprava Zagreb, Av. Dubrovnik 32, 10000 Zagreb</item>
      <item>ILIJA BALAĆ, Plitvička 69, 53250 Donji Lapac punomoćnik sudionika u postupku OMEGA-TRADE d.o.o. za proizvodnju, promet i usluge</item>
      <item>PRIVREDNA BANKA ZAGREB d.d., Račkoga 6, 10000 Zagreb</item>
      <item>Zdravko Mitak, Zelenjak 53, 10000 Zagreb</item>
      <item>ERSTE&amp;STEIERMÄRKISCHE BANKA dioničko društvo, Jadranski Trg 3/a, 51000 Rijeka</item>
      <item>MAĐARIĆ &amp; LUI - odvjetničko društvo d.o.o., Ilica 191F , 10000 Zagreb</item>
    </derivirana_varijabla>
  </DomainObject.Predmet.OstaliListFormatedWithAdress>
  <DomainObject.Predmet.OstaliListFormatedWithAdressOIB>
    <izvorni_sadrzaj>
      <item>OD SUIĆ &amp; ŠKUNCA d.o.o., OIB 44213507122, DOMAGOJEVA 14, 10000 Zagreb punomoćnik sudionika u postupku PRIVREDNA BANKA ZAGREB - DIONIČKO DRUŠTVO</item>
      <item>FINA ZAGREB, OIB 85821130368</item>
      <item>Ministarstvo financija RH,Porezna uprava Zagreb, OIB 18683136487, Av. Dubrovnik 32, 10000 Zagreb</item>
      <item>ILIJA BALAĆ, Plitvička 69, 53250 Donji Lapac punomoćnik sudionika u postupku OMEGA-TRADE d.o.o. za proizvodnju, promet i usluge</item>
      <item>PRIVREDNA BANKA ZAGREB d.d., OIB 02535697732, Račkoga 6, 10000 Zagreb</item>
      <item>Zdravko Mitak, OIB 25916717450, Zelenjak 53, 10000 Zagreb</item>
      <item>ERSTE&amp;STEIERMÄRKISCHE BANKA dioničko društvo, OIB 23057039320, Jadranski Trg 3/a, 51000 Rijeka</item>
      <item>MAĐARIĆ &amp; LUI - odvjetničko društvo d.o.o., OIB 27355904472, Ilica 191F , 10000 Zagreb</item>
    </izvorni_sadrzaj>
    <derivirana_varijabla naziv="DomainObject.Predmet.OstaliListFormatedWithAdressOIB_1">
      <item>OD SUIĆ &amp; ŠKUNCA d.o.o., OIB 44213507122, DOMAGOJEVA 14, 10000 Zagreb punomoćnik sudionika u postupku PRIVREDNA BANKA ZAGREB - DIONIČKO DRUŠTVO</item>
      <item>FINA ZAGREB, OIB 85821130368</item>
      <item>Ministarstvo financija RH,Porezna uprava Zagreb, OIB 18683136487, Av. Dubrovnik 32, 10000 Zagreb</item>
      <item>ILIJA BALAĆ, Plitvička 69, 53250 Donji Lapac punomoćnik sudionika u postupku OMEGA-TRADE d.o.o. za proizvodnju, promet i usluge</item>
      <item>PRIVREDNA BANKA ZAGREB d.d., OIB 02535697732, Račkoga 6, 10000 Zagreb</item>
      <item>Zdravko Mitak, OIB 25916717450, Zelenjak 53, 10000 Zagreb</item>
      <item>ERSTE&amp;STEIERMÄRKISCHE BANKA dioničko društvo, OIB 23057039320, Jadranski Trg 3/a, 51000 Rijeka</item>
      <item>MAĐARIĆ &amp; LUI - odvjetničko društvo d.o.o., OIB 27355904472, Ilica 191F , 10000 Zagreb</item>
    </derivirana_varijabla>
  </DomainObject.Predmet.OstaliListFormatedWithAdressOIB>
  <DomainObject.Predmet.OstaliListNazivFormated>
    <izvorni_sadrzaj>
      <item>OD SUIĆ &amp; ŠKUNCA d.o.o.</item>
      <item>FINA ZAGREB</item>
      <item>Ministarstvo financija RH,Porezna uprava Zagreb</item>
      <item>ILIJA BALAĆ</item>
      <item>PRIVREDNA BANKA ZAGREB d.d.</item>
      <item>Zdravko Mitak</item>
      <item>ERSTE&amp;STEIERMÄRKISCHE BANKA dioničko društvo</item>
      <item>MAĐARIĆ &amp; LUI - odvjetničko društvo d.o.o.</item>
    </izvorni_sadrzaj>
    <derivirana_varijabla naziv="DomainObject.Predmet.OstaliListNazivFormated_1">
      <item>OD SUIĆ &amp; ŠKUNCA d.o.o.</item>
      <item>FINA ZAGREB</item>
      <item>Ministarstvo financija RH,Porezna uprava Zagreb</item>
      <item>ILIJA BALAĆ</item>
      <item>PRIVREDNA BANKA ZAGREB d.d.</item>
      <item>Zdravko Mitak</item>
      <item>ERSTE&amp;STEIERMÄRKISCHE BANKA dioničko društvo</item>
      <item>MAĐARIĆ &amp; LUI - odvjetničko društvo d.o.o.</item>
    </derivirana_varijabla>
  </DomainObject.Predmet.OstaliListNazivFormated>
  <DomainObject.Predmet.OstaliListNazivFormatedOIB>
    <izvorni_sadrzaj>
      <item>OD SUIĆ &amp; ŠKUNCA d.o.o., OIB 44213507122</item>
      <item>FINA ZAGREB, OIB 85821130368</item>
      <item>Ministarstvo financija RH,Porezna uprava Zagreb, OIB 18683136487</item>
      <item>ILIJA BALAĆ</item>
      <item>PRIVREDNA BANKA ZAGREB d.d., OIB 02535697732</item>
      <item>Zdravko Mitak, OIB 25916717450</item>
      <item>ERSTE&amp;STEIERMÄRKISCHE BANKA dioničko društvo, OIB 23057039320</item>
      <item>MAĐARIĆ &amp; LUI - odvjetničko društvo d.o.o., OIB 27355904472</item>
    </izvorni_sadrzaj>
    <derivirana_varijabla naziv="DomainObject.Predmet.OstaliListNazivFormatedOIB_1">
      <item>OD SUIĆ &amp; ŠKUNCA d.o.o., OIB 44213507122</item>
      <item>FINA ZAGREB, OIB 85821130368</item>
      <item>Ministarstvo financija RH,Porezna uprava Zagreb, OIB 18683136487</item>
      <item>ILIJA BALAĆ</item>
      <item>PRIVREDNA BANKA ZAGREB d.d., OIB 02535697732</item>
      <item>Zdravko Mitak, OIB 25916717450</item>
      <item>ERSTE&amp;STEIERMÄRKISCHE BANKA dioničko društvo, OIB 23057039320</item>
      <item>MAĐARIĆ &amp; LUI - odvjetničko društvo d.o.o., OIB 27355904472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2017.</izvorni_sadrzaj>
    <derivirana_varijabla naziv="DomainObject.Datum_1">16. lipnja 2017.</derivirana_varijabla>
  </DomainObject.Datum>
  <DomainObject.PoslovniBrojDokumenta>
    <izvorni_sadrzaj/>
    <derivirana_varijabla naziv="DomainObject.PoslovniBrojDokumenta_1"/>
  </DomainObject.PoslovniBrojDokumenta>
  <DomainObject.Predmet.StrankaIDrugi>
    <izvorni_sadrzaj>PRIVREDNA BANKA ZAGREB - DIONIČKO DRUŠTVO i dr.</izvorni_sadrzaj>
    <derivirana_varijabla naziv="DomainObject.Predmet.StrankaIDrugi_1">PRIVREDNA BANKA ZAGREB - DIONIČKO DRUŠTVO i dr.</derivirana_varijabla>
  </DomainObject.Predmet.StrankaIDrugi>
  <DomainObject.Predmet.ProtustrankaIDrugi>
    <izvorni_sadrzaj>OMEGA-TRADE d.o.o. za proizvodnju, promet i usluge</izvorni_sadrzaj>
    <derivirana_varijabla naziv="DomainObject.Predmet.ProtustrankaIDrugi_1">OMEGA-TRADE d.o.o. za proizvodnju, promet i usluge</derivirana_varijabla>
  </DomainObject.Predmet.ProtustrankaIDrugi>
  <DomainObject.Predmet.StrankaIDrugiAdressOIB>
    <izvorni_sadrzaj>PRIVREDNA BANKA ZAGREB - DIONIČKO DRUŠTVO, OIB 02535697732, Račkoga 6, 10000 Zagreb i dr.</izvorni_sadrzaj>
    <derivirana_varijabla naziv="DomainObject.Predmet.StrankaIDrugiAdressOIB_1">PRIVREDNA BANKA ZAGREB - DIONIČKO DRUŠTVO, OIB 02535697732, Račkoga 6, 10000 Zagreb i dr.</derivirana_varijabla>
  </DomainObject.Predmet.StrankaIDrugiAdressOIB>
  <DomainObject.Predmet.ProtustrankaIDrugiAdressOIB>
    <izvorni_sadrzaj>OMEGA-TRADE d.o.o. za proizvodnju, promet i usluge, OIB 75386768461, Sunekova 130, 10000 Zagreb</izvorni_sadrzaj>
    <derivirana_varijabla naziv="DomainObject.Predmet.ProtustrankaIDrugiAdressOIB_1">OMEGA-TRADE d.o.o. za proizvodnju, promet i usluge, OIB 75386768461, Sunekova 130,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PRIVREDNA BANKA ZAGREB - DIONIČKO DRUŠTVO</item>
      <item>OMEGA-TRADE d.o.o. za proizvodnju, promet i usluge</item>
      <item>UGO ŠARIĆ trgovina i usluge, d.o.o.</item>
      <item>HUDEK-TRGOTRANS društvo s ograničenom odgovornošću</item>
      <item>OD SUIĆ &amp; ŠKUNCA d.o.o.</item>
      <item>FINA ZAGREB</item>
      <item>Ministarstvo financija RH,Porezna uprava Zagreb</item>
      <item>ILIJA BALAĆ</item>
      <item>PRIVREDNA BANKA ZAGREB d.d.</item>
      <item>Zdravko Mitak</item>
      <item>ERSTE&amp;STEIERMÄRKISCHE BANKA dioničko društvo</item>
      <item>MAĐARIĆ &amp; LUI - odvjetničko društvo d.o.o.</item>
    </izvorni_sadrzaj>
    <derivirana_varijabla naziv="DomainObject.Predmet.SudioniciListNaziv_1">
      <item>PRIVREDNA BANKA ZAGREB - DIONIČKO DRUŠTVO</item>
      <item>OMEGA-TRADE d.o.o. za proizvodnju, promet i usluge</item>
      <item>UGO ŠARIĆ trgovina i usluge, d.o.o.</item>
      <item>HUDEK-TRGOTRANS društvo s ograničenom odgovornošću</item>
      <item>OD SUIĆ &amp; ŠKUNCA d.o.o.</item>
      <item>FINA ZAGREB</item>
      <item>Ministarstvo financija RH,Porezna uprava Zagreb</item>
      <item>ILIJA BALAĆ</item>
      <item>PRIVREDNA BANKA ZAGREB d.d.</item>
      <item>Zdravko Mitak</item>
      <item>ERSTE&amp;STEIERMÄRKISCHE BANKA dioničko društvo</item>
      <item>MAĐARIĆ &amp; LUI - odvjetničko društvo d.o.o.</item>
    </derivirana_varijabla>
  </DomainObject.Predmet.SudioniciListNaziv>
  <DomainObject.Predmet.SudioniciListAdressOIB>
    <izvorni_sadrzaj>
      <item>PRIVREDNA BANKA ZAGREB - DIONIČKO DRUŠTVO, OIB 02535697732, Račkoga 6,10000 Zagreb</item>
      <item>OMEGA-TRADE d.o.o. za proizvodnju, promet i usluge, OIB 75386768461, Sunekova 130,10000 Zagreb</item>
      <item>UGO ŠARIĆ trgovina i usluge, d.o.o., OIB 64056166637, Slavonska avenija 26/14,10000 Zagreb</item>
      <item>HUDEK-TRGOTRANS društvo s ograničenom odgovornošću, OIB 66718146008, Biljevec 77,42243 Biljevec</item>
      <item>OD SUIĆ &amp; ŠKUNCA d.o.o., OIB 44213507122, DOMAGOJEVA 14,10000 Zagreb</item>
      <item>FINA ZAGREB, OIB 85821130368</item>
      <item>Ministarstvo financija RH,Porezna uprava Zagreb, OIB 18683136487, Av. Dubrovnik 32,10000 Zagreb</item>
      <item>ILIJA BALAĆ, Plitvička 69,53250 Donji Lapac</item>
      <item>PRIVREDNA BANKA ZAGREB d.d., OIB 02535697732, Račkoga 6,10000 Zagreb</item>
      <item>Zdravko Mitak, OIB 25916717450, Zelenjak 53,10000 Zagreb</item>
      <item>ERSTE&amp;STEIERMÄRKISCHE BANKA dioničko društvo, OIB 23057039320, Jadranski Trg 3/a,51000 Rijeka</item>
      <item>MAĐARIĆ &amp; LUI - odvjetničko društvo d.o.o., OIB 27355904472, Ilica 191F ,10000 Zagreb</item>
    </izvorni_sadrzaj>
    <derivirana_varijabla naziv="DomainObject.Predmet.SudioniciListAdressOIB_1">
      <item>PRIVREDNA BANKA ZAGREB - DIONIČKO DRUŠTVO, OIB 02535697732, Račkoga 6,10000 Zagreb</item>
      <item>OMEGA-TRADE d.o.o. za proizvodnju, promet i usluge, OIB 75386768461, Sunekova 130,10000 Zagreb</item>
      <item>UGO ŠARIĆ trgovina i usluge, d.o.o., OIB 64056166637, Slavonska avenija 26/14,10000 Zagreb</item>
      <item>HUDEK-TRGOTRANS društvo s ograničenom odgovornošću, OIB 66718146008, Biljevec 77,42243 Biljevec</item>
      <item>OD SUIĆ &amp; ŠKUNCA d.o.o., OIB 44213507122, DOMAGOJEVA 14,10000 Zagreb</item>
      <item>FINA ZAGREB, OIB 85821130368</item>
      <item>Ministarstvo financija RH,Porezna uprava Zagreb, OIB 18683136487, Av. Dubrovnik 32,10000 Zagreb</item>
      <item>ILIJA BALAĆ, Plitvička 69,53250 Donji Lapac</item>
      <item>PRIVREDNA BANKA ZAGREB d.d., OIB 02535697732, Račkoga 6,10000 Zagreb</item>
      <item>Zdravko Mitak, OIB 25916717450, Zelenjak 53,10000 Zagreb</item>
      <item>ERSTE&amp;STEIERMÄRKISCHE BANKA dioničko društvo, OIB 23057039320, Jadranski Trg 3/a,51000 Rijeka</item>
      <item>MAĐARIĆ &amp; LUI - odvjetničko društvo d.o.o., OIB 27355904472, Ilica 191F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02535697732</item>
      <item>, OIB 75386768461</item>
      <item>, OIB 64056166637</item>
      <item>, OIB 66718146008</item>
      <item>, OIB 44213507122</item>
      <item>, OIB 85821130368</item>
      <item>, OIB 18683136487</item>
      <item>, OIB null</item>
      <item>, OIB 02535697732</item>
      <item>, OIB 25916717450</item>
      <item>, OIB 23057039320</item>
      <item>, OIB 27355904472</item>
    </izvorni_sadrzaj>
    <derivirana_varijabla naziv="DomainObject.Predmet.SudioniciListNazivOIB_1">
      <item>, OIB 02535697732</item>
      <item>, OIB 75386768461</item>
      <item>, OIB 64056166637</item>
      <item>, OIB 66718146008</item>
      <item>, OIB 44213507122</item>
      <item>, OIB 85821130368</item>
      <item>, OIB 18683136487</item>
      <item>, OIB null</item>
      <item>, OIB 02535697732</item>
      <item>, OIB 25916717450</item>
      <item>, OIB 23057039320</item>
      <item>, OIB 27355904472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EB8B54-8184-4A04-A954-47D9CBDBAA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876</properties:Words>
  <properties:Characters>5293</properties:Characters>
  <properties:Lines>128</properties:Lines>
  <properties:Paragraphs>50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2017-06-16T08:16:00Z</dcterms:created>
  <dc:creator>Zdravko</dc:creator>
  <cp:lastModifiedBy>Valentina Kranjčić</cp:lastModifiedBy>
  <cp:lastPrinted>2017-04-18T11:21:00Z</cp:lastPrinted>
  <dcterms:modified xmlns:xsi="http://www.w3.org/2001/XMLSchema-instance" xsi:type="dcterms:W3CDTF">2017-06-16T08:17:00Z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St-79/2013-99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