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98f1" w14:paraId="11798f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D50301">
        <w:rPr>
          <w:rFonts w:hAnsi="Times New Roman" w:ascii="Times New Roman"/>
        </w:rPr>
        <w:t xml:space="preserve">IPAL </w:t>
      </w:r>
      <w:r w:rsidR="004D45A4">
        <w:rPr>
          <w:rFonts w:hAnsi="Times New Roman" w:ascii="Times New Roman"/>
        </w:rPr>
        <w:t>j.</w:t>
      </w:r>
      <w:r w:rsidR="00DE79A5">
        <w:rPr>
          <w:rFonts w:hAnsi="Times New Roman" w:ascii="Times New Roman"/>
        </w:rPr>
        <w:t>d.o.o.,</w:t>
      </w:r>
      <w:r w:rsidR="008320AB">
        <w:rPr>
          <w:rFonts w:hAnsi="Times New Roman" w:ascii="Times New Roman"/>
        </w:rPr>
        <w:t xml:space="preserve"> </w:t>
      </w:r>
      <w:r w:rsidR="00D50301">
        <w:rPr>
          <w:rFonts w:hAnsi="Times New Roman" w:ascii="Times New Roman"/>
        </w:rPr>
        <w:t>Blaguša, Blaguša 62</w:t>
      </w:r>
      <w:r w:rsidR="00081600">
        <w:rPr>
          <w:rFonts w:hAnsi="Times New Roman" w:ascii="Times New Roman"/>
        </w:rPr>
        <w:t>,</w:t>
      </w:r>
      <w:r w:rsidR="006F29C0">
        <w:rPr>
          <w:rFonts w:hAnsi="Times New Roman" w:ascii="Times New Roman"/>
        </w:rPr>
        <w:t xml:space="preserve"> OIB:</w:t>
      </w:r>
      <w:r w:rsidR="00D50301">
        <w:rPr>
          <w:rFonts w:hAnsi="Times New Roman" w:ascii="Times New Roman"/>
        </w:rPr>
        <w:t>61401988317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709B2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070B9C" w:rsidRPr="00070B9C">
        <w:rPr>
          <w:rFonts w:hAnsi="Times New Roman" w:ascii="Times New Roman"/>
        </w:rPr>
        <w:t xml:space="preserve"> </w:t>
      </w:r>
      <w:r w:rsidR="00070B9C">
        <w:rPr>
          <w:rFonts w:hAnsi="Times New Roman" w:ascii="Times New Roman"/>
        </w:rPr>
        <w:t>IPAL j.d.o.o., Blaguša, Blaguša 62, OIB:61401988317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070B9C">
        <w:rPr>
          <w:rFonts w:cs="Times New Roman" w:hAnsi="Times New Roman" w:ascii="Times New Roman"/>
          <w:sz w:val="24"/>
          <w:szCs w:val="24"/>
        </w:rPr>
        <w:t>Ivici Palikuća, Sesvete, Ulica Miroslava Kraljevića 20</w:t>
      </w:r>
      <w:r w:rsidR="00C020E3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5709B2" w:rsidRPr="005709B2">
        <w:t xml:space="preserve"> </w:t>
      </w:r>
      <w:r w:rsidR="00070B9C">
        <w:rPr>
          <w:rFonts w:cs="Times New Roman" w:hAnsi="Times New Roman" w:ascii="Times New Roman"/>
          <w:sz w:val="24"/>
          <w:szCs w:val="24"/>
        </w:rPr>
        <w:t>32809746777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70B9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3252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D1BF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325</w:t>
      </w:r>
      <w:r w:rsidR="00070B9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55D" w:rsidP="007B6B50" w:rsidR="00A0655D">
      <w:pPr>
        <w:spacing w:lineRule="auto" w:line="240" w:after="0"/>
      </w:pPr>
      <w:r>
        <w:separator/>
      </w:r>
    </w:p>
  </w:endnote>
  <w:endnote w:id="0" w:type="continuationSeparator">
    <w:p w:rsidRDefault="00A0655D" w:rsidP="007B6B50" w:rsidR="00A065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55D" w:rsidP="007B6B50" w:rsidR="00A0655D">
      <w:pPr>
        <w:spacing w:lineRule="auto" w:line="240" w:after="0"/>
      </w:pPr>
      <w:r>
        <w:separator/>
      </w:r>
    </w:p>
  </w:footnote>
  <w:footnote w:id="0" w:type="continuationSeparator">
    <w:p w:rsidRDefault="00A0655D" w:rsidP="007B6B50" w:rsidR="00A065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87F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065D82">
      <w:t>325</w:t>
    </w:r>
    <w:r w:rsidR="00D50301">
      <w:t>2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65D82"/>
    <w:rsid w:val="00070B9C"/>
    <w:rsid w:val="00081600"/>
    <w:rsid w:val="000842CD"/>
    <w:rsid w:val="000921F4"/>
    <w:rsid w:val="0009403A"/>
    <w:rsid w:val="00097225"/>
    <w:rsid w:val="000B0E6B"/>
    <w:rsid w:val="000B448E"/>
    <w:rsid w:val="000C3A4B"/>
    <w:rsid w:val="000C71D6"/>
    <w:rsid w:val="000D3908"/>
    <w:rsid w:val="000D7DC0"/>
    <w:rsid w:val="000E5348"/>
    <w:rsid w:val="000E6046"/>
    <w:rsid w:val="000F2A15"/>
    <w:rsid w:val="00101E1F"/>
    <w:rsid w:val="00112ECC"/>
    <w:rsid w:val="00113E14"/>
    <w:rsid w:val="00127B30"/>
    <w:rsid w:val="001430A9"/>
    <w:rsid w:val="0015739D"/>
    <w:rsid w:val="00161B26"/>
    <w:rsid w:val="00161BAB"/>
    <w:rsid w:val="00181EF7"/>
    <w:rsid w:val="001865D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2F632C"/>
    <w:rsid w:val="002F705F"/>
    <w:rsid w:val="00300D6D"/>
    <w:rsid w:val="00302E3C"/>
    <w:rsid w:val="0031308E"/>
    <w:rsid w:val="00313482"/>
    <w:rsid w:val="003160C5"/>
    <w:rsid w:val="0032011F"/>
    <w:rsid w:val="003256D9"/>
    <w:rsid w:val="00330672"/>
    <w:rsid w:val="003310DB"/>
    <w:rsid w:val="00334B54"/>
    <w:rsid w:val="00341902"/>
    <w:rsid w:val="00345E6E"/>
    <w:rsid w:val="0035546E"/>
    <w:rsid w:val="00360862"/>
    <w:rsid w:val="0036295F"/>
    <w:rsid w:val="00364EAC"/>
    <w:rsid w:val="003714D3"/>
    <w:rsid w:val="00371816"/>
    <w:rsid w:val="00382C2E"/>
    <w:rsid w:val="00384A83"/>
    <w:rsid w:val="00386B43"/>
    <w:rsid w:val="0039428B"/>
    <w:rsid w:val="003A3DB0"/>
    <w:rsid w:val="003A42FF"/>
    <w:rsid w:val="003B3189"/>
    <w:rsid w:val="003B5B74"/>
    <w:rsid w:val="003B6733"/>
    <w:rsid w:val="003C461A"/>
    <w:rsid w:val="003D243E"/>
    <w:rsid w:val="003D2D92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65A9E"/>
    <w:rsid w:val="004701B8"/>
    <w:rsid w:val="0047282B"/>
    <w:rsid w:val="0048152D"/>
    <w:rsid w:val="00490AA4"/>
    <w:rsid w:val="00490D51"/>
    <w:rsid w:val="0049269E"/>
    <w:rsid w:val="00495445"/>
    <w:rsid w:val="004B61F4"/>
    <w:rsid w:val="004C787F"/>
    <w:rsid w:val="004D1D62"/>
    <w:rsid w:val="004D3F41"/>
    <w:rsid w:val="004D45A4"/>
    <w:rsid w:val="004D45D0"/>
    <w:rsid w:val="004E374E"/>
    <w:rsid w:val="004E767B"/>
    <w:rsid w:val="00502860"/>
    <w:rsid w:val="00503F9C"/>
    <w:rsid w:val="00510FE1"/>
    <w:rsid w:val="005113A7"/>
    <w:rsid w:val="00517B4F"/>
    <w:rsid w:val="00530FF6"/>
    <w:rsid w:val="005355E5"/>
    <w:rsid w:val="00543D45"/>
    <w:rsid w:val="0054527C"/>
    <w:rsid w:val="00551DB3"/>
    <w:rsid w:val="005543E7"/>
    <w:rsid w:val="0056056A"/>
    <w:rsid w:val="005673E6"/>
    <w:rsid w:val="00567CB5"/>
    <w:rsid w:val="005703F2"/>
    <w:rsid w:val="005709B2"/>
    <w:rsid w:val="00573A55"/>
    <w:rsid w:val="00574D29"/>
    <w:rsid w:val="00575D01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84974"/>
    <w:rsid w:val="006948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2001D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065F"/>
    <w:rsid w:val="007B35B7"/>
    <w:rsid w:val="007B37B9"/>
    <w:rsid w:val="007B60F5"/>
    <w:rsid w:val="007B6B50"/>
    <w:rsid w:val="007B718B"/>
    <w:rsid w:val="007C1BD0"/>
    <w:rsid w:val="007F3FAD"/>
    <w:rsid w:val="007F523C"/>
    <w:rsid w:val="008117CB"/>
    <w:rsid w:val="00812D95"/>
    <w:rsid w:val="00817F93"/>
    <w:rsid w:val="00830A49"/>
    <w:rsid w:val="008320AB"/>
    <w:rsid w:val="00840597"/>
    <w:rsid w:val="00853A4C"/>
    <w:rsid w:val="00855C59"/>
    <w:rsid w:val="00863575"/>
    <w:rsid w:val="008636A4"/>
    <w:rsid w:val="008703AA"/>
    <w:rsid w:val="00877831"/>
    <w:rsid w:val="008914B7"/>
    <w:rsid w:val="008935E0"/>
    <w:rsid w:val="00893859"/>
    <w:rsid w:val="00897712"/>
    <w:rsid w:val="008A2BF5"/>
    <w:rsid w:val="008A7601"/>
    <w:rsid w:val="008B4806"/>
    <w:rsid w:val="008B4B9C"/>
    <w:rsid w:val="008B5C82"/>
    <w:rsid w:val="008C4B8F"/>
    <w:rsid w:val="008C5081"/>
    <w:rsid w:val="008D3E73"/>
    <w:rsid w:val="008E4A91"/>
    <w:rsid w:val="008E6BD4"/>
    <w:rsid w:val="008F5F87"/>
    <w:rsid w:val="008F7618"/>
    <w:rsid w:val="009136B1"/>
    <w:rsid w:val="009201D5"/>
    <w:rsid w:val="0092692D"/>
    <w:rsid w:val="00936C78"/>
    <w:rsid w:val="009451A8"/>
    <w:rsid w:val="00945303"/>
    <w:rsid w:val="0095606E"/>
    <w:rsid w:val="00973E37"/>
    <w:rsid w:val="00976B2D"/>
    <w:rsid w:val="00980FDC"/>
    <w:rsid w:val="009951AC"/>
    <w:rsid w:val="009B0DB6"/>
    <w:rsid w:val="009B422B"/>
    <w:rsid w:val="009C1B89"/>
    <w:rsid w:val="009C6AE3"/>
    <w:rsid w:val="009C75BF"/>
    <w:rsid w:val="009E3973"/>
    <w:rsid w:val="009E4FA8"/>
    <w:rsid w:val="009F24CD"/>
    <w:rsid w:val="009F3AF8"/>
    <w:rsid w:val="00A002CA"/>
    <w:rsid w:val="00A01CEB"/>
    <w:rsid w:val="00A0655D"/>
    <w:rsid w:val="00A10108"/>
    <w:rsid w:val="00A11914"/>
    <w:rsid w:val="00A16647"/>
    <w:rsid w:val="00A25607"/>
    <w:rsid w:val="00A30705"/>
    <w:rsid w:val="00A3075C"/>
    <w:rsid w:val="00A363AE"/>
    <w:rsid w:val="00A367B1"/>
    <w:rsid w:val="00A43C73"/>
    <w:rsid w:val="00A50F18"/>
    <w:rsid w:val="00A542EA"/>
    <w:rsid w:val="00A54AA8"/>
    <w:rsid w:val="00A55D28"/>
    <w:rsid w:val="00A80C8E"/>
    <w:rsid w:val="00A821C4"/>
    <w:rsid w:val="00A823F7"/>
    <w:rsid w:val="00A84AB1"/>
    <w:rsid w:val="00A9295F"/>
    <w:rsid w:val="00AD1A16"/>
    <w:rsid w:val="00AD1BF2"/>
    <w:rsid w:val="00AD74BE"/>
    <w:rsid w:val="00AE4B91"/>
    <w:rsid w:val="00AE53EE"/>
    <w:rsid w:val="00AE5A2D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7684A"/>
    <w:rsid w:val="00B8215C"/>
    <w:rsid w:val="00B85A8A"/>
    <w:rsid w:val="00B937FD"/>
    <w:rsid w:val="00B93860"/>
    <w:rsid w:val="00BA0BF9"/>
    <w:rsid w:val="00BB2C85"/>
    <w:rsid w:val="00BC44F6"/>
    <w:rsid w:val="00BC45A0"/>
    <w:rsid w:val="00BD4FC3"/>
    <w:rsid w:val="00BD6BEA"/>
    <w:rsid w:val="00C0162D"/>
    <w:rsid w:val="00C020E3"/>
    <w:rsid w:val="00C0224D"/>
    <w:rsid w:val="00C03349"/>
    <w:rsid w:val="00C240DA"/>
    <w:rsid w:val="00C300D5"/>
    <w:rsid w:val="00C3355E"/>
    <w:rsid w:val="00C4009F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5030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10283"/>
    <w:rsid w:val="00E109F9"/>
    <w:rsid w:val="00E13F87"/>
    <w:rsid w:val="00E21ADE"/>
    <w:rsid w:val="00E34437"/>
    <w:rsid w:val="00E368B2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31922"/>
    <w:rsid w:val="00F40858"/>
    <w:rsid w:val="00F44CFB"/>
    <w:rsid w:val="00F46BA4"/>
    <w:rsid w:val="00F577A5"/>
    <w:rsid w:val="00F74FB8"/>
    <w:rsid w:val="00F85B22"/>
    <w:rsid w:val="00F87F5C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3252</izvorni_sadrzaj>
    <derivirana_varijabla naziv="DomainObject.Predmet.Broj_1">3252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St-3252/2016</izvorni_sadrzaj>
    <derivirana_varijabla naziv="DomainObject.Predmet.OznakaBroj_1">St-3252/2016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IPAL j.d.o.o. za trgovinu i usluge zastupanog po punomoćniku Ivica Palikuća</izvorni_sadrzaj>
    <derivirana_varijabla naziv="DomainObject.Predmet.ProtustrankaFormated_1">  IPAL j.d.o.o. za trgovinu i usluge zastupanog po punomoćniku Ivica Palikuća</derivirana_varijabla>
  </DomainObject.Predmet.ProtustrankaFormated>
  <DomainObject.Predmet.ProtustrankaFormatedOIB>
    <izvorni_sadrzaj>  IPAL j.d.o.o. za trgovinu i usluge, OIB 61401988317 zastupanog po punomoćniku Ivica Palikuća</izvorni_sadrzaj>
    <derivirana_varijabla naziv="DomainObject.Predmet.ProtustrankaFormatedOIB_1">  IPAL j.d.o.o. za trgovinu i usluge, OIB 61401988317 zastupanog po punomoćniku Ivica Palikuća</derivirana_varijabla>
  </DomainObject.Predmet.ProtustrankaFormatedOIB>
  <DomainObject.Predmet.ProtustrankaFormatedWithAdress>
    <izvorni_sadrzaj> IPAL j.d.o.o. za trgovinu i usluge, Blaguška 62, 10362 Blaguša zastupanog po punomoćniku Ivica Palikuća</izvorni_sadrzaj>
    <derivirana_varijabla naziv="DomainObject.Predmet.ProtustrankaFormatedWithAdress_1"> IPAL j.d.o.o. za trgovinu i usluge, Blaguška 62, 10362 Blaguša zastupanog po punomoćniku Ivica Palikuća</derivirana_varijabla>
  </DomainObject.Predmet.ProtustrankaFormatedWithAdress>
  <DomainObject.Predmet.ProtustrankaFormatedWithAdressOIB>
    <izvorni_sadrzaj> IPAL j.d.o.o. za trgovinu i usluge, OIB 61401988317, Blaguška 62, 10362 Blaguša zastupanog po punomoćniku Ivica Palikuća</izvorni_sadrzaj>
    <derivirana_varijabla naziv="DomainObject.Predmet.ProtustrankaFormatedWithAdressOIB_1"> IPAL j.d.o.o. za trgovinu i usluge, OIB 61401988317, Blaguška 62, 10362 Blaguša zastupanog po punomoćniku Ivica Palikuća</derivirana_varijabla>
  </DomainObject.Predmet.ProtustrankaFormatedWithAdressOIB>
  <DomainObject.Predmet.ProtustrankaWithAdress>
    <izvorni_sadrzaj>IPAL j.d.o.o. za trgovinu i usluge Blaguška 62, 10362 Blaguša</izvorni_sadrzaj>
    <derivirana_varijabla naziv="DomainObject.Predmet.ProtustrankaWithAdress_1">IPAL j.d.o.o. za trgovinu i usluge Blaguška 62, 10362 Blaguša</derivirana_varijabla>
  </DomainObject.Predmet.ProtustrankaWithAdress>
  <DomainObject.Predmet.ProtustrankaWithAdressOIB>
    <izvorni_sadrzaj>IPAL j.d.o.o. za trgovinu i usluge, OIB 61401988317, Blaguška 62, 10362 Blaguša</izvorni_sadrzaj>
    <derivirana_varijabla naziv="DomainObject.Predmet.ProtustrankaWithAdressOIB_1">IPAL j.d.o.o. za trgovinu i usluge, OIB 61401988317, Blaguška 62, 10362 Blaguša</derivirana_varijabla>
  </DomainObject.Predmet.ProtustrankaWithAdressOIB>
  <DomainObject.Predmet.ProtustrankaNazivFormated>
    <izvorni_sadrzaj>IPAL j.d.o.o. za trgovinu i usluge</izvorni_sadrzaj>
    <derivirana_varijabla naziv="DomainObject.Predmet.ProtustrankaNazivFormated_1">IPAL j.d.o.o. za trgovinu i usluge</derivirana_varijabla>
  </DomainObject.Predmet.ProtustrankaNazivFormated>
  <DomainObject.Predmet.ProtustrankaNazivFormatedOIB>
    <izvorni_sadrzaj>IPAL j.d.o.o. za trgovinu i usluge, OIB 61401988317</izvorni_sadrzaj>
    <derivirana_varijabla naziv="DomainObject.Predmet.ProtustrankaNazivFormatedOIB_1">IPAL j.d.o.o. za trgovinu i usluge, OIB 61401988317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IPAL j.d.o.o. za trgovinu i usluge zastupanog po punomoćniku Ivica Palikuća</item>
    </izvorni_sadrzaj>
    <derivirana_varijabla naziv="DomainObject.Predmet.ProtuStrankaListFormated_1">
      <item>IPAL j.d.o.o. za trgovinu i usluge zastupanog po punomoćniku Ivica Palikuća</item>
    </derivirana_varijabla>
  </DomainObject.Predmet.ProtuStrankaListFormated>
  <DomainObject.Predmet.ProtuStrankaListFormatedOIB>
    <izvorni_sadrzaj>
      <item>IPAL j.d.o.o. za trgovinu i usluge, OIB 61401988317 zastupanog po punomoćniku Ivica Palikuća</item>
    </izvorni_sadrzaj>
    <derivirana_varijabla naziv="DomainObject.Predmet.ProtuStrankaListFormatedOIB_1">
      <item>IPAL j.d.o.o. za trgovinu i usluge, OIB 61401988317 zastupanog po punomoćniku Ivica Palikuća</item>
    </derivirana_varijabla>
  </DomainObject.Predmet.ProtuStrankaListFormatedOIB>
  <DomainObject.Predmet.ProtuStrankaListFormatedWithAdress>
    <izvorni_sadrzaj>
      <item>IPAL j.d.o.o. za trgovinu i usluge, Blaguška 62, 10362 Blaguša zastupanog po punomoćniku Ivica Palikuća</item>
    </izvorni_sadrzaj>
    <derivirana_varijabla naziv="DomainObject.Predmet.ProtuStrankaListFormatedWithAdress_1">
      <item>IPAL j.d.o.o. za trgovinu i usluge, Blaguška 62, 10362 Blaguša zastupanog po punomoćniku Ivica Palikuća</item>
    </derivirana_varijabla>
  </DomainObject.Predmet.ProtuStrankaListFormatedWithAdress>
  <DomainObject.Predmet.ProtuStrankaListFormatedWithAdressOIB>
    <izvorni_sadrzaj>
      <item>IPAL j.d.o.o. za trgovinu i usluge, OIB 61401988317, Blaguška 62, 10362 Blaguša zastupanog po punomoćniku Ivica Palikuća</item>
    </izvorni_sadrzaj>
    <derivirana_varijabla naziv="DomainObject.Predmet.ProtuStrankaListFormatedWithAdressOIB_1">
      <item>IPAL j.d.o.o. za trgovinu i usluge, OIB 61401988317, Blaguška 62, 10362 Blaguša zastupanog po punomoćniku Ivica Palikuća</item>
    </derivirana_varijabla>
  </DomainObject.Predmet.ProtuStrankaListFormatedWithAdressOIB>
  <DomainObject.Predmet.ProtuStrankaListNazivFormated>
    <izvorni_sadrzaj>
      <item>IPAL j.d.o.o. za trgovinu i usluge</item>
    </izvorni_sadrzaj>
    <derivirana_varijabla naziv="DomainObject.Predmet.ProtuStrankaListNazivFormated_1">
      <item>IPAL j.d.o.o. za trgovinu i usluge</item>
    </derivirana_varijabla>
  </DomainObject.Predmet.ProtuStrankaListNazivFormated>
  <DomainObject.Predmet.ProtuStrankaListNazivFormatedOIB>
    <izvorni_sadrzaj>
      <item>IPAL j.d.o.o. za trgovinu i usluge, OIB 61401988317</item>
    </izvorni_sadrzaj>
    <derivirana_varijabla naziv="DomainObject.Predmet.ProtuStrankaListNazivFormatedOIB_1">
      <item>IPAL j.d.o.o. za trgovinu i usluge, OIB 61401988317</item>
    </derivirana_varijabla>
  </DomainObject.Predmet.ProtuStrankaListNazivFormatedOIB>
  <DomainObject.Predmet.OstaliListFormated>
    <izvorni_sadrzaj>
      <item>Ivica Palikuća punomoćnik sudionika u postupku IPAL j.d.o.o. za trgovinu i usluge</item>
    </izvorni_sadrzaj>
    <derivirana_varijabla naziv="DomainObject.Predmet.OstaliListFormated_1">
      <item>Ivica Palikuća punomoćnik sudionika u postupku IPAL j.d.o.o. za trgovinu i usluge</item>
    </derivirana_varijabla>
  </DomainObject.Predmet.OstaliListFormated>
  <DomainObject.Predmet.OstaliListFormatedOIB>
    <izvorni_sadrzaj>
      <item>Ivica Palikuća, OIB 32809746777 punomoćnik sudionika u postupku IPAL j.d.o.o. za trgovinu i usluge</item>
    </izvorni_sadrzaj>
    <derivirana_varijabla naziv="DomainObject.Predmet.OstaliListFormatedOIB_1">
      <item>Ivica Palikuća, OIB 32809746777 punomoćnik sudionika u postupku IPAL j.d.o.o. za trgovinu i usluge</item>
    </derivirana_varijabla>
  </DomainObject.Predmet.OstaliListFormatedOIB>
  <DomainObject.Predmet.OstaliListFormatedWithAdress>
    <izvorni_sadrzaj>
      <item>Ivica Palikuća, Ulica Miroslava Kraljevića 20, 10360 Sesvete punomoćnik sudionika u postupku IPAL j.d.o.o. za trgovinu i usluge</item>
    </izvorni_sadrzaj>
    <derivirana_varijabla naziv="DomainObject.Predmet.OstaliListFormatedWithAdress_1">
      <item>Ivica Palikuća, Ulica Miroslava Kraljevića 20, 10360 Sesvete punomoćnik sudionika u postupku IPAL j.d.o.o. za trgovinu i usluge</item>
    </derivirana_varijabla>
  </DomainObject.Predmet.OstaliListFormatedWithAdress>
  <DomainObject.Predmet.OstaliListFormatedWithAdressOIB>
    <izvorni_sadrzaj>
      <item>Ivica Palikuća, OIB 32809746777, Ulica Miroslava Kraljevića 20, 10360 Sesvete punomoćnik sudionika u postupku IPAL j.d.o.o. za trgovinu i usluge</item>
    </izvorni_sadrzaj>
    <derivirana_varijabla naziv="DomainObject.Predmet.OstaliListFormatedWithAdressOIB_1">
      <item>Ivica Palikuća, OIB 32809746777, Ulica Miroslava Kraljevića 20, 10360 Sesvete punomoćnik sudionika u postupku IPAL j.d.o.o. za trgovinu i usluge</item>
    </derivirana_varijabla>
  </DomainObject.Predmet.OstaliListFormatedWithAdressOIB>
  <DomainObject.Predmet.OstaliListNazivFormated>
    <izvorni_sadrzaj>
      <item>Ivica Palikuća</item>
    </izvorni_sadrzaj>
    <derivirana_varijabla naziv="DomainObject.Predmet.OstaliListNazivFormated_1">
      <item>Ivica Palikuća</item>
    </derivirana_varijabla>
  </DomainObject.Predmet.OstaliListNazivFormated>
  <DomainObject.Predmet.OstaliListNazivFormatedOIB>
    <izvorni_sadrzaj>
      <item>Ivica Palikuća, OIB 32809746777</item>
    </izvorni_sadrzaj>
    <derivirana_varijabla naziv="DomainObject.Predmet.OstaliListNazivFormatedOIB_1">
      <item>Ivica Palikuća, OIB 32809746777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IPAL j.d.o.o. za trgovinu i usluge</izvorni_sadrzaj>
    <derivirana_varijabla naziv="DomainObject.Predmet.ProtustrankaIDrugi_1">IPAL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IPAL j.d.o.o. za trgovinu i usluge, OIB 61401988317, Blaguška 62, 10362 Blaguša</izvorni_sadrzaj>
    <derivirana_varijabla naziv="DomainObject.Predmet.ProtustrankaIDrugiAdressOIB_1">IPAL j.d.o.o. za trgovinu i usluge, OIB 61401988317, Blaguška 62, 10362 Blaguša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IPAL j.d.o.o. za trgovinu i usluge</item>
      <item>Ivica Palikuća</item>
    </izvorni_sadrzaj>
    <derivirana_varijabla naziv="DomainObject.Predmet.SudioniciListNaziv_1">
      <item>FINA Regionalni centar Zagreb</item>
      <item>IPAL j.d.o.o. za trgovinu i usluge</item>
      <item>Ivica Palikuća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IPAL j.d.o.o. za trgovinu i usluge, OIB 61401988317, Blaguška 62,10362 Blaguša</item>
      <item>Ivica Palikuća, OIB 32809746777, Ulica Miroslava Kraljevića 20,10360 Sesvete</item>
    </izvorni_sadrzaj>
    <derivirana_varijabla naziv="DomainObject.Predmet.SudioniciListAdressOIB_1">
      <item>FINA Regionalni centar Zagreb, OIB 85821130368, Trg svibanjskih žrtava 1995. br. 1,10000 Zagreb</item>
      <item>IPAL j.d.o.o. za trgovinu i usluge, OIB 61401988317, Blaguška 62,10362 Blaguša</item>
      <item>Ivica Palikuća, OIB 32809746777, Ulica Miroslava Kraljevića 20,10360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61401988317</item>
      <item>, OIB 32809746777</item>
    </izvorni_sadrzaj>
    <derivirana_varijabla naziv="DomainObject.Predmet.SudioniciListNazivOIB_1">
      <item>, OIB 85821130368</item>
      <item>, OIB 61401988317</item>
      <item>, OIB 32809746777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78690-3123-4C37-B00D-383B80478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2470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2016-11-30T09:07:00Z</dcterms:created>
  <dc:creator>Draženka Prpić</dc:creator>
  <cp:lastModifiedBy>Marina Markić</cp:lastModifiedBy>
  <cp:lastPrinted>2016-11-30T09:10:00Z</cp:lastPrinted>
  <dcterms:modified xmlns:xsi="http://www.w3.org/2001/XMLSchema-instance" xsi:type="dcterms:W3CDTF">2016-11-30T09:10:00Z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