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d61f" w14:paraId="1ccd61f" w:rsidRDefault="00EF30A3" w:rsidP="00EF30A3" w:rsidR="00EF30A3" w:rsidRPr="005E3B1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30A3" w:rsidP="00EF30A3" w:rsidR="00EF30A3" w:rsidRPr="005E3B1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E3B1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F30A3" w:rsidP="00EF30A3" w:rsidR="00EF30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3B1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F30A3" w:rsidP="00EF30A3" w:rsidR="00EF30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F30A3" w:rsidP="00EF30A3" w:rsidR="00EF30A3" w:rsidRPr="005E3B1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F30A3" w:rsidP="00EF30A3" w:rsidR="00EF30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F30A3" w:rsidP="00EF30A3" w:rsidR="00EF30A3" w:rsidRPr="005D578C">
      <w:pPr>
        <w:jc w:val="center"/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ELECTRA GRUPA d. o. o. Pula, Pomer 295, OIB 51910954604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040031915,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E3B1B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ELECTRA GRUPA d. o. o. Pula, Pomer 295, OIB 51910954604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040031915,</w:t>
      </w:r>
      <w:r w:rsidRPr="005D578C">
        <w:rPr>
          <w:rFonts w:cs="Times New Roman" w:eastAsia="Times New Roman"/>
          <w:szCs w:val="24"/>
        </w:rPr>
        <w:t xml:space="preserve"> s danom </w:t>
      </w:r>
      <w:r w:rsidR="005E3B1B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EF30A3" w:rsidP="00EF30A3" w:rsidR="00EF30A3">
      <w:pPr>
        <w:rPr>
          <w:rFonts w:cs="Times New Roman" w:eastAsia="Times New Roman"/>
          <w:szCs w:val="20"/>
        </w:rPr>
      </w:pPr>
    </w:p>
    <w:p w:rsidRDefault="00EF30A3" w:rsidP="00EF30A3" w:rsidR="00EF30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ELECTRA GRUPA d. o. o. Pula, Pomer 295, OIB 51910954604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040031915.</w:t>
      </w:r>
    </w:p>
    <w:p w:rsidRDefault="00EF30A3" w:rsidP="00EF30A3" w:rsidR="00EF30A3">
      <w:pPr>
        <w:ind w:firstLine="709"/>
        <w:rPr>
          <w:rFonts w:cs="Times New Roman" w:eastAsia="Times New Roman"/>
          <w:szCs w:val="24"/>
        </w:rPr>
      </w:pPr>
    </w:p>
    <w:p w:rsidRDefault="00EF30A3" w:rsidP="00EF30A3" w:rsidR="00EF30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ELECTRA GRUPA d. o. o. Pula, Pomer 295, OIB 51910954604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040031915.</w:t>
      </w:r>
    </w:p>
    <w:p w:rsidRDefault="00EF30A3" w:rsidP="00EF30A3" w:rsidR="00EF30A3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F30A3" w:rsidP="00EF30A3" w:rsidR="00EF30A3">
      <w:pPr>
        <w:ind w:firstLine="708"/>
        <w:rPr>
          <w:rFonts w:cs="Times New Roman" w:eastAsia="Times New Roman"/>
          <w:szCs w:val="24"/>
        </w:rPr>
      </w:pPr>
    </w:p>
    <w:p w:rsidRDefault="00EF30A3" w:rsidP="00EF30A3" w:rsidR="00EF30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ELECTRA GRUPA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F30A3" w:rsidP="00EF30A3" w:rsidR="00EF30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E3B1B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F30A3" w:rsidP="00EF30A3" w:rsidR="00EF30A3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F30A3" w:rsidP="00EF30A3" w:rsidR="00EF30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EF30A3" w:rsidP="00EF30A3" w:rsidR="00EF30A3">
      <w:pPr>
        <w:jc w:val="left"/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left"/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F30A3" w:rsidP="00EF30A3" w:rsidR="00EF30A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F30A3" w:rsidP="00EF30A3" w:rsidR="00EF30A3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rPr>
          <w:rFonts w:cs="Times New Roman" w:eastAsia="Times New Roman"/>
          <w:szCs w:val="24"/>
        </w:rPr>
      </w:pPr>
    </w:p>
    <w:p w:rsidRDefault="00EF30A3" w:rsidP="00EF30A3" w:rsidR="00EF30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ELECTRA GRUPA d. o. o. Pula, Pomer 295,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Tamara Ivančić, Pula, Pomer 42, </w:t>
      </w:r>
    </w:p>
    <w:p w:rsidRDefault="00EF30A3" w:rsidP="00EF30A3" w:rsidR="00EF30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F30A3" w:rsidP="00EF30A3" w:rsidR="00EF30A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EF30A3" w:rsidP="00EF30A3" w:rsidR="00EF30A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F30A3" w:rsidP="00EF30A3" w:rsidR="00EF3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F30A3" w:rsidP="00EF30A3" w:rsidR="00EF30A3"/>
    <w:p w:rsidRDefault="00EF30A3" w:rsidP="00EF30A3" w:rsidR="00EF30A3"/>
    <w:p w:rsidRDefault="00EF30A3" w:rsidP="00EF30A3" w:rsidR="00EF30A3"/>
    <w:p w:rsidRDefault="00EF30A3" w:rsidP="00EF30A3" w:rsidR="00EF30A3"/>
    <w:p w:rsidRDefault="00A70DA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0A3" w:rsidP="00EF30A3" w:rsidR="00EF30A3">
      <w:r>
        <w:separator/>
      </w:r>
    </w:p>
  </w:endnote>
  <w:endnote w:id="0" w:type="continuationSeparator">
    <w:p w:rsidRDefault="00EF30A3" w:rsidP="00EF30A3" w:rsidR="00EF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0A3" w:rsidP="00EF30A3" w:rsidR="00EF30A3">
      <w:r>
        <w:separator/>
      </w:r>
    </w:p>
  </w:footnote>
  <w:footnote w:id="0" w:type="continuationSeparator">
    <w:p w:rsidRDefault="00EF30A3" w:rsidP="00EF30A3" w:rsidR="00EF3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0A3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0DA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0A3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St-1066/2015-5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7D8F"/>
    <w:rsid w:val="000D7D8F"/>
    <w:rsid w:val="005E3B1B"/>
    <w:rsid w:val="0075528E"/>
    <w:rsid w:val="0079403F"/>
    <w:rsid w:val="00A052BD"/>
    <w:rsid w:val="00A70DAE"/>
    <w:rsid w:val="00E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30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30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F30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30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30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D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0D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0D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0D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30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30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F30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30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30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D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0D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0D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0D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GRUPA d. o. o. PULA</izvorni_sadrzaj>
    <derivirana_varijabla naziv="DomainObject.Predmet.ProtustrankaFormated_1">  ELECTRA GRUPA d. o. o. PULA</derivirana_varijabla>
  </DomainObject.Predmet.ProtustrankaFormated>
  <DomainObject.Predmet.ProtustrankaFormatedOIB>
    <izvorni_sadrzaj>  ELECTRA GRUPA d. o. o. PULA, OIB 51910954604</izvorni_sadrzaj>
    <derivirana_varijabla naziv="DomainObject.Predmet.ProtustrankaFormatedOIB_1">  ELECTRA GRUPA d. o. o. PULA, OIB 51910954604</derivirana_varijabla>
  </DomainObject.Predmet.ProtustrankaFormatedOIB>
  <DomainObject.Predmet.ProtustrankaFormatedWithAdress>
    <izvorni_sadrzaj> ELECTRA GRUPA d. o. o. PULA, Pomer 295, 52100 Pula</izvorni_sadrzaj>
    <derivirana_varijabla naziv="DomainObject.Predmet.ProtustrankaFormatedWithAdress_1"> ELECTRA GRUPA d. o. o. PULA, Pomer 295, 52100 Pula</derivirana_varijabla>
  </DomainObject.Predmet.ProtustrankaFormatedWithAdress>
  <DomainObject.Predmet.ProtustrankaFormatedWithAdressOIB>
    <izvorni_sadrzaj> ELECTRA GRUPA d. o. o. PULA, OIB 51910954604, Pomer 295, 52100 Pula</izvorni_sadrzaj>
    <derivirana_varijabla naziv="DomainObject.Predmet.ProtustrankaFormatedWithAdressOIB_1"> ELECTRA GRUPA d. o. o. PULA, OIB 51910954604, Pomer 295, 52100 Pula</derivirana_varijabla>
  </DomainObject.Predmet.ProtustrankaFormatedWithAdressOIB>
  <DomainObject.Predmet.ProtustrankaWithAdress>
    <izvorni_sadrzaj>ELECTRA GRUPA d. o. o. PULA Pomer 295, 52100 Pula</izvorni_sadrzaj>
    <derivirana_varijabla naziv="DomainObject.Predmet.ProtustrankaWithAdress_1">ELECTRA GRUPA d. o. o. PULA Pomer 295, 52100 Pula</derivirana_varijabla>
  </DomainObject.Predmet.ProtustrankaWithAdress>
  <DomainObject.Predmet.ProtustrankaWithAdressOIB>
    <izvorni_sadrzaj>ELECTRA GRUPA d. o. o. PULA, OIB 51910954604, Pomer 295, 52100 Pula</izvorni_sadrzaj>
    <derivirana_varijabla naziv="DomainObject.Predmet.ProtustrankaWithAdressOIB_1">ELECTRA GRUPA d. o. o. PULA, OIB 51910954604, Pomer 295, 52100 Pula</derivirana_varijabla>
  </DomainObject.Predmet.ProtustrankaWithAdressOIB>
  <DomainObject.Predmet.ProtustrankaNazivFormated>
    <izvorni_sadrzaj>ELECTRA GRUPA d. o. o. PULA</izvorni_sadrzaj>
    <derivirana_varijabla naziv="DomainObject.Predmet.ProtustrankaNazivFormated_1">ELECTRA GRUPA d. o. o. PULA</derivirana_varijabla>
  </DomainObject.Predmet.ProtustrankaNazivFormated>
  <DomainObject.Predmet.ProtustrankaNazivFormatedOIB>
    <izvorni_sadrzaj>ELECTRA GRUPA d. o. o. PULA, OIB 51910954604</izvorni_sadrzaj>
    <derivirana_varijabla naziv="DomainObject.Predmet.ProtustrankaNazivFormatedOIB_1">ELECTRA GRUPA d. o. o. PULA, OIB 51910954604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ELECTRA GRUPA d. o. o. PULA</item>
    </izvorni_sadrzaj>
    <derivirana_varijabla naziv="DomainObject.Predmet.ProtuStrankaListFormated_1">
      <item>ELECTRA GRUPA d. o. o. PULA</item>
    </derivirana_varijabla>
  </DomainObject.Predmet.ProtuStrankaListFormated>
  <DomainObject.Predmet.ProtuStrankaListFormatedOIB>
    <izvorni_sadrzaj>
      <item>ELECTRA GRUPA d. o. o. PULA, OIB 51910954604</item>
    </izvorni_sadrzaj>
    <derivirana_varijabla naziv="DomainObject.Predmet.ProtuStrankaListFormatedOIB_1">
      <item>ELECTRA GRUPA d. o. o. PULA, OIB 51910954604</item>
    </derivirana_varijabla>
  </DomainObject.Predmet.ProtuStrankaListFormatedOIB>
  <DomainObject.Predmet.ProtuStrankaListFormatedWithAdress>
    <izvorni_sadrzaj>
      <item>ELECTRA GRUPA d. o. o. PULA, Pomer 295, 52100 Pula</item>
    </izvorni_sadrzaj>
    <derivirana_varijabla naziv="DomainObject.Predmet.ProtuStrankaListFormatedWithAdress_1">
      <item>ELECTRA GRUPA d. o. o. PULA, Pomer 295, 52100 Pula</item>
    </derivirana_varijabla>
  </DomainObject.Predmet.ProtuStrankaListFormatedWithAdress>
  <DomainObject.Predmet.ProtuStrankaListFormatedWithAdressOIB>
    <izvorni_sadrzaj>
      <item>ELECTRA GRUPA d. o. o. PULA, OIB 51910954604, Pomer 295, 52100 Pula</item>
    </izvorni_sadrzaj>
    <derivirana_varijabla naziv="DomainObject.Predmet.ProtuStrankaListFormatedWithAdressOIB_1">
      <item>ELECTRA GRUPA d. o. o. PULA, OIB 51910954604, Pomer 295, 52100 Pula</item>
    </derivirana_varijabla>
  </DomainObject.Predmet.ProtuStrankaListFormatedWithAdressOIB>
  <DomainObject.Predmet.ProtuStrankaListNazivFormated>
    <izvorni_sadrzaj>
      <item>ELECTRA GRUPA d. o. o. PULA</item>
    </izvorni_sadrzaj>
    <derivirana_varijabla naziv="DomainObject.Predmet.ProtuStrankaListNazivFormated_1">
      <item>ELECTRA GRUPA d. o. o. PULA</item>
    </derivirana_varijabla>
  </DomainObject.Predmet.ProtuStrankaListNazivFormated>
  <DomainObject.Predmet.ProtuStrankaListNazivFormatedOIB>
    <izvorni_sadrzaj>
      <item>ELECTRA GRUPA d. o. o. PULA, OIB 51910954604</item>
    </izvorni_sadrzaj>
    <derivirana_varijabla naziv="DomainObject.Predmet.ProtuStrankaListNazivFormatedOIB_1">
      <item>ELECTRA GRUPA d. o. o. PULA, OIB 51910954604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ELECTRA GRUPA d. o. o. PULA</izvorni_sadrzaj>
    <derivirana_varijabla naziv="DomainObject.Predmet.ProtustrankaIDrugi_1">ELECTRA GRUPA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ELECTRA GRUPA d. o. o. PULA, OIB 51910954604, Pomer 295, 52100 Pula</izvorni_sadrzaj>
    <derivirana_varijabla naziv="DomainObject.Predmet.ProtustrankaIDrugiAdressOIB_1">ELECTRA GRUPA d. o. o. PULA, OIB 51910954604, Pomer 295,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ELECTRA GRUPA d. o. o. PULA</item>
    </izvorni_sadrzaj>
    <derivirana_varijabla naziv="DomainObject.Predmet.SudioniciListNaziv_1">
      <item>FINANCIJSKA AGENCIJA, RC RIJEKA, PODRUŽNICA PULA, PULA</item>
      <item>ELECTRA GRUPA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ELECTRA GRUPA d. o. o. PULA, OIB 51910954604, Pomer 295,52100 Pula</item>
    </izvorni_sadrzaj>
    <derivirana_varijabla naziv="DomainObject.Predmet.SudioniciListAdressOIB_1">
      <item>FINANCIJSKA AGENCIJA, RC RIJEKA, PODRUŽNICA PULA, PULA, OIB 85821130368, Ulica grada Vukovara 70,Zagreb</item>
      <item>ELECTRA GRUPA d. o. o. PULA, OIB 51910954604, Pomer 295,52100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51910954604</item>
    </izvorni_sadrzaj>
    <derivirana_varijabla naziv="DomainObject.Predmet.SudioniciListNazivOIB_1">
      <item>, OIB 85821130368</item>
      <item>, OIB 51910954604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2997</properties:Characters>
  <properties:Lines>79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2016-03-18T10:48:00Z</dcterms:created>
  <dc:creator>Mihaela Kaligari</dc:creator>
  <dc:description/>
  <cp:keywords/>
  <cp:lastModifiedBy>Tamara Žgrablić Širol</cp:lastModifiedBy>
  <cp:lastPrinted>2016-04-01T11:07:00Z</cp:lastPrinted>
  <dcterms:modified xmlns:xsi="http://www.w3.org/2001/XMLSchema-instance" xsi:type="dcterms:W3CDTF">2016-04-01T11:32:00Z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