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9acf1" w14:paraId="1e9acf1" w:rsidRDefault="00DC0817" w:rsidP="00B542FA" w:rsidR="00DA4219" w:rsidRPr="00DA4219">
      <w:pPr>
        <w:jc w:val="both"/>
        <w15:collapsed w:val="false"/>
      </w:pPr>
      <w:bookmarkStart w:name="_GoBack" w:id="0"/>
      <w:bookmarkEnd w:id="0"/>
      <w:r>
        <w:t xml:space="preserve">      </w:t>
      </w:r>
      <w:r w:rsidR="00DA4219" w:rsidRPr="00DA421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3644" w:rsidP="00B8726A" w:rsidR="009A3644" w:rsidRPr="00DA4219">
      <w:pPr>
        <w:pStyle w:val="Tijeloteksta"/>
        <w:jc w:val="both"/>
        <w:outlineLvl w:val="0"/>
        <w:rPr>
          <w:rFonts w:cs="Times New Roman" w:hAnsi="Times New Roman" w:ascii="Times New Roman"/>
          <w:b/>
          <w:sz w:val="24"/>
        </w:rPr>
      </w:pPr>
      <w:r w:rsidRPr="00DA4219">
        <w:rPr>
          <w:rFonts w:cs="Times New Roman" w:hAnsi="Times New Roman" w:ascii="Times New Roman"/>
          <w:sz w:val="24"/>
        </w:rPr>
        <w:t>REPUBLIKA HRVATSKA</w:t>
      </w:r>
    </w:p>
    <w:p w:rsidRDefault="009A3644" w:rsidP="00177D52" w:rsidR="009A3644" w:rsidRPr="00DA4219">
      <w:pPr>
        <w:jc w:val="both"/>
      </w:pPr>
      <w:r w:rsidRPr="00DA4219">
        <w:t>Trgovački sud u Zagrebu</w:t>
      </w:r>
    </w:p>
    <w:p w:rsidRDefault="009A3644" w:rsidP="00177D52" w:rsidR="009A3644" w:rsidRPr="00DA4219">
      <w:pPr>
        <w:jc w:val="both"/>
      </w:pPr>
      <w:r w:rsidRPr="00DA4219">
        <w:t xml:space="preserve">Zagreb, Amruševa 2/II                                               </w:t>
      </w:r>
      <w:r w:rsidR="00177D52" w:rsidRPr="00DA4219">
        <w:t xml:space="preserve">       </w:t>
      </w:r>
      <w:r w:rsidR="00B8726A" w:rsidRPr="00DA4219">
        <w:t xml:space="preserve">             </w:t>
      </w:r>
      <w:r w:rsidR="00B8726A" w:rsidRPr="00DA4219">
        <w:tab/>
        <w:t xml:space="preserve">               </w:t>
      </w:r>
      <w:r w:rsidR="00177D52" w:rsidRPr="00DA4219">
        <w:t xml:space="preserve"> 67.</w:t>
      </w:r>
      <w:r w:rsidRPr="00DA4219">
        <w:t xml:space="preserve"> St-</w:t>
      </w:r>
      <w:r w:rsidR="00373F65">
        <w:t>710</w:t>
      </w:r>
      <w:r w:rsidR="00B9438E">
        <w:t>5/16</w:t>
      </w:r>
    </w:p>
    <w:p w:rsidRDefault="00177D52" w:rsidP="00177D52" w:rsidR="00177D52" w:rsidRPr="00DA4219">
      <w:pPr>
        <w:jc w:val="both"/>
        <w:rPr>
          <w:b/>
        </w:rPr>
      </w:pPr>
    </w:p>
    <w:p w:rsidRDefault="00DC0817" w:rsidP="00177D52" w:rsidR="00DC0817">
      <w:pPr>
        <w:jc w:val="center"/>
      </w:pPr>
    </w:p>
    <w:p w:rsidRDefault="00DC0817" w:rsidP="00177D52" w:rsidR="00DC0817">
      <w:pPr>
        <w:jc w:val="center"/>
      </w:pPr>
    </w:p>
    <w:p w:rsidRDefault="009A3644" w:rsidP="00177D52" w:rsidR="009A3644" w:rsidRPr="00DA4219">
      <w:pPr>
        <w:jc w:val="center"/>
      </w:pPr>
      <w:r w:rsidRPr="00DA4219">
        <w:t xml:space="preserve">Z A K LJ U Č A K </w:t>
      </w:r>
      <w:r w:rsidR="0080272D" w:rsidRPr="00DA4219">
        <w:t xml:space="preserve">   </w:t>
      </w:r>
    </w:p>
    <w:p w:rsidRDefault="00177D52" w:rsidP="00177D52" w:rsidR="00177D52" w:rsidRPr="00DA4219">
      <w:pPr>
        <w:jc w:val="both"/>
        <w:rPr>
          <w:b/>
        </w:rPr>
      </w:pPr>
    </w:p>
    <w:p w:rsidRDefault="00B9438E" w:rsidP="00E21563" w:rsidR="00177D52" w:rsidRPr="00DA4219">
      <w:pPr>
        <w:ind w:firstLine="708"/>
        <w:jc w:val="both"/>
      </w:pPr>
      <w:r w:rsidRPr="00B9438E">
        <w:t xml:space="preserve">Trgovački sud u Zagrebu, po sucu Gordanu Zubaku, u stečajnom postupku nad dužnikom </w:t>
      </w:r>
      <w:r w:rsidRPr="00B9438E">
        <w:rPr>
          <w:bCs/>
          <w:lang w:val="pt-BR"/>
        </w:rPr>
        <w:t>M R SISTEMI d.o.o. u stečaju, Zagreb, Odranska 12, OIB: 34344889479</w:t>
      </w:r>
      <w:r w:rsidRPr="00B9438E">
        <w:t xml:space="preserve">., </w:t>
      </w:r>
      <w:r w:rsidRPr="00B9438E">
        <w:br/>
        <w:t>13. ožujka 2018</w:t>
      </w:r>
      <w:r>
        <w:t>.</w:t>
      </w:r>
      <w:r w:rsidR="00177D52" w:rsidRPr="00DA4219">
        <w:t>,</w:t>
      </w:r>
    </w:p>
    <w:p w:rsidRDefault="00177D52" w:rsidP="00177D52" w:rsidR="009A3644" w:rsidRPr="00DA4219">
      <w:pPr>
        <w:jc w:val="center"/>
      </w:pPr>
      <w:r w:rsidRPr="00DA4219">
        <w:t>z a k</w:t>
      </w:r>
      <w:r w:rsidR="009A3644" w:rsidRPr="00DA4219">
        <w:t xml:space="preserve"> l j u č i o   j e</w:t>
      </w:r>
    </w:p>
    <w:p w:rsidRDefault="00177D52" w:rsidP="00177D52" w:rsidR="00177D52" w:rsidRPr="00DA4219">
      <w:pPr>
        <w:jc w:val="both"/>
        <w:rPr>
          <w:b/>
        </w:rPr>
      </w:pPr>
    </w:p>
    <w:p w:rsidRDefault="00177D52" w:rsidP="00A95E0C" w:rsidR="00887F82" w:rsidRPr="00DA4219">
      <w:pPr>
        <w:ind w:firstLine="708"/>
        <w:jc w:val="both"/>
      </w:pPr>
      <w:r w:rsidRPr="00DA4219">
        <w:t xml:space="preserve">I. </w:t>
      </w:r>
      <w:r w:rsidR="00550E4D" w:rsidRPr="00550E4D">
        <w:t xml:space="preserve">Nekretnina u vlasništvu stečajnog dužnika upisana </w:t>
      </w:r>
      <w:r w:rsidR="00384D42" w:rsidRPr="00384D42">
        <w:t xml:space="preserve">u </w:t>
      </w:r>
      <w:r w:rsidR="00B9438E" w:rsidRPr="00B9438E">
        <w:t>zemljišnim knjigama Općinskog suda u Splitu, zemljišnoknjižni odjel u Solinu, i to u zk. ul. 4894, k.o. Solin, k.č. br. 3374/23 u naravi poslovna zgrada površine 2900 m2, k.č. br. 3374/24 u naravi trafostanica površine 138 m2 i k.č. br. 3374/25 u naravi zgrada površine 5m2, 48. suvlasnički dio s neodređenim omjerom etažno vlasništvo (E-48), 1. poslovni prostor na I katu br. 1,19 od 23,10 m2</w:t>
      </w:r>
      <w:r w:rsidR="002D5636" w:rsidRPr="00DA4219">
        <w:t xml:space="preserve">, </w:t>
      </w:r>
      <w:r w:rsidR="00B730DE" w:rsidRPr="00DA4219">
        <w:t>predaje</w:t>
      </w:r>
      <w:r w:rsidR="00CD3061" w:rsidRPr="00DA4219">
        <w:t xml:space="preserve"> se kupc</w:t>
      </w:r>
      <w:r w:rsidR="002271A8" w:rsidRPr="00DA4219">
        <w:t>u</w:t>
      </w:r>
      <w:r w:rsidR="00887F82" w:rsidRPr="00DA4219">
        <w:t>:</w:t>
      </w:r>
      <w:r w:rsidR="00CD3061" w:rsidRPr="00DA4219">
        <w:t xml:space="preserve"> </w:t>
      </w:r>
      <w:r w:rsidR="00A95E0C">
        <w:t xml:space="preserve"> </w:t>
      </w:r>
      <w:r w:rsidR="00B9438E" w:rsidRPr="00B9438E">
        <w:t>Rilia d.o.o., Solin, Gašpini 27, OIB: 19638323651</w:t>
      </w:r>
      <w:r w:rsidR="006607FA" w:rsidRPr="00DA4219">
        <w:t>.</w:t>
      </w:r>
    </w:p>
    <w:p w:rsidRDefault="009A3644" w:rsidP="00887F82" w:rsidR="00671589" w:rsidRPr="00DA4219">
      <w:pPr>
        <w:ind w:firstLine="708"/>
        <w:jc w:val="both"/>
      </w:pPr>
      <w:r w:rsidRPr="00DA4219">
        <w:rPr>
          <w:b/>
        </w:rPr>
        <w:t xml:space="preserve">   </w:t>
      </w:r>
    </w:p>
    <w:p w:rsidRDefault="00671589" w:rsidP="00177D52" w:rsidR="00887F82" w:rsidRPr="00DA4219">
      <w:pPr>
        <w:ind w:firstLine="708"/>
        <w:jc w:val="both"/>
      </w:pPr>
      <w:r w:rsidRPr="00DA4219">
        <w:t>II</w:t>
      </w:r>
      <w:r w:rsidR="00177D52" w:rsidRPr="00DA4219">
        <w:t>.</w:t>
      </w:r>
      <w:r w:rsidR="00960E18" w:rsidRPr="00DA4219">
        <w:t xml:space="preserve"> </w:t>
      </w:r>
      <w:r w:rsidRPr="00DA4219">
        <w:t xml:space="preserve">Rješenje o dosudi postalo je pravomoćno dana </w:t>
      </w:r>
      <w:r w:rsidR="0076339C">
        <w:t>9. ožujka</w:t>
      </w:r>
      <w:r w:rsidRPr="00DA4219">
        <w:t xml:space="preserve"> 201</w:t>
      </w:r>
      <w:r w:rsidR="0076339C">
        <w:t>8</w:t>
      </w:r>
      <w:r w:rsidR="00177D52" w:rsidRPr="00DA4219">
        <w:t>.</w:t>
      </w:r>
      <w:r w:rsidR="002271A8" w:rsidRPr="00DA4219">
        <w:t xml:space="preserve"> te je</w:t>
      </w:r>
      <w:r w:rsidR="00887F82" w:rsidRPr="00DA4219">
        <w:t xml:space="preserve"> kup</w:t>
      </w:r>
      <w:r w:rsidR="002271A8" w:rsidRPr="00DA4219">
        <w:t>a</w:t>
      </w:r>
      <w:r w:rsidR="007A1E69" w:rsidRPr="00DA4219">
        <w:t>c</w:t>
      </w:r>
      <w:r w:rsidR="002271A8" w:rsidRPr="00DA4219">
        <w:t xml:space="preserve"> u cijelosti </w:t>
      </w:r>
      <w:r w:rsidR="00373F65">
        <w:t>položio kupovninu</w:t>
      </w:r>
      <w:r w:rsidR="00887F82" w:rsidRPr="00DA4219">
        <w:t>.</w:t>
      </w:r>
    </w:p>
    <w:p w:rsidRDefault="00B3512F" w:rsidP="00177D52" w:rsidR="00B3512F" w:rsidRPr="00DA4219">
      <w:pPr>
        <w:jc w:val="both"/>
      </w:pPr>
    </w:p>
    <w:p w:rsidRDefault="00B3512F" w:rsidP="006C24EA" w:rsidR="00B3512F" w:rsidRPr="00DA4219">
      <w:pPr>
        <w:jc w:val="center"/>
      </w:pPr>
      <w:r w:rsidRPr="00DA4219">
        <w:t>Obrazloženje</w:t>
      </w:r>
    </w:p>
    <w:p w:rsidRDefault="00B3512F" w:rsidP="00177D52" w:rsidR="00B3512F" w:rsidRPr="00DA4219">
      <w:pPr>
        <w:jc w:val="both"/>
      </w:pPr>
    </w:p>
    <w:p w:rsidRDefault="00B3512F" w:rsidP="00177D52" w:rsidR="00B3512F" w:rsidRPr="00DA4219">
      <w:pPr>
        <w:jc w:val="both"/>
      </w:pPr>
      <w:r w:rsidRPr="00DA4219">
        <w:tab/>
      </w:r>
      <w:r w:rsidR="000309D0" w:rsidRPr="00DA4219">
        <w:t>S obzirom na to da je</w:t>
      </w:r>
      <w:r w:rsidRPr="00DA4219">
        <w:t xml:space="preserve"> rješenje o dosudi nekretnine</w:t>
      </w:r>
      <w:r w:rsidR="002D5636" w:rsidRPr="00DA4219">
        <w:t xml:space="preserve"> opisane u izreci</w:t>
      </w:r>
      <w:r w:rsidR="007701F3" w:rsidRPr="00DA4219">
        <w:t xml:space="preserve">, </w:t>
      </w:r>
      <w:r w:rsidR="00CD3061" w:rsidRPr="00DA4219">
        <w:t xml:space="preserve">postalo pravomoćno </w:t>
      </w:r>
      <w:r w:rsidR="0076339C" w:rsidRPr="0076339C">
        <w:t>9. ožujka 2018</w:t>
      </w:r>
      <w:r w:rsidR="00887F82" w:rsidRPr="00DA4219">
        <w:t>.,</w:t>
      </w:r>
      <w:r w:rsidR="00373F65">
        <w:t xml:space="preserve"> a</w:t>
      </w:r>
      <w:r w:rsidR="00887F82" w:rsidRPr="00DA4219">
        <w:t xml:space="preserve"> </w:t>
      </w:r>
      <w:r w:rsidR="00373F65" w:rsidRPr="00373F65">
        <w:t>kupac</w:t>
      </w:r>
      <w:r w:rsidR="00373F65">
        <w:t xml:space="preserve"> je</w:t>
      </w:r>
      <w:r w:rsidR="00373F65" w:rsidRPr="00373F65">
        <w:t xml:space="preserve"> </w:t>
      </w:r>
      <w:r w:rsidR="0076339C">
        <w:t>u cijelosti uplatio kupovninu, s</w:t>
      </w:r>
      <w:r w:rsidR="00373F65">
        <w:t>toga je</w:t>
      </w:r>
      <w:r w:rsidRPr="00DA4219">
        <w:t xml:space="preserve"> u skladu s odredb</w:t>
      </w:r>
      <w:r w:rsidR="008B2E37" w:rsidRPr="00DA4219">
        <w:t>om</w:t>
      </w:r>
      <w:r w:rsidRPr="00DA4219">
        <w:t xml:space="preserve"> čl. </w:t>
      </w:r>
      <w:r w:rsidR="006607FA" w:rsidRPr="00DA4219">
        <w:t>108. st. 1</w:t>
      </w:r>
      <w:r w:rsidR="008B2E37" w:rsidRPr="00DA4219">
        <w:t>.</w:t>
      </w:r>
      <w:r w:rsidRPr="00DA4219">
        <w:t xml:space="preserve"> Ovršnog zakona</w:t>
      </w:r>
      <w:r w:rsidR="002271A8" w:rsidRPr="00DA4219">
        <w:t xml:space="preserve"> </w:t>
      </w:r>
      <w:r w:rsidR="006607FA" w:rsidRPr="00DA4219">
        <w:t>Ovršnog zakona („Nar</w:t>
      </w:r>
      <w:r w:rsidR="00373F65">
        <w:t>odne novine“ br. 112/12, 25/13,</w:t>
      </w:r>
      <w:r w:rsidR="006607FA" w:rsidRPr="00DA4219">
        <w:t xml:space="preserve"> 93/14</w:t>
      </w:r>
      <w:r w:rsidR="00373F65">
        <w:t>, 55/16 i 73/17,</w:t>
      </w:r>
      <w:r w:rsidR="006607FA" w:rsidRPr="00DA4219">
        <w:t xml:space="preserve"> dalje: OZ)</w:t>
      </w:r>
      <w:r w:rsidR="0076339C">
        <w:t xml:space="preserve"> u vezi sa Stečajnim zakonom ("Narodne novine" broj 71/15 i 104/17)</w:t>
      </w:r>
      <w:r w:rsidRPr="00DA4219">
        <w:t xml:space="preserve">, </w:t>
      </w:r>
      <w:r w:rsidR="002D5636" w:rsidRPr="00DA4219">
        <w:t>sud odlučio</w:t>
      </w:r>
      <w:r w:rsidRPr="00DA4219">
        <w:t xml:space="preserve"> kao u izreci.</w:t>
      </w:r>
    </w:p>
    <w:p w:rsidRDefault="00B3512F" w:rsidP="00177D52" w:rsidR="00B3512F" w:rsidRPr="00DA4219">
      <w:pPr>
        <w:jc w:val="both"/>
      </w:pPr>
      <w:r w:rsidRPr="00DA4219">
        <w:tab/>
      </w:r>
      <w:r w:rsidRPr="00DA4219">
        <w:tab/>
      </w:r>
      <w:r w:rsidRPr="00DA4219">
        <w:tab/>
      </w:r>
      <w:r w:rsidRPr="00DA4219">
        <w:tab/>
      </w:r>
    </w:p>
    <w:p w:rsidRDefault="00CD3061" w:rsidP="000309D0" w:rsidR="009A3644" w:rsidRPr="00DA4219">
      <w:pPr>
        <w:jc w:val="center"/>
      </w:pPr>
      <w:r w:rsidRPr="00DA4219">
        <w:t xml:space="preserve">U Zagrebu </w:t>
      </w:r>
      <w:r w:rsidR="00E21563" w:rsidRPr="00E21563">
        <w:t>13. ožujka 2018</w:t>
      </w:r>
      <w:r w:rsidR="009A3644" w:rsidRPr="00DA4219">
        <w:t xml:space="preserve">. </w:t>
      </w:r>
    </w:p>
    <w:p w:rsidRDefault="009A3644" w:rsidP="00177D52" w:rsidR="009A3644" w:rsidRPr="00DA4219">
      <w:pPr>
        <w:jc w:val="both"/>
      </w:pPr>
    </w:p>
    <w:p w:rsidRDefault="00DA4219" w:rsidP="00B80065" w:rsidR="00DC0817">
      <w:pPr>
        <w:pStyle w:val="Tijeloteksta"/>
        <w:ind w:left="5760"/>
        <w:rPr>
          <w:rFonts w:cs="Times New Roman" w:hAnsi="Times New Roman" w:ascii="Times New Roman"/>
          <w:sz w:val="24"/>
        </w:rPr>
      </w:pPr>
      <w:r w:rsidRPr="00DA4219">
        <w:rPr>
          <w:rFonts w:cs="Times New Roman" w:hAnsi="Times New Roman" w:ascii="Times New Roman"/>
          <w:sz w:val="24"/>
        </w:rPr>
        <w:t xml:space="preserve">          </w:t>
      </w:r>
    </w:p>
    <w:p w:rsidRDefault="00DC0817" w:rsidP="00B80065" w:rsidR="00DC0817">
      <w:pPr>
        <w:pStyle w:val="Tijeloteksta"/>
        <w:ind w:left="5760"/>
        <w:rPr>
          <w:rFonts w:cs="Times New Roman" w:hAnsi="Times New Roman" w:ascii="Times New Roman"/>
          <w:sz w:val="24"/>
        </w:rPr>
      </w:pPr>
    </w:p>
    <w:p w:rsidRDefault="00DC0817" w:rsidP="00B80065" w:rsidR="00DA4219" w:rsidRPr="00DA4219">
      <w:pPr>
        <w:pStyle w:val="Tijeloteksta"/>
        <w:ind w:left="576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</w:t>
      </w:r>
      <w:r w:rsidR="00DA4219" w:rsidRPr="00DA4219">
        <w:rPr>
          <w:rFonts w:cs="Times New Roman" w:hAnsi="Times New Roman" w:ascii="Times New Roman"/>
          <w:sz w:val="24"/>
        </w:rPr>
        <w:t xml:space="preserve">  SUDAC:</w:t>
      </w:r>
    </w:p>
    <w:p w:rsidRDefault="00DC0817" w:rsidP="00B80065" w:rsidR="00DA4219" w:rsidRPr="00DA4219">
      <w:pPr>
        <w:pStyle w:val="Tijeloteksta"/>
        <w:ind w:left="576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Gordan Zubak,v.r. </w:t>
      </w:r>
    </w:p>
    <w:p w:rsidRDefault="00DA4219" w:rsidP="00B80065" w:rsidR="00DA4219" w:rsidRPr="00DA4219">
      <w:pPr>
        <w:pStyle w:val="Tijeloteksta"/>
        <w:ind w:left="5760"/>
        <w:rPr>
          <w:rFonts w:cs="Times New Roman" w:hAnsi="Times New Roman" w:ascii="Times New Roman"/>
          <w:sz w:val="24"/>
        </w:rPr>
      </w:pPr>
    </w:p>
    <w:p w:rsidRDefault="009A3644" w:rsidP="00DC0817" w:rsidR="009A3644" w:rsidRPr="00DA4219">
      <w:pPr>
        <w:pStyle w:val="Tijeloteksta"/>
        <w:ind w:firstLine="720" w:left="3600"/>
      </w:pPr>
    </w:p>
    <w:p w:rsidRDefault="00DC0817" w:rsidP="00177D52" w:rsidR="00DC0817">
      <w:pPr>
        <w:jc w:val="both"/>
      </w:pPr>
    </w:p>
    <w:p w:rsidRDefault="00DC0817" w:rsidP="00177D52" w:rsidR="00DC0817">
      <w:pPr>
        <w:jc w:val="both"/>
      </w:pPr>
    </w:p>
    <w:p w:rsidRDefault="00DC0817" w:rsidP="00177D52" w:rsidR="00DC0817">
      <w:pPr>
        <w:jc w:val="both"/>
      </w:pPr>
    </w:p>
    <w:p w:rsidRDefault="00DC0817" w:rsidP="00177D52" w:rsidR="00DC0817">
      <w:pPr>
        <w:jc w:val="both"/>
      </w:pPr>
    </w:p>
    <w:p w:rsidRDefault="00DC0817" w:rsidP="00177D52" w:rsidR="00DC0817">
      <w:pPr>
        <w:jc w:val="both"/>
      </w:pPr>
    </w:p>
    <w:p w:rsidRDefault="00DC0817" w:rsidP="00177D52" w:rsidR="00DC0817">
      <w:pPr>
        <w:jc w:val="both"/>
      </w:pPr>
    </w:p>
    <w:p w:rsidRDefault="00DC0817" w:rsidP="00177D52" w:rsidR="00DC0817">
      <w:pPr>
        <w:jc w:val="both"/>
      </w:pPr>
    </w:p>
    <w:p w:rsidRDefault="009A3644" w:rsidP="00177D52" w:rsidR="009A3644" w:rsidRPr="00DA4219">
      <w:pPr>
        <w:jc w:val="both"/>
      </w:pPr>
      <w:r w:rsidRPr="00DA4219">
        <w:lastRenderedPageBreak/>
        <w:t>Pouka o pravnom lijeku:</w:t>
      </w:r>
    </w:p>
    <w:p w:rsidRDefault="00945C2C" w:rsidP="00177D52" w:rsidR="00DA4219" w:rsidRPr="00DA4219">
      <w:pPr>
        <w:jc w:val="both"/>
      </w:pPr>
      <w:r w:rsidRPr="00DA4219">
        <w:t>Protiv ovog zaključka</w:t>
      </w:r>
      <w:r w:rsidR="009A3644" w:rsidRPr="00DA4219">
        <w:t xml:space="preserve"> nije dopušten pravni lijek</w:t>
      </w:r>
      <w:r w:rsidR="00C643EE" w:rsidRPr="00DA4219">
        <w:t>.</w:t>
      </w:r>
    </w:p>
    <w:p w:rsidRDefault="00DC0817" w:rsidP="00177D52" w:rsidR="00DC0817">
      <w:pPr>
        <w:jc w:val="both"/>
      </w:pPr>
    </w:p>
    <w:p w:rsidRDefault="00DC0817" w:rsidP="00177D52" w:rsidR="00DC0817">
      <w:pPr>
        <w:jc w:val="both"/>
      </w:pPr>
    </w:p>
    <w:p w:rsidRDefault="00DC0817" w:rsidP="00177D52" w:rsidR="00DC0817">
      <w:pPr>
        <w:jc w:val="both"/>
      </w:pPr>
    </w:p>
    <w:p w:rsidRDefault="002334DA" w:rsidP="00400817" w:rsidR="002334DA" w:rsidRPr="00400817">
      <w:pPr>
        <w:jc w:val="right"/>
      </w:pPr>
      <w:r w:rsidRPr="00400817">
        <w:t>Za točnost otpravka – ovlašteni službenik</w:t>
      </w:r>
    </w:p>
    <w:p w:rsidRDefault="002334DA" w:rsidP="00400817" w:rsidR="002334DA" w:rsidRPr="00400817">
      <w:pPr>
        <w:ind w:left="5664"/>
      </w:pPr>
      <w:r w:rsidRPr="00400817">
        <w:t xml:space="preserve">        Dijana Hadžić</w:t>
      </w:r>
    </w:p>
    <w:p w:rsidRDefault="009A3644" w:rsidP="00177D52" w:rsidR="009A3644">
      <w:pPr>
        <w:jc w:val="both"/>
      </w:pPr>
    </w:p>
    <w:p w:rsidRDefault="002334DA" w:rsidP="00177D52" w:rsidR="002334DA" w:rsidRPr="00DA4219">
      <w:pPr>
        <w:jc w:val="both"/>
      </w:pPr>
    </w:p>
    <w:sectPr w:rsidSect="00DC0817" w:rsidR="002334DA" w:rsidRPr="00DA4219">
      <w:headerReference w:type="even" r:id="rId10"/>
      <w:headerReference w:type="default" r:id="rId11"/>
      <w:pgSz w:h="16838" w:w="11906"/>
      <w:pgMar w:gutter="0" w:footer="709" w:header="709" w:left="1440" w:bottom="899" w:right="1286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6D99" w:rsidR="00306D99">
      <w:r>
        <w:separator/>
      </w:r>
    </w:p>
  </w:endnote>
  <w:endnote w:id="0" w:type="continuationSeparator">
    <w:p w:rsidRDefault="00306D99" w:rsidR="00306D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6D99" w:rsidR="00306D99">
      <w:r>
        <w:separator/>
      </w:r>
    </w:p>
  </w:footnote>
  <w:footnote w:id="0" w:type="continuationSeparator">
    <w:p w:rsidRDefault="00306D99" w:rsidR="00306D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ED7" w:rsidP="00910BA9" w:rsidR="007701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701F3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701F3" w:rsidR="007701F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ED7" w:rsidP="00910BA9" w:rsidR="007701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701F3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34D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701F3" w:rsidP="00910BA9" w:rsidR="007701F3" w:rsidRPr="008B2E37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8B2E37" w:rsidRPr="008B2E37">
      <w:t>67.</w:t>
    </w:r>
    <w:r w:rsidRPr="008B2E37">
      <w:t xml:space="preserve"> St-</w:t>
    </w:r>
    <w:r w:rsidR="00373F65">
      <w:t>710</w:t>
    </w:r>
    <w:r w:rsidR="005B6782">
      <w:t>5/16</w:t>
    </w:r>
  </w:p>
  <w:p w:rsidRDefault="007701F3" w:rsidR="007701F3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617D7B"/>
    <w:multiLevelType w:val="hybridMultilevel"/>
    <w:tmpl w:val="396440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6575BD9"/>
    <w:multiLevelType w:val="hybridMultilevel"/>
    <w:tmpl w:val="D786C1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BDC5D41"/>
    <w:multiLevelType w:val="hybridMultilevel"/>
    <w:tmpl w:val="00F4D1CE"/>
    <w:lvl w:tplc="42C83D74" w:ilvl="0">
      <w:start w:val="1"/>
      <w:numFmt w:val="upp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3644"/>
    <w:rsid w:val="000309D0"/>
    <w:rsid w:val="00177D52"/>
    <w:rsid w:val="002271A8"/>
    <w:rsid w:val="002334DA"/>
    <w:rsid w:val="002D5636"/>
    <w:rsid w:val="00306D99"/>
    <w:rsid w:val="00311A2B"/>
    <w:rsid w:val="00316D41"/>
    <w:rsid w:val="0032747C"/>
    <w:rsid w:val="00350F46"/>
    <w:rsid w:val="003536E4"/>
    <w:rsid w:val="00373F65"/>
    <w:rsid w:val="00384D42"/>
    <w:rsid w:val="00397378"/>
    <w:rsid w:val="00467759"/>
    <w:rsid w:val="004A0B02"/>
    <w:rsid w:val="004D0836"/>
    <w:rsid w:val="00550E4D"/>
    <w:rsid w:val="005773A5"/>
    <w:rsid w:val="005B6782"/>
    <w:rsid w:val="006607FA"/>
    <w:rsid w:val="00667DE3"/>
    <w:rsid w:val="006709F0"/>
    <w:rsid w:val="00671589"/>
    <w:rsid w:val="00671D1A"/>
    <w:rsid w:val="00682771"/>
    <w:rsid w:val="006C24EA"/>
    <w:rsid w:val="0076339C"/>
    <w:rsid w:val="007701F3"/>
    <w:rsid w:val="00781805"/>
    <w:rsid w:val="0079562A"/>
    <w:rsid w:val="007A1E69"/>
    <w:rsid w:val="0080272D"/>
    <w:rsid w:val="0087612B"/>
    <w:rsid w:val="00887F82"/>
    <w:rsid w:val="008B2E37"/>
    <w:rsid w:val="00910BA9"/>
    <w:rsid w:val="00945C2C"/>
    <w:rsid w:val="00960E18"/>
    <w:rsid w:val="009A3644"/>
    <w:rsid w:val="009B1DAE"/>
    <w:rsid w:val="009E07E4"/>
    <w:rsid w:val="00A7643B"/>
    <w:rsid w:val="00A95E0C"/>
    <w:rsid w:val="00AF24B5"/>
    <w:rsid w:val="00B10ADE"/>
    <w:rsid w:val="00B3512F"/>
    <w:rsid w:val="00B730DE"/>
    <w:rsid w:val="00B8726A"/>
    <w:rsid w:val="00B9438E"/>
    <w:rsid w:val="00BA1708"/>
    <w:rsid w:val="00BF5311"/>
    <w:rsid w:val="00C13198"/>
    <w:rsid w:val="00C42D99"/>
    <w:rsid w:val="00C643EE"/>
    <w:rsid w:val="00CD3061"/>
    <w:rsid w:val="00CE7083"/>
    <w:rsid w:val="00DA4219"/>
    <w:rsid w:val="00DC0817"/>
    <w:rsid w:val="00E00B4D"/>
    <w:rsid w:val="00E02ED7"/>
    <w:rsid w:val="00E21563"/>
    <w:rsid w:val="00E51951"/>
    <w:rsid w:val="00E55064"/>
    <w:rsid w:val="00E92F8F"/>
    <w:rsid w:val="00EA2D54"/>
    <w:rsid w:val="00EF7640"/>
    <w:rsid w:val="00F1094A"/>
    <w:rsid w:val="00FA0AE5"/>
    <w:rsid w:val="00FB487D"/>
    <w:rsid w:val="00FB6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A36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A3644"/>
    <w:rPr>
      <w:rFonts w:cs="Arial" w:hAnsi="Arial" w:ascii="Arial"/>
      <w:sz w:val="22"/>
    </w:rPr>
  </w:style>
  <w:style w:styleId="Zaglavlje" w:type="paragraph">
    <w:name w:val="header"/>
    <w:basedOn w:val="Normal"/>
    <w:rsid w:val="009A364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A3644"/>
  </w:style>
  <w:style w:styleId="Podnoje" w:type="paragraph">
    <w:name w:val="footer"/>
    <w:basedOn w:val="Normal"/>
    <w:rsid w:val="00CE70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7612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07E4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DA4219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2334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34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34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34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34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36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A3644"/>
    <w:rPr>
      <w:rFonts w:ascii="Arial" w:cs="Arial" w:hAnsi="Arial"/>
      <w:sz w:val="22"/>
    </w:rPr>
  </w:style>
  <w:style w:styleId="Zaglavlje" w:type="paragraph">
    <w:name w:val="header"/>
    <w:basedOn w:val="Normal"/>
    <w:rsid w:val="009A364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A3644"/>
  </w:style>
  <w:style w:styleId="Podnoje" w:type="paragraph">
    <w:name w:val="footer"/>
    <w:basedOn w:val="Normal"/>
    <w:rsid w:val="00CE70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7612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07E4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DA4219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2334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34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34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34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34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9522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7105</izvorni_sadrzaj>
    <derivirana_varijabla naziv="DomainObject.Predmet.Broj_1">7105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St-7105/2016</izvorni_sadrzaj>
    <derivirana_varijabla naziv="DomainObject.Predmet.OznakaBroj_1">St-7105/2016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 R SISTEMI d.o.o. zastupanog po punomoćniku Ilko Matijaš</izvorni_sadrzaj>
    <derivirana_varijabla naziv="DomainObject.Predmet.ProtustrankaFormated_1">  M R SISTEMI d.o.o. zastupanog po punomoćniku Ilko Matijaš</derivirana_varijabla>
  </DomainObject.Predmet.ProtustrankaFormated>
  <DomainObject.Predmet.ProtustrankaFormatedOIB>
    <izvorni_sadrzaj>  M R SISTEMI d.o.o., OIB 34344889479 zastupanog po punomoćniku Ilko Matijaš</izvorni_sadrzaj>
    <derivirana_varijabla naziv="DomainObject.Predmet.ProtustrankaFormatedOIB_1">  M R SISTEMI d.o.o., OIB 34344889479 zastupanog po punomoćniku Ilko Matijaš</derivirana_varijabla>
  </DomainObject.Predmet.ProtustrankaFormatedOIB>
  <DomainObject.Predmet.ProtustrankaFormatedWithAdress>
    <izvorni_sadrzaj> M R SISTEMI d.o.o., Odranska 12, 10000 Zagreb zastupanog po punomoćniku Ilko Matijaš</izvorni_sadrzaj>
    <derivirana_varijabla naziv="DomainObject.Predmet.ProtustrankaFormatedWithAdress_1"> M R SISTEMI d.o.o., Odranska 12, 10000 Zagreb zastupanog po punomoćniku Ilko Matijaš</derivirana_varijabla>
  </DomainObject.Predmet.ProtustrankaFormatedWithAdress>
  <DomainObject.Predmet.ProtustrankaFormatedWithAdressOIB>
    <izvorni_sadrzaj> M R SISTEMI d.o.o., OIB 34344889479, Odranska 12, 10000 Zagreb zastupanog po punomoćniku Ilko Matijaš</izvorni_sadrzaj>
    <derivirana_varijabla naziv="DomainObject.Predmet.ProtustrankaFormatedWithAdressOIB_1"> M R SISTEMI d.o.o., OIB 34344889479, Odranska 12, 10000 Zagreb zastupanog po punomoćniku Ilko Matijaš</derivirana_varijabla>
  </DomainObject.Predmet.ProtustrankaFormatedWithAdressOIB>
  <DomainObject.Predmet.ProtustrankaWithAdress>
    <izvorni_sadrzaj>M R SISTEMI d.o.o. Odranska 12, 10000 Zagreb</izvorni_sadrzaj>
    <derivirana_varijabla naziv="DomainObject.Predmet.ProtustrankaWithAdress_1">M R SISTEMI d.o.o. Odranska 12, 10000 Zagreb</derivirana_varijabla>
  </DomainObject.Predmet.ProtustrankaWithAdress>
  <DomainObject.Predmet.ProtustrankaWithAdressOIB>
    <izvorni_sadrzaj>M R SISTEMI d.o.o., OIB 34344889479, Odranska 12, 10000 Zagreb</izvorni_sadrzaj>
    <derivirana_varijabla naziv="DomainObject.Predmet.ProtustrankaWithAdressOIB_1">M R SISTEMI d.o.o., OIB 34344889479, Odranska 12, 10000 Zagreb</derivirana_varijabla>
  </DomainObject.Predmet.ProtustrankaWithAdressOIB>
  <DomainObject.Predmet.ProtustrankaNazivFormated>
    <izvorni_sadrzaj>M R SISTEMI d.o.o.</izvorni_sadrzaj>
    <derivirana_varijabla naziv="DomainObject.Predmet.ProtustrankaNazivFormated_1">M R SISTEMI d.o.o.</derivirana_varijabla>
  </DomainObject.Predmet.ProtustrankaNazivFormated>
  <DomainObject.Predmet.ProtustrankaNazivFormatedOIB>
    <izvorni_sadrzaj>M R SISTEMI d.o.o., OIB 34344889479</izvorni_sadrzaj>
    <derivirana_varijabla naziv="DomainObject.Predmet.ProtustrankaNazivFormatedOIB_1">M R SISTEMI d.o.o., OIB 34344889479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FINA Regionalni centar Zagreb, 10000 Zagreb; RH MF Porezna uprava Zagreb zastupanog po punomoćniku ŽDO u Zagrebu</izvorni_sadrzaj>
    <derivirana_varijabla naziv="DomainObject.Predmet.StrankaFormatedWithAdress_1"> FINA Regionalni centar Zagreb, FINA Regionalni centar Zagreb,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FINA Regionalni centar Zagreb, 10000 Zagreb; RH MF Porezna uprava Zagreb, OIB 18683136487 zastupanog po punomoćniku ŽDO u Zagrebu</izvorni_sadrzaj>
    <derivirana_varijabla naziv="DomainObject.Predmet.StrankaFormatedWithAdressOIB_1"> FINA Regionalni centar Zagreb, OIB 85821130368, FINA Regionalni centar Zagreb, 10000 Zagreb; RH MF Porezna uprava Zagreb, OIB 18683136487 zastupanog po punomoćniku ŽDO u Zagrebu</derivirana_varijabla>
  </DomainObject.Predmet.StrankaFormatedWithAdressOIB>
  <DomainObject.Predmet.StrankaWithAdress>
    <izvorni_sadrzaj>FINA Regionalni centar Zagreb FINA Regionalni centar Zagreb,10000 Zagreb,RH MF Porezna uprava Zagreb </izvorni_sadrzaj>
    <derivirana_varijabla naziv="DomainObject.Predmet.StrankaWithAdress_1">FINA Regionalni centar Zagreb FINA Regionalni centar Zagreb,10000 Zagreb,RH MF Porezna uprava Zagreb </derivirana_varijabla>
  </DomainObject.Predmet.StrankaWithAdress>
  <DomainObject.Predmet.StrankaWithAdressOIB>
    <izvorni_sadrzaj>FINA Regionalni centar Zagreb, OIB 85821130368, FINA Regionalni centar Zagreb,10000 Zagreb,RH MF Porezna uprava Zagreb, OIB 18683136487</izvorni_sadrzaj>
    <derivirana_varijabla naziv="DomainObject.Predmet.StrankaWithAdressOIB_1">FINA Regionalni centar Zagreb, OIB 85821130368, FINA Regionalni centar Zagreb,10000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FINA Regionalni centar Zagreb, 10000 Zagreb</item>
      <item>RH MF Porezna uprava Zagreb zastupanog po punomoćniku ŽDO u Zagrebu</item>
    </izvorni_sadrzaj>
    <derivirana_varijabla naziv="DomainObject.Predmet.StrankaListFormatedWithAdress_1">
      <item>FINA Regionalni centar Zagreb, FINA Regionalni centar Zagreb,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FINA Regionalni centar Zagreb,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M R SISTEMI d.o.o. zastupanog po punomoćniku Ilko Matijaš</item>
    </izvorni_sadrzaj>
    <derivirana_varijabla naziv="DomainObject.Predmet.ProtuStrankaListFormated_1">
      <item>M R SISTEMI d.o.o. zastupanog po punomoćniku Ilko Matijaš</item>
    </derivirana_varijabla>
  </DomainObject.Predmet.ProtuStrankaListFormated>
  <DomainObject.Predmet.ProtuStrankaListFormatedOIB>
    <izvorni_sadrzaj>
      <item>M R SISTEMI d.o.o., OIB 34344889479 zastupanog po punomoćniku Ilko Matijaš</item>
    </izvorni_sadrzaj>
    <derivirana_varijabla naziv="DomainObject.Predmet.ProtuStrankaListFormatedOIB_1">
      <item>M R SISTEMI d.o.o., OIB 34344889479 zastupanog po punomoćniku Ilko Matijaš</item>
    </derivirana_varijabla>
  </DomainObject.Predmet.ProtuStrankaListFormatedOIB>
  <DomainObject.Predmet.ProtuStrankaListFormatedWithAdress>
    <izvorni_sadrzaj>
      <item>M R SISTEMI d.o.o., Odranska 12, 10000 Zagreb zastupanog po punomoćniku Ilko Matijaš</item>
    </izvorni_sadrzaj>
    <derivirana_varijabla naziv="DomainObject.Predmet.ProtuStrankaListFormatedWithAdress_1">
      <item>M R SISTEMI d.o.o., Odranska 12, 10000 Zagreb zastupanog po punomoćniku Ilko Matijaš</item>
    </derivirana_varijabla>
  </DomainObject.Predmet.ProtuStrankaListFormatedWithAdress>
  <DomainObject.Predmet.ProtuStrankaListFormatedWithAdressOIB>
    <izvorni_sadrzaj>
      <item>M R SISTEMI d.o.o., OIB 34344889479, Odranska 12, 10000 Zagreb zastupanog po punomoćniku Ilko Matijaš</item>
    </izvorni_sadrzaj>
    <derivirana_varijabla naziv="DomainObject.Predmet.ProtuStrankaListFormatedWithAdressOIB_1">
      <item>M R SISTEMI d.o.o., OIB 34344889479, Odranska 12, 10000 Zagreb zastupanog po punomoćniku Ilko Matijaš</item>
    </derivirana_varijabla>
  </DomainObject.Predmet.ProtuStrankaListFormatedWithAdressOIB>
  <DomainObject.Predmet.ProtuStrankaListNazivFormated>
    <izvorni_sadrzaj>
      <item>M R SISTEMI d.o.o.</item>
    </izvorni_sadrzaj>
    <derivirana_varijabla naziv="DomainObject.Predmet.ProtuStrankaListNazivFormated_1">
      <item>M R SISTEMI d.o.o.</item>
    </derivirana_varijabla>
  </DomainObject.Predmet.ProtuStrankaListNazivFormated>
  <DomainObject.Predmet.ProtuStrankaListNazivFormatedOIB>
    <izvorni_sadrzaj>
      <item>M R SISTEMI d.o.o., OIB 34344889479</item>
    </izvorni_sadrzaj>
    <derivirana_varijabla naziv="DomainObject.Predmet.ProtuStrankaListNazivFormatedOIB_1">
      <item>M R SISTEMI d.o.o., OIB 34344889479</item>
    </derivirana_varijabla>
  </DomainObject.Predmet.ProtuStrankaListNazivFormatedOIB>
  <DomainObject.Predmet.OstaliListFormated>
    <izvorni_sadrzaj>
      <item>Ilko Matijaš punomoćnik sudionika u postupku M R SISTEMI d.o.o.</item>
      <item>ŽDO u Zagrebu punomoćnik sudionika u postupku RH MF Porezna uprava Zagreb</item>
      <item>Ministarstvo financija, Porezna uprava Zagreb</item>
      <item>Ministarstvo pravosuđa</item>
      <item>Općinski sud Split-zk-odjel Solin</item>
    </izvorni_sadrzaj>
    <derivirana_varijabla naziv="DomainObject.Predmet.OstaliListFormated_1">
      <item>Ilko Matijaš punomoćnik sudionika u postupku M R SISTEMI d.o.o.</item>
      <item>ŽDO u Zagrebu punomoćnik sudionika u postupku RH MF Porezna uprava Zagreb</item>
      <item>Ministarstvo financija, Porezna uprava Zagreb</item>
      <item>Ministarstvo pravosuđa</item>
      <item>Općinski sud Split-zk-odjel Solin</item>
    </derivirana_varijabla>
  </DomainObject.Predmet.OstaliListFormated>
  <DomainObject.Predmet.OstaliListFormatedOIB>
    <izvorni_sadrzaj>
      <item>Ilko Matijaš, OIB 75177063685 punomoćnik sudionika u postupku M R SISTEMI d.o.o.</item>
      <item>ŽDO u Zagrebu, OIB 16488001145 punomoćnik sudionika u postupku RH MF Porezna uprava Zagreb</item>
      <item>Ministarstvo financija, Porezna uprava Zagreb</item>
      <item>Ministarstvo pravosuđa</item>
      <item>Općinski sud Split-zk-odjel Solin</item>
    </izvorni_sadrzaj>
    <derivirana_varijabla naziv="DomainObject.Predmet.OstaliListFormatedOIB_1">
      <item>Ilko Matijaš, OIB 75177063685 punomoćnik sudionika u postupku M R SISTEMI d.o.o.</item>
      <item>ŽDO u Zagrebu, OIB 16488001145 punomoćnik sudionika u postupku RH MF Porezna uprava Zagreb</item>
      <item>Ministarstvo financija, Porezna uprava Zagreb</item>
      <item>Ministarstvo pravosuđa</item>
      <item>Općinski sud Split-zk-odjel Solin</item>
    </derivirana_varijabla>
  </DomainObject.Predmet.OstaliListFormatedOIB>
  <DomainObject.Predmet.OstaliListFormatedWithAdress>
    <izvorni_sadrzaj>
      <item>Ilko Matijaš, Ožujska 10, 10000 Zagreb punomoćnik sudionika u postupku M R SISTEMI d.o.o.</item>
      <item>ŽDO u Zagrebu, Savska cesta 41, 10000 Zagreb punomoćnik sudionika u postupku RH MF Porezna uprava Zagreb</item>
      <item>Ministarstvo financija, Porezna uprava Zagreb, Avenija Dubrovnik 32, 10000 Zagreb</item>
      <item>Ministarstvo pravosuđa, Ulica grada Vukovara 49, 10000 Zagreb</item>
      <item>Općinski sud Split-zk-odjel Solin, Kralja Zvonimira 75, 21210 Solin</item>
    </izvorni_sadrzaj>
    <derivirana_varijabla naziv="DomainObject.Predmet.OstaliListFormatedWithAdress_1">
      <item>Ilko Matijaš, Ožujska 10, 10000 Zagreb punomoćnik sudionika u postupku M R SISTEMI d.o.o.</item>
      <item>ŽDO u Zagrebu, Savska cesta 41, 10000 Zagreb punomoćnik sudionika u postupku RH MF Porezna uprava Zagreb</item>
      <item>Ministarstvo financija, Porezna uprava Zagreb, Avenija Dubrovnik 32, 10000 Zagreb</item>
      <item>Ministarstvo pravosuđa, Ulica grada Vukovara 49, 10000 Zagreb</item>
      <item>Općinski sud Split-zk-odjel Solin, Kralja Zvonimira 75, 21210 Solin</item>
    </derivirana_varijabla>
  </DomainObject.Predmet.OstaliListFormatedWithAdress>
  <DomainObject.Predmet.OstaliListFormatedWithAdressOIB>
    <izvorni_sadrzaj>
      <item>Ilko Matijaš, OIB 75177063685, Ožujska 10, 10000 Zagreb punomoćnik sudionika u postupku M R SISTEMI d.o.o.</item>
      <item>ŽDO u Zagrebu, OIB 16488001145, Savska cesta 41, 10000 Zagreb punomoćnik sudionika u postupku RH MF Porezna uprava Zagreb</item>
      <item>Ministarstvo financija, Porezna uprava Zagreb, Avenija Dubrovnik 32, 10000 Zagreb</item>
      <item>Ministarstvo pravosuđa, Ulica grada Vukovara 49, 10000 Zagreb</item>
      <item>Općinski sud Split-zk-odjel Solin, Kralja Zvonimira 75, 21210 Solin</item>
    </izvorni_sadrzaj>
    <derivirana_varijabla naziv="DomainObject.Predmet.OstaliListFormatedWithAdressOIB_1">
      <item>Ilko Matijaš, OIB 75177063685, Ožujska 10, 10000 Zagreb punomoćnik sudionika u postupku M R SISTEMI d.o.o.</item>
      <item>ŽDO u Zagrebu, OIB 16488001145, Savska cesta 41, 10000 Zagreb punomoćnik sudionika u postupku RH MF Porezna uprava Zagreb</item>
      <item>Ministarstvo financija, Porezna uprava Zagreb, Avenija Dubrovnik 32, 10000 Zagreb</item>
      <item>Ministarstvo pravosuđa, Ulica grada Vukovara 49, 10000 Zagreb</item>
      <item>Općinski sud Split-zk-odjel Solin, Kralja Zvonimira 75, 21210 Solin</item>
    </derivirana_varijabla>
  </DomainObject.Predmet.OstaliListFormatedWithAdressOIB>
  <DomainObject.Predmet.OstaliListNazivFormated>
    <izvorni_sadrzaj>
      <item>Ilko Matijaš</item>
      <item>ŽDO u Zagrebu</item>
      <item>Ministarstvo financija, Porezna uprava Zagreb</item>
      <item>Ministarstvo pravosuđa</item>
      <item>Općinski sud Split-zk-odjel Solin</item>
    </izvorni_sadrzaj>
    <derivirana_varijabla naziv="DomainObject.Predmet.OstaliListNazivFormated_1">
      <item>Ilko Matijaš</item>
      <item>ŽDO u Zagrebu</item>
      <item>Ministarstvo financija, Porezna uprava Zagreb</item>
      <item>Ministarstvo pravosuđa</item>
      <item>Općinski sud Split-zk-odjel Solin</item>
    </derivirana_varijabla>
  </DomainObject.Predmet.OstaliListNazivFormated>
  <DomainObject.Predmet.OstaliListNazivFormatedOIB>
    <izvorni_sadrzaj>
      <item>Ilko Matijaš, OIB 75177063685</item>
      <item>ŽDO u Zagrebu, OIB 16488001145</item>
      <item>Ministarstvo financija, Porezna uprava Zagreb</item>
      <item>Ministarstvo pravosuđa</item>
      <item>Općinski sud Split-zk-odjel Solin</item>
    </izvorni_sadrzaj>
    <derivirana_varijabla naziv="DomainObject.Predmet.OstaliListNazivFormatedOIB_1">
      <item>Ilko Matijaš, OIB 75177063685</item>
      <item>ŽDO u Zagrebu, OIB 16488001145</item>
      <item>Ministarstvo financija, Porezna uprava Zagreb</item>
      <item>Ministarstvo pravosuđa</item>
      <item>Općinski sud Split-zk-odjel Solin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 R SISTEMI d.o.o.</izvorni_sadrzaj>
    <derivirana_varijabla naziv="DomainObject.Predmet.ProtustrankaIDrugi_1">M R SISTEMI d.o.o.</derivirana_varijabla>
  </DomainObject.Predmet.ProtustrankaIDrugi>
  <DomainObject.Predmet.StrankaIDrugiAdressOIB>
    <izvorni_sadrzaj>FINA Regionalni centar Zagreb, OIB 85821130368, FINA Regionalni centar Zagreb, 10000 Zagreb i dr.</izvorni_sadrzaj>
    <derivirana_varijabla naziv="DomainObject.Predmet.StrankaIDrugiAdressOIB_1">FINA Regionalni centar Zagreb, OIB 85821130368, FINA Regionalni centar Zagreb, 10000 Zagreb i dr.</derivirana_varijabla>
  </DomainObject.Predmet.StrankaIDrugiAdressOIB>
  <DomainObject.Predmet.ProtustrankaIDrugiAdressOIB>
    <izvorni_sadrzaj>M R SISTEMI d.o.o., OIB 34344889479, Odranska 12, 10000 Zagreb</izvorni_sadrzaj>
    <derivirana_varijabla naziv="DomainObject.Predmet.ProtustrankaIDrugiAdressOIB_1">M R SISTEMI d.o.o., OIB 34344889479, Odranska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 R SISTEMI d.o.o.</item>
      <item>FINA Regionalni centar Zagreb</item>
      <item>Ilko Matijaš</item>
      <item>RH MF Porezna uprava Zagreb</item>
      <item>ŽDO u Zagrebu</item>
      <item>Ministarstvo financija, Porezna uprava Zagreb</item>
      <item>Ministarstvo pravosuđa</item>
      <item>Općinski sud Split-zk-odjel Solin</item>
    </izvorni_sadrzaj>
    <derivirana_varijabla naziv="DomainObject.Predmet.SudioniciListNaziv_1">
      <item>M R SISTEMI d.o.o.</item>
      <item>FINA Regionalni centar Zagreb</item>
      <item>Ilko Matijaš</item>
      <item>RH MF Porezna uprava Zagreb</item>
      <item>ŽDO u Zagrebu</item>
      <item>Ministarstvo financija, Porezna uprava Zagreb</item>
      <item>Ministarstvo pravosuđa</item>
      <item>Općinski sud Split-zk-odjel Solin</item>
    </derivirana_varijabla>
  </DomainObject.Predmet.SudioniciListNaziv>
  <DomainObject.Predmet.SudioniciListAdressOIB>
    <izvorni_sadrzaj>
      <item>M R SISTEMI d.o.o., OIB 34344889479, Odranska 12,10000 Zagreb</item>
      <item>FINA Regionalni centar Zagreb, OIB 85821130368, FINA Regionalni centar Zagreb,10000 Zagreb</item>
      <item>Ilko Matijaš, OIB 75177063685, Ožujska 10,10000 Zagreb</item>
      <item>RH MF Porezna uprava Zagreb, OIB 18683136487</item>
      <item>ŽDO u Zagrebu, OIB 16488001145, Savska cesta 41,10000 Zagreb</item>
      <item>Ministarstvo financija, Porezna uprava Zagreb, Avenija Dubrovnik 32,10000 Zagreb</item>
      <item>Ministarstvo pravosuđa, Ulica grada Vukovara 49,10000 Zagreb</item>
      <item>Općinski sud Split-zk-odjel Solin, Kralja Zvonimira 75,21210 Solin</item>
    </izvorni_sadrzaj>
    <derivirana_varijabla naziv="DomainObject.Predmet.SudioniciListAdressOIB_1">
      <item>M R SISTEMI d.o.o., OIB 34344889479, Odranska 12,10000 Zagreb</item>
      <item>FINA Regionalni centar Zagreb, OIB 85821130368, FINA Regionalni centar Zagreb,10000 Zagreb</item>
      <item>Ilko Matijaš, OIB 75177063685, Ožujska 10,10000 Zagreb</item>
      <item>RH MF Porezna uprava Zagreb, OIB 18683136487</item>
      <item>ŽDO u Zagrebu, OIB 16488001145, Savska cesta 41,10000 Zagreb</item>
      <item>Ministarstvo financija, Porezna uprava Zagreb, Avenija Dubrovnik 32,10000 Zagreb</item>
      <item>Ministarstvo pravosuđa, Ulica grada Vukovara 49,10000 Zagreb</item>
      <item>Općinski sud Split-zk-odjel Solin, Kralja Zvonimira 75,21210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34344889479</item>
      <item>, OIB 85821130368</item>
      <item>, OIB 75177063685</item>
      <item>, OIB 18683136487</item>
      <item>, OIB 16488001145</item>
      <item>, OIB null</item>
      <item>, OIB null</item>
      <item>, OIB null</item>
    </izvorni_sadrzaj>
    <derivirana_varijabla naziv="DomainObject.Predmet.SudioniciListNazivOIB_1">
      <item>, OIB 34344889479</item>
      <item>, OIB 85821130368</item>
      <item>, OIB 75177063685</item>
      <item>, OIB 18683136487</item>
      <item>, OIB 16488001145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252</properties:Words>
  <properties:Characters>1245</properties:Characters>
  <properties:Lines>55</properties:Lines>
  <properties:Paragraphs>17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2018-03-12T09:10:00Z</dcterms:created>
  <dc:creator>nribaric</dc:creator>
  <cp:lastModifiedBy>Dijana Hadžić</cp:lastModifiedBy>
  <cp:lastPrinted>2018-03-13T07:27:00Z</cp:lastPrinted>
  <dcterms:modified xmlns:xsi="http://www.w3.org/2001/XMLSchema-instance" xsi:type="dcterms:W3CDTF">2018-03-13T08:09:00Z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(23. zaključak o predaji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