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c70e" w14:paraId="012c70e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D4B3D">
        <w:rPr>
          <w:rFonts w:cs="Times New Roman" w:hAnsi="Times New Roman" w:ascii="Times New Roman"/>
          <w:sz w:val="24"/>
          <w:szCs w:val="24"/>
        </w:rPr>
        <w:t>916/2018-4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D4B3D">
        <w:rPr>
          <w:rFonts w:cs="Times New Roman" w:hAnsi="Times New Roman" w:ascii="Times New Roman"/>
          <w:b/>
          <w:sz w:val="24"/>
          <w:szCs w:val="24"/>
        </w:rPr>
        <w:t>JANKOVIĆ SLAVONSKI OKUSI d.o.o., Bukovlje, Masleničkih vitezova 2, OIB: 58765280033</w:t>
      </w:r>
      <w:r w:rsidR="001B5B4D"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7D4B3D">
        <w:rPr>
          <w:rFonts w:cs="Times New Roman" w:hAnsi="Times New Roman" w:ascii="Times New Roman"/>
          <w:sz w:val="24"/>
          <w:szCs w:val="24"/>
        </w:rPr>
        <w:t>16. kolovoza</w:t>
      </w:r>
      <w:r w:rsidR="001B265B">
        <w:rPr>
          <w:rFonts w:cs="Times New Roman" w:hAnsi="Times New Roman" w:ascii="Times New Roman"/>
          <w:sz w:val="24"/>
          <w:szCs w:val="24"/>
        </w:rPr>
        <w:t xml:space="preserve"> </w:t>
      </w:r>
      <w:r w:rsidR="00A9763F">
        <w:rPr>
          <w:rFonts w:cs="Times New Roman" w:hAnsi="Times New Roman" w:ascii="Times New Roman"/>
          <w:sz w:val="24"/>
          <w:szCs w:val="24"/>
        </w:rPr>
        <w:t>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7D4B3D">
        <w:rPr>
          <w:rFonts w:cs="Times New Roman" w:hAnsi="Times New Roman" w:ascii="Times New Roman"/>
          <w:b/>
          <w:sz w:val="24"/>
          <w:szCs w:val="24"/>
        </w:rPr>
        <w:t>JANKOVIĆ SLAVONSKI OKUSI d.o.o., Bukovlje, Masleničkih vitezova 2, OIB: 58765280033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7D4B3D">
        <w:rPr>
          <w:rFonts w:cs="Times New Roman" w:hAnsi="Times New Roman" w:ascii="Times New Roman"/>
          <w:sz w:val="24"/>
          <w:szCs w:val="24"/>
        </w:rPr>
        <w:t>16. kolovoza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7D4B3D">
        <w:rPr>
          <w:rFonts w:cs="Times New Roman" w:hAnsi="Times New Roman" w:ascii="Times New Roman"/>
          <w:b/>
          <w:sz w:val="24"/>
          <w:szCs w:val="24"/>
        </w:rPr>
        <w:t>Zoran Ostović, Velika Gorica, Šibenska 19, OIB: 14973076805</w:t>
      </w:r>
      <w:r w:rsidR="002371E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AC5370" w:rsidRPr="007F5C1E">
        <w:rPr>
          <w:rFonts w:cs="Times New Roman" w:hAnsi="Times New Roman" w:ascii="Times New Roman"/>
          <w:sz w:val="24"/>
          <w:szCs w:val="24"/>
        </w:rPr>
        <w:t>3/St-</w:t>
      </w:r>
      <w:r w:rsidR="007D4B3D">
        <w:rPr>
          <w:rFonts w:cs="Times New Roman" w:hAnsi="Times New Roman" w:ascii="Times New Roman"/>
          <w:sz w:val="24"/>
          <w:szCs w:val="24"/>
        </w:rPr>
        <w:t>916</w:t>
      </w:r>
      <w:r w:rsidR="00101CDA">
        <w:rPr>
          <w:rFonts w:cs="Times New Roman" w:hAnsi="Times New Roman" w:ascii="Times New Roman"/>
          <w:sz w:val="24"/>
          <w:szCs w:val="24"/>
        </w:rPr>
        <w:t>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7D4B3D">
        <w:rPr>
          <w:rFonts w:cs="Times New Roman" w:hAnsi="Times New Roman" w:ascii="Times New Roman"/>
          <w:b/>
        </w:rPr>
        <w:t>11</w:t>
      </w:r>
      <w:r w:rsidR="00101CDA" w:rsidRPr="00101CDA">
        <w:rPr>
          <w:rFonts w:cs="Times New Roman" w:hAnsi="Times New Roman" w:ascii="Times New Roman"/>
          <w:b/>
        </w:rPr>
        <w:t>.</w:t>
      </w:r>
      <w:r w:rsidR="007D4B3D">
        <w:rPr>
          <w:rFonts w:cs="Times New Roman" w:hAnsi="Times New Roman" w:ascii="Times New Roman"/>
          <w:b/>
        </w:rPr>
        <w:t>6</w:t>
      </w:r>
      <w:r w:rsidR="00101CDA" w:rsidRPr="00101CDA">
        <w:rPr>
          <w:rFonts w:cs="Times New Roman" w:hAnsi="Times New Roman" w:ascii="Times New Roman"/>
          <w:b/>
        </w:rPr>
        <w:t>.</w:t>
      </w:r>
      <w:r w:rsidRPr="00101CDA">
        <w:rPr>
          <w:rFonts w:cs="Times New Roman" w:hAnsi="Times New Roman" w:ascii="Times New Roman"/>
          <w:b/>
        </w:rPr>
        <w:t>201</w:t>
      </w:r>
      <w:r w:rsidR="004D0B19" w:rsidRPr="00101CDA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7D4B3D">
        <w:rPr>
          <w:rFonts w:cs="Times New Roman" w:hAnsi="Times New Roman" w:ascii="Times New Roman"/>
        </w:rPr>
        <w:t>16. kolovoza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2371ED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AC5370" w:rsidP="005E76C8" w:rsidR="00AC537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851BA"/>
    <w:rsid w:val="00094610"/>
    <w:rsid w:val="000B58FA"/>
    <w:rsid w:val="00101CDA"/>
    <w:rsid w:val="00107E01"/>
    <w:rsid w:val="001264FF"/>
    <w:rsid w:val="001874F2"/>
    <w:rsid w:val="00194E12"/>
    <w:rsid w:val="001A54C6"/>
    <w:rsid w:val="001B265B"/>
    <w:rsid w:val="001B5B4D"/>
    <w:rsid w:val="001D178C"/>
    <w:rsid w:val="001D1A4E"/>
    <w:rsid w:val="001E1013"/>
    <w:rsid w:val="00230A1F"/>
    <w:rsid w:val="002371ED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598"/>
    <w:rsid w:val="00441876"/>
    <w:rsid w:val="004475FC"/>
    <w:rsid w:val="004503F8"/>
    <w:rsid w:val="004551DD"/>
    <w:rsid w:val="00463F3C"/>
    <w:rsid w:val="004C291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395"/>
    <w:rsid w:val="005E76C8"/>
    <w:rsid w:val="005E778B"/>
    <w:rsid w:val="0063469C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86ED1"/>
    <w:rsid w:val="00794A0D"/>
    <w:rsid w:val="007A2CCB"/>
    <w:rsid w:val="007D4B3D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46C8E"/>
    <w:rsid w:val="00A55CF2"/>
    <w:rsid w:val="00A56CE8"/>
    <w:rsid w:val="00A570DC"/>
    <w:rsid w:val="00A6422C"/>
    <w:rsid w:val="00A87A96"/>
    <w:rsid w:val="00A92367"/>
    <w:rsid w:val="00A9763F"/>
    <w:rsid w:val="00AC5370"/>
    <w:rsid w:val="00AC7DEE"/>
    <w:rsid w:val="00AE008C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55373"/>
    <w:rsid w:val="00E64B5F"/>
    <w:rsid w:val="00E67F60"/>
    <w:rsid w:val="00EC1B53"/>
    <w:rsid w:val="00ED367D"/>
    <w:rsid w:val="00EE6928"/>
    <w:rsid w:val="00EF6612"/>
    <w:rsid w:val="00F56DF6"/>
    <w:rsid w:val="00F601B7"/>
    <w:rsid w:val="00F7347D"/>
    <w:rsid w:val="00F972F4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3F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F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F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F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F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3F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F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F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F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F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9450.98</izvorni_sadrzaj>
    <derivirana_varijabla naziv="DomainObject.Predmet.InicijalnaVrijednost_1">9450.98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St-916/2018</izvorni_sadrzaj>
    <derivirana_varijabla naziv="DomainObject.Predmet.OznakaBroj_1">St-916/2018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čk. 429 st.1  SZ</izvorni_sadrzaj>
    <derivirana_varijabla naziv="DomainObject.Predmet.PrimjedbaSuca_1">čk. 429 st.1  SZ</derivirana_varijabla>
  </DomainObject.Predmet.PrimjedbaSuca>
  <DomainObject.Predmet.ProtustrankaFormated>
    <izvorni_sadrzaj>  JANKOVIĆ SLAVONSKI OKUSI d.o.o.za proizvodnju,promet i usluge</izvorni_sadrzaj>
    <derivirana_varijabla naziv="DomainObject.Predmet.ProtustrankaFormated_1">  JANKOVIĆ SLAVONSKI OKUSI d.o.o.za proizvodnju,promet i usluge</derivirana_varijabla>
  </DomainObject.Predmet.ProtustrankaFormated>
  <DomainObject.Predmet.ProtustrankaFormatedOIB>
    <izvorni_sadrzaj>  JANKOVIĆ SLAVONSKI OKUSI d.o.o.za proizvodnju,promet i usluge, OIB 58765280033</izvorni_sadrzaj>
    <derivirana_varijabla naziv="DomainObject.Predmet.ProtustrankaFormatedOIB_1">  JANKOVIĆ SLAVONSKI OKUSI d.o.o.za proizvodnju,promet i usluge, OIB 58765280033</derivirana_varijabla>
  </DomainObject.Predmet.ProtustrankaFormatedOIB>
  <DomainObject.Predmet.ProtustrankaFormatedWithAdress>
    <izvorni_sadrzaj> JANKOVIĆ SLAVONSKI OKUSI d.o.o.za proizvodnju,promet i usluge, Masleničkih vitezova 2, 35000 Bukovlje</izvorni_sadrzaj>
    <derivirana_varijabla naziv="DomainObject.Predmet.ProtustrankaFormatedWithAdress_1"> JANKOVIĆ SLAVONSKI OKUSI d.o.o.za proizvodnju,promet i usluge, Masleničkih vitezova 2, 35000 Bukovlje</derivirana_varijabla>
  </DomainObject.Predmet.ProtustrankaFormatedWithAdress>
  <DomainObject.Predmet.ProtustrankaFormatedWithAdressOIB>
    <izvorni_sadrzaj> JANKOVIĆ SLAVONSKI OKUSI d.o.o.za proizvodnju,promet i usluge, OIB 58765280033, Masleničkih vitezova 2, 35000 Bukovlje</izvorni_sadrzaj>
    <derivirana_varijabla naziv="DomainObject.Predmet.ProtustrankaFormatedWithAdressOIB_1"> JANKOVIĆ SLAVONSKI OKUSI d.o.o.za proizvodnju,promet i usluge, OIB 58765280033, Masleničkih vitezova 2, 35000 Bukovlje</derivirana_varijabla>
  </DomainObject.Predmet.ProtustrankaFormatedWithAdressOIB>
  <DomainObject.Predmet.ProtustrankaWithAdress>
    <izvorni_sadrzaj>JANKOVIĆ SLAVONSKI OKUSI d.o.o.za proizvodnju,promet i usluge Masleničkih vitezova 2, 35000 Bukovlje</izvorni_sadrzaj>
    <derivirana_varijabla naziv="DomainObject.Predmet.ProtustrankaWithAdress_1">JANKOVIĆ SLAVONSKI OKUSI d.o.o.za proizvodnju,promet i usluge Masleničkih vitezova 2, 35000 Bukovlje</derivirana_varijabla>
  </DomainObject.Predmet.ProtustrankaWithAdress>
  <DomainObject.Predmet.ProtustrankaWithAdressOIB>
    <izvorni_sadrzaj>JANKOVIĆ SLAVONSKI OKUSI d.o.o.za proizvodnju,promet i usluge, OIB 58765280033, Masleničkih vitezova 2, 35000 Bukovlje</izvorni_sadrzaj>
    <derivirana_varijabla naziv="DomainObject.Predmet.ProtustrankaWithAdressOIB_1">JANKOVIĆ SLAVONSKI OKUSI d.o.o.za proizvodnju,promet i usluge, OIB 58765280033, Masleničkih vitezova 2, 35000 Bukovlje</derivirana_varijabla>
  </DomainObject.Predmet.ProtustrankaWithAdressOIB>
  <DomainObject.Predmet.ProtustrankaNazivFormated>
    <izvorni_sadrzaj>JANKOVIĆ SLAVONSKI OKUSI d.o.o.za proizvodnju,promet i usluge</izvorni_sadrzaj>
    <derivirana_varijabla naziv="DomainObject.Predmet.ProtustrankaNazivFormated_1">JANKOVIĆ SLAVONSKI OKUSI d.o.o.za proizvodnju,promet i usluge</derivirana_varijabla>
  </DomainObject.Predmet.ProtustrankaNazivFormated>
  <DomainObject.Predmet.ProtustrankaNazivFormatedOIB>
    <izvorni_sadrzaj>JANKOVIĆ SLAVONSKI OKUSI d.o.o.za proizvodnju,promet i usluge, OIB 58765280033</izvorni_sadrzaj>
    <derivirana_varijabla naziv="DomainObject.Predmet.ProtustrankaNazivFormatedOIB_1">JANKOVIĆ SLAVONSKI OKUSI d.o.o.za proizvodnju,promet i usluge, OIB 58765280033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JANKOVIĆ SLAVONSKI OKUSI d.o.o.za proizvodnju,promet i usluge</item>
    </izvorni_sadrzaj>
    <derivirana_varijabla naziv="DomainObject.Predmet.ProtuStrankaListFormated_1">
      <item>JANKOVIĆ SLAVONSKI OKUSI d.o.o.za proizvodnju,promet i usluge</item>
    </derivirana_varijabla>
  </DomainObject.Predmet.ProtuStrankaListFormated>
  <DomainObject.Predmet.ProtuStrankaListFormatedOIB>
    <izvorni_sadrzaj>
      <item>JANKOVIĆ SLAVONSKI OKUSI d.o.o.za proizvodnju,promet i usluge, OIB 58765280033</item>
    </izvorni_sadrzaj>
    <derivirana_varijabla naziv="DomainObject.Predmet.ProtuStrankaListFormatedOIB_1">
      <item>JANKOVIĆ SLAVONSKI OKUSI d.o.o.za proizvodnju,promet i usluge, OIB 58765280033</item>
    </derivirana_varijabla>
  </DomainObject.Predmet.ProtuStrankaListFormatedOIB>
  <DomainObject.Predmet.ProtuStrankaListFormatedWithAdress>
    <izvorni_sadrzaj>
      <item>JANKOVIĆ SLAVONSKI OKUSI d.o.o.za proizvodnju,promet i usluge, Masleničkih vitezova 2, 35000 Bukovlje</item>
    </izvorni_sadrzaj>
    <derivirana_varijabla naziv="DomainObject.Predmet.ProtuStrankaListFormatedWithAdress_1">
      <item>JANKOVIĆ SLAVONSKI OKUSI d.o.o.za proizvodnju,promet i usluge, Masleničkih vitezova 2, 35000 Bukovlje</item>
    </derivirana_varijabla>
  </DomainObject.Predmet.ProtuStrankaListFormatedWithAdress>
  <DomainObject.Predmet.ProtuStrankaListFormatedWithAdressOIB>
    <izvorni_sadrzaj>
      <item>JANKOVIĆ SLAVONSKI OKUSI d.o.o.za proizvodnju,promet i usluge, OIB 58765280033, Masleničkih vitezova 2, 35000 Bukovlje</item>
    </izvorni_sadrzaj>
    <derivirana_varijabla naziv="DomainObject.Predmet.ProtuStrankaListFormatedWithAdressOIB_1">
      <item>JANKOVIĆ SLAVONSKI OKUSI d.o.o.za proizvodnju,promet i usluge, OIB 58765280033, Masleničkih vitezova 2, 35000 Bukovlje</item>
    </derivirana_varijabla>
  </DomainObject.Predmet.ProtuStrankaListFormatedWithAdressOIB>
  <DomainObject.Predmet.ProtuStrankaListNazivFormated>
    <izvorni_sadrzaj>
      <item>JANKOVIĆ SLAVONSKI OKUSI d.o.o.za proizvodnju,promet i usluge</item>
    </izvorni_sadrzaj>
    <derivirana_varijabla naziv="DomainObject.Predmet.ProtuStrankaListNazivFormated_1">
      <item>JANKOVIĆ SLAVONSKI OKUSI d.o.o.za proizvodnju,promet i usluge</item>
    </derivirana_varijabla>
  </DomainObject.Predmet.ProtuStrankaListNazivFormated>
  <DomainObject.Predmet.ProtuStrankaListNazivFormatedOIB>
    <izvorni_sadrzaj>
      <item>JANKOVIĆ SLAVONSKI OKUSI d.o.o.za proizvodnju,promet i usluge, OIB 58765280033</item>
    </izvorni_sadrzaj>
    <derivirana_varijabla naziv="DomainObject.Predmet.ProtuStrankaListNazivFormatedOIB_1">
      <item>JANKOVIĆ SLAVONSKI OKUSI d.o.o.za proizvodnju,promet i usluge, OIB 58765280033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JANKOVIĆ SLAVONSKI OKUSI d.o.o.za proizvodnju,promet i usluge</izvorni_sadrzaj>
    <derivirana_varijabla naziv="DomainObject.Predmet.ProtustrankaIDrugi_1">JANKOVIĆ SLAVONSKI OKUSI d.o.o.za proizvodnju,promet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JANKOVIĆ SLAVONSKI OKUSI d.o.o.za proizvodnju,promet i usluge, OIB 58765280033, Masleničkih vitezova 2, 35000 Bukovlje</izvorni_sadrzaj>
    <derivirana_varijabla naziv="DomainObject.Predmet.ProtustrankaIDrugiAdressOIB_1">JANKOVIĆ SLAVONSKI OKUSI d.o.o.za proizvodnju,promet i usluge, OIB 58765280033, Masleničkih vitezova 2,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JANKOVIĆ SLAVONSKI OKUSI d.o.o.za proizvodnju,promet i usluge</item>
    </izvorni_sadrzaj>
    <derivirana_varijabla naziv="DomainObject.Predmet.SudioniciListNaziv_1">
      <item>Financijska agencija</item>
      <item>JANKOVIĆ SLAVONSKI OKUSI d.o.o.za proizvodnju,promet i usluge</item>
    </derivirana_varijabla>
  </DomainObject.Predmet.SudioniciListNaziv>
  <DomainObject.Predmet.SudioniciListAdressOIB>
    <izvorni_sadrzaj>
      <item>Financijska agencija, OIB 85821130368, Ulica grada Vukovara 70,10000 Zagreb</item>
      <item>JANKOVIĆ SLAVONSKI OKUSI d.o.o.za proizvodnju,promet i usluge, OIB 58765280033, Masleničkih vitezova 2,35000 Bukovlje</item>
    </izvorni_sadrzaj>
    <derivirana_varijabla naziv="DomainObject.Predmet.SudioniciListAdressOIB_1">
      <item>Financijska agencija, OIB 85821130368, Ulica grada Vukovara 70,10000 Zagreb</item>
      <item>JANKOVIĆ SLAVONSKI OKUSI d.o.o.za proizvodnju,promet i usluge, OIB 58765280033, Masleničkih vitezova 2,35000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58765280033</item>
    </izvorni_sadrzaj>
    <derivirana_varijabla naziv="DomainObject.Predmet.SudioniciListNazivOIB_1">
      <item>, OIB 85821130368</item>
      <item>, OIB 58765280033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D1ACA6-93FD-4030-B2B4-A3032A3F5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646</properties:Words>
  <properties:Characters>3522</properties:Characters>
  <properties:Lines>78</properties:Lines>
  <properties:Paragraphs>35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2018-05-25T09:22:00Z</dcterms:created>
  <dc:creator>wsadmin</dc:creator>
  <cp:lastModifiedBy>wsadmin</cp:lastModifiedBy>
  <cp:lastPrinted>2018-08-16T11:19:00Z</cp:lastPrinted>
  <dcterms:modified xmlns:xsi="http://www.w3.org/2001/XMLSchema-instance" xsi:type="dcterms:W3CDTF">2018-08-16T11:21:00Z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