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6c7e" w14:paraId="1e96c7e" w:rsidRDefault="00E24975" w:rsidR="009E294E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1 </w:t>
      </w:r>
      <w:r w:rsidR="00DF14C0">
        <w:rPr>
          <w:noProof/>
        </w:rPr>
        <w:t>St</w:t>
      </w:r>
      <w:r>
        <w:rPr>
          <w:noProof/>
        </w:rPr>
        <w:t>pn</w:t>
      </w:r>
      <w:r w:rsidR="00DF14C0">
        <w:rPr>
          <w:noProof/>
        </w:rPr>
        <w:t>-</w:t>
      </w:r>
      <w:r>
        <w:rPr>
          <w:noProof/>
        </w:rPr>
        <w:t>52/02014-43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TRGOVAČKI SUD U </w:t>
      </w:r>
      <w:r w:rsidR="00E24975">
        <w:rPr>
          <w:noProof/>
        </w:rPr>
        <w:t xml:space="preserve">BJELOVARU,  po </w:t>
      </w:r>
      <w:r w:rsidR="00DF14C0">
        <w:rPr>
          <w:noProof/>
        </w:rPr>
        <w:t xml:space="preserve"> sucu Branki Pleskalt, </w:t>
      </w:r>
      <w:r>
        <w:rPr>
          <w:noProof/>
        </w:rPr>
        <w:t xml:space="preserve"> u predmet</w:t>
      </w:r>
      <w:r w:rsidR="00DF14C0">
        <w:rPr>
          <w:noProof/>
        </w:rPr>
        <w:t xml:space="preserve">u </w:t>
      </w:r>
      <w:r w:rsidR="00E24975">
        <w:rPr>
          <w:noProof/>
        </w:rPr>
        <w:t xml:space="preserve"> predsetčajne nagodbe </w:t>
      </w:r>
      <w:r w:rsidR="00DF14C0">
        <w:rPr>
          <w:noProof/>
        </w:rPr>
        <w:t xml:space="preserve"> nad </w:t>
      </w:r>
      <w:r w:rsidR="00E24975">
        <w:rPr>
          <w:noProof/>
        </w:rPr>
        <w:t xml:space="preserve"> dužnikom ANTONIO TRANS d.o.o. BJELOVAR, Velike Sredice 4, OIB: 19665782174, </w:t>
      </w:r>
      <w:r w:rsidR="008E6366">
        <w:rPr>
          <w:noProof/>
        </w:rPr>
        <w:t xml:space="preserve"> dana  13</w:t>
      </w:r>
      <w:r w:rsidR="00E24975">
        <w:rPr>
          <w:noProof/>
        </w:rPr>
        <w:t>. listopada 2015</w:t>
      </w:r>
      <w:r>
        <w:rPr>
          <w:noProof/>
        </w:rPr>
        <w:t>. godine</w:t>
      </w: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A6DAC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Odbija se sklapanje predstečajne nagodbe po p</w:t>
      </w:r>
      <w:r w:rsidR="009E294E">
        <w:rPr>
          <w:noProof/>
        </w:rPr>
        <w:t xml:space="preserve">rijedlog </w:t>
      </w:r>
      <w:r w:rsidR="00E24975">
        <w:rPr>
          <w:noProof/>
        </w:rPr>
        <w:t>dužnika Antonio Trans d.o.o. Bjelovar</w:t>
      </w:r>
      <w:r>
        <w:rPr>
          <w:noProof/>
        </w:rPr>
        <w:t>.</w:t>
      </w:r>
    </w:p>
    <w:p w:rsidRDefault="00573C3D" w:rsidR="00573C3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73C3D" w:rsidR="00573C3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9E294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9E294E" w:rsidP="00A87206" w:rsidR="009E294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A6DAC" w:rsidP="00A87206" w:rsidR="00E2497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Dužnik Antionio Trans d.o.o. je ovome sudu dana 16. rujna 2013. godine podnio prijedlog radi zaključenja predstečajne nagodbe u kom navodi da je  pred Financijskom agencijom, Regionalni centar Zagreb,  nad njim proveden postupak predstečajne nagodbe u kom je donijeto Rješenje br. UP-1/110/07/13-01/3038 Ur. br. 04-06-13-3038-75 dana 1. srpnja 2013. godine, kojim je utvrđeno da su na ročištu za glasanje održanom dana 1. srpnja 2013. godine za Plan financijskom restruktuiranja dužnik</w:t>
      </w:r>
      <w:r w:rsidR="00303F6C">
        <w:rPr>
          <w:noProof/>
        </w:rPr>
        <w:t>a Antonio Trans d.o.o.</w:t>
      </w:r>
      <w:r>
        <w:rPr>
          <w:noProof/>
        </w:rPr>
        <w:t xml:space="preserve"> Bjelovar glasali vjerovnici čije tražbine prelaze 2/3 vrijednosti svih utvrđenih tražbina, te se Plan smatra prihvaćenim. Istim Rješenjem dužnik je upućen da u roku od 3 dana od dana izvršnosti tog Rješenja podnese Trgovačkom sudu prijedlog za sklapanje predstečajne nagodbe.</w:t>
      </w:r>
    </w:p>
    <w:p w:rsidRDefault="009A6DAC" w:rsidP="00A87206" w:rsidR="009A6DA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A6DAC" w:rsidP="00A87206" w:rsidR="009A6DA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na temelju dostavljenih isprava sud utvrdio da su ispunjene pretpostavke za sklapanje predstečajne nagodbe zakazao je ročište radi sklapanja predstečajne nagodbe (čl. 66. st. </w:t>
      </w:r>
      <w:r w:rsidR="00D204D9">
        <w:rPr>
          <w:noProof/>
        </w:rPr>
        <w:t xml:space="preserve">4. Zakona o financijskom restruktuiranju i predstečajnoj nagodbi, NN br. 108/12, 144/12, 81/13 i 112/13). </w:t>
      </w: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Na ročište održano dana 15. srpnja 2015. godine dužnik nije pristupio niti je dao svoj pristanak na sklapanje predstečajne nagodbe. </w:t>
      </w: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Obzirom na to sud je utvrdio da ne postoje uvjeti za donošenje rješenja o odobrenju sklapanja preds</w:t>
      </w:r>
      <w:r w:rsidR="00303F6C">
        <w:rPr>
          <w:noProof/>
        </w:rPr>
        <w:t>tečajne nagodb</w:t>
      </w:r>
      <w:r>
        <w:rPr>
          <w:noProof/>
        </w:rPr>
        <w:t>e</w:t>
      </w:r>
      <w:r w:rsidR="00303F6C">
        <w:rPr>
          <w:noProof/>
        </w:rPr>
        <w:t xml:space="preserve"> </w:t>
      </w:r>
      <w:r>
        <w:rPr>
          <w:noProof/>
        </w:rPr>
        <w:t>obzirom da dužnik na ročištu za sklapanje predstečajne nagodbe nije dao svoj pristanak na sklapanje iste, a što je jedan od uvjeta za donošenje</w:t>
      </w:r>
      <w:r w:rsidR="00303F6C">
        <w:rPr>
          <w:noProof/>
        </w:rPr>
        <w:t xml:space="preserve"> rješenja o sklapanju preds</w:t>
      </w:r>
      <w:r>
        <w:rPr>
          <w:noProof/>
        </w:rPr>
        <w:t>t</w:t>
      </w:r>
      <w:r w:rsidR="00303F6C">
        <w:rPr>
          <w:noProof/>
        </w:rPr>
        <w:t>e</w:t>
      </w:r>
      <w:r>
        <w:rPr>
          <w:noProof/>
        </w:rPr>
        <w:t xml:space="preserve">čajne nagodbe (čl. 66. st. 11. Zakona o financijskom </w:t>
      </w:r>
      <w:r>
        <w:rPr>
          <w:noProof/>
        </w:rPr>
        <w:lastRenderedPageBreak/>
        <w:t xml:space="preserve">restruktuiranju i predstečajnoj nagodbi).  </w:t>
      </w: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Zbog navedenog riješeno je kao u izreci. </w:t>
      </w: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204D9" w:rsidP="00A87206" w:rsidR="00D204D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Nakon pravomoćnosti ovog rješenja isto će sud dostaviti Nagodbenom vijeću koje će  postupiti u skladu s odredbom čl. 66. st. 2. Stečajnog o financijskom restruktuiranju i predstečajnoj nagodbi. </w:t>
      </w:r>
    </w:p>
    <w:p w:rsidRDefault="00A87206" w:rsidP="00A87206" w:rsidR="00A8720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87206" w:rsidR="009E294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 13</w:t>
      </w:r>
      <w:r w:rsidR="00D204D9">
        <w:rPr>
          <w:noProof/>
        </w:rPr>
        <w:t xml:space="preserve">. </w:t>
      </w:r>
      <w:r w:rsidR="004F4DA2">
        <w:rPr>
          <w:noProof/>
        </w:rPr>
        <w:t>listo</w:t>
      </w:r>
      <w:r w:rsidR="00D204D9">
        <w:rPr>
          <w:noProof/>
        </w:rPr>
        <w:t>p</w:t>
      </w:r>
      <w:r w:rsidR="004F4DA2">
        <w:rPr>
          <w:noProof/>
        </w:rPr>
        <w:t>a</w:t>
      </w:r>
      <w:r w:rsidR="00D204D9">
        <w:rPr>
          <w:noProof/>
        </w:rPr>
        <w:t xml:space="preserve">da </w:t>
      </w:r>
      <w:r w:rsidR="007C6923">
        <w:rPr>
          <w:noProof/>
        </w:rPr>
        <w:t xml:space="preserve"> 2</w:t>
      </w:r>
      <w:r w:rsidR="00D204D9">
        <w:rPr>
          <w:noProof/>
        </w:rPr>
        <w:t>015</w:t>
      </w:r>
      <w:r w:rsidR="00C9782C">
        <w:rPr>
          <w:noProof/>
        </w:rPr>
        <w:t>.</w:t>
      </w:r>
    </w:p>
    <w:p w:rsidRDefault="009F52A5" w:rsidR="009F52A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E24975" w:rsidR="00C978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DF14C0">
        <w:rPr>
          <w:noProof/>
        </w:rPr>
        <w:t xml:space="preserve"> S</w:t>
      </w:r>
      <w:r>
        <w:rPr>
          <w:noProof/>
        </w:rPr>
        <w:t xml:space="preserve"> </w:t>
      </w:r>
      <w:r w:rsidR="00DF14C0">
        <w:rPr>
          <w:noProof/>
        </w:rPr>
        <w:t>U</w:t>
      </w:r>
      <w:r>
        <w:rPr>
          <w:noProof/>
        </w:rPr>
        <w:t xml:space="preserve"> </w:t>
      </w:r>
      <w:r w:rsidR="00DF14C0">
        <w:rPr>
          <w:noProof/>
        </w:rPr>
        <w:t>D</w:t>
      </w:r>
      <w:r>
        <w:rPr>
          <w:noProof/>
        </w:rPr>
        <w:t xml:space="preserve"> </w:t>
      </w:r>
      <w:r w:rsidR="00DF14C0">
        <w:rPr>
          <w:noProof/>
        </w:rPr>
        <w:t>A</w:t>
      </w:r>
      <w:r>
        <w:rPr>
          <w:noProof/>
        </w:rPr>
        <w:t xml:space="preserve"> </w:t>
      </w:r>
      <w:r w:rsidR="00DF14C0">
        <w:rPr>
          <w:noProof/>
        </w:rPr>
        <w:t>C</w:t>
      </w:r>
    </w:p>
    <w:p w:rsidRDefault="004E3E71" w:rsidR="004E3E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P="00303F6C" w:rsidR="00A87206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</w:t>
      </w:r>
      <w:r w:rsidR="00D40B66">
        <w:rPr>
          <w:noProof/>
        </w:rPr>
        <w:t xml:space="preserve"> </w:t>
      </w:r>
      <w:r w:rsidR="00B64235">
        <w:rPr>
          <w:noProof/>
        </w:rPr>
        <w:t xml:space="preserve"> </w:t>
      </w: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7C6923" w:rsidR="007C692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D204D9" w:rsidR="00D204D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E294E" w:rsidR="0012632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126324" w:rsidR="0012632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26324" w:rsidR="0012632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z.z. predlagatelja</w:t>
      </w: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Sc. pravomoćnost</w:t>
      </w:r>
    </w:p>
    <w:p w:rsidRDefault="00303F6C" w:rsidP="00303F6C" w:rsidR="00303F6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13. 10. 2015.</w:t>
      </w:r>
    </w:p>
    <w:p w:rsidRDefault="00303F6C" w:rsidP="00303F6C" w:rsidR="00303F6C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126324" w:rsidR="0012632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26324" w:rsidR="0012632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F52A5" w:rsidR="009F52A5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3233DC" w:rsidR="003233DC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B060C6" w:rsidR="00B060C6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p w:rsidRDefault="009359E5" w:rsidR="009359E5">
      <w:pPr>
        <w:widowControl w:val="false"/>
        <w:autoSpaceDE w:val="false"/>
        <w:autoSpaceDN w:val="false"/>
        <w:adjustRightInd w:val="false"/>
        <w:jc w:val="right"/>
        <w:rPr>
          <w:noProof/>
        </w:rPr>
      </w:pPr>
    </w:p>
    <w:sectPr w:rsidR="009359E5">
      <w:headerReference w:type="default" r:id="rId8"/>
      <w:pgSz w:code="9" w:h="16837" w:w="11905"/>
      <w:pgMar w:gutter="0" w:footer="720" w:header="720" w:left="1700" w:bottom="1439" w:right="1700" w:top="1439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276" w:rsidR="004D3276">
      <w:r>
        <w:separator/>
      </w:r>
    </w:p>
  </w:endnote>
  <w:endnote w:id="0" w:type="continuationSeparator">
    <w:p w:rsidRDefault="004D3276" w:rsidR="004D3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276" w:rsidR="004D3276">
      <w:r>
        <w:separator/>
      </w:r>
    </w:p>
  </w:footnote>
  <w:footnote w:id="0" w:type="continuationSeparator">
    <w:p w:rsidRDefault="004D3276" w:rsidR="004D3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94E" w:rsidR="009E294E">
    <w:pPr>
      <w:widowControl w:val="false"/>
      <w:autoSpaceDE w:val="false"/>
      <w:autoSpaceDN w:val="false"/>
      <w:adjustRightInd w:val="false"/>
      <w:jc w:val="center"/>
      <w:rPr>
        <w:noProof/>
        <w:sz w:val="20"/>
        <w:szCs w:val="20"/>
      </w:rPr>
    </w:pPr>
    <w:r>
      <w:rPr>
        <w:noProof/>
        <w:sz w:val="20"/>
        <w:szCs w:val="20"/>
      </w:rPr>
      <w:fldChar w:fldCharType="begin"/>
    </w:r>
    <w:r>
      <w:rPr>
        <w:noProof/>
        <w:sz w:val="20"/>
        <w:szCs w:val="20"/>
      </w:rPr>
      <w:instrText>PAGE</w:instrText>
    </w:r>
    <w:r>
      <w:rPr>
        <w:noProof/>
        <w:sz w:val="20"/>
        <w:szCs w:val="20"/>
      </w:rPr>
      <w:fldChar w:fldCharType="separate"/>
    </w:r>
    <w:r w:rsidR="00FD61EC">
      <w:rPr>
        <w:noProof/>
        <w:sz w:val="20"/>
        <w:szCs w:val="20"/>
      </w:rPr>
      <w:t>1</w:t>
    </w:r>
    <w:r>
      <w:rPr>
        <w:noProof/>
        <w:sz w:val="20"/>
        <w:szCs w:val="20"/>
      </w:rPr>
      <w:fldChar w:fldCharType="end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4C0"/>
    <w:rsid w:val="00126324"/>
    <w:rsid w:val="00303F6C"/>
    <w:rsid w:val="003233DC"/>
    <w:rsid w:val="00460EDB"/>
    <w:rsid w:val="004D3276"/>
    <w:rsid w:val="004E3E71"/>
    <w:rsid w:val="004F4DA2"/>
    <w:rsid w:val="005735AD"/>
    <w:rsid w:val="00573C3D"/>
    <w:rsid w:val="00630C45"/>
    <w:rsid w:val="00633FD7"/>
    <w:rsid w:val="007C6923"/>
    <w:rsid w:val="008E6366"/>
    <w:rsid w:val="009359E5"/>
    <w:rsid w:val="0095461C"/>
    <w:rsid w:val="009A6DAC"/>
    <w:rsid w:val="009C7359"/>
    <w:rsid w:val="009E294E"/>
    <w:rsid w:val="009F52A5"/>
    <w:rsid w:val="00A87206"/>
    <w:rsid w:val="00B060C6"/>
    <w:rsid w:val="00B64235"/>
    <w:rsid w:val="00B64836"/>
    <w:rsid w:val="00B96CF8"/>
    <w:rsid w:val="00C45916"/>
    <w:rsid w:val="00C9782C"/>
    <w:rsid w:val="00CC24A4"/>
    <w:rsid w:val="00D204D9"/>
    <w:rsid w:val="00D40B66"/>
    <w:rsid w:val="00DF14C0"/>
    <w:rsid w:val="00E24975"/>
    <w:rsid w:val="00FD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59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459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1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1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1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1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59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459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1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1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1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1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Stpn-52/2014-15</izvorni_sadrzaj>
    <derivirana_varijabla naziv="DomainObject.Oznaka_1">Stpn-52/2014-15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Stpn-52/2014</izvorni_sadrzaj>
    <derivirana_varijabla naziv="DomainObject.Predmet.OznakaBroj_1">Stpn-52/2014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Stpn-14/13</izvorni_sadrzaj>
    <derivirana_varijabla naziv="DomainObject.Predmet.PrimjedbaSuca_1">priklopljen spis Stpn-14/13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 BJELOVAR zastupanog po punomoćniku ZOU ZLATKO GREGURIĆ i dr.</izvorni_sadrzaj>
    <derivirana_varijabla naziv="DomainObject.Predmet.ProtustrankaFormated_1">  ANTONIO TRANS društvo s ograničenom odgovornošću za prijevoz, trgovinu i građenje BJELOVAR zastupanog po punomoćniku ZOU ZLATKO GREGURIĆ i dr.</derivirana_varijabla>
  </DomainObject.Predmet.ProtustrankaFormated>
  <DomainObject.Predmet.ProtustrankaFormatedOIB>
    <izvorni_sadrzaj>  ANTONIO TRANS društvo s ograničenom odgovornošću za prijevoz, trgovinu i građenje BJELOVAR, OIB 19665782174 zastupanog po punomoćniku ZOU ZLATKO GREGURIĆ i dr.</izvorni_sadrzaj>
    <derivirana_varijabla naziv="DomainObject.Predmet.ProtustrankaFormatedOIB_1">  ANTONIO TRANS društvo s ograničenom odgovornošću za prijevoz, trgovinu i građenje BJELOVAR, OIB 19665782174 zastupanog po punomoćniku ZOU ZLATKO GREGURIĆ i dr.</derivirana_varijabla>
  </DomainObject.Predmet.ProtustrankaFormatedOIB>
  <DomainObject.Predmet.ProtustrankaFormatedWithAdress>
    <izvorni_sadrzaj> ANTONIO TRANS društvo s ograničenom odgovornošću za prijevoz, trgovinu i građenje BJELOVAR, Velike Sredice 4, 43000 Bjelovar zastupanog po punomoćniku ZOU ZLATKO GREGURIĆ i dr.</izvorni_sadrzaj>
    <derivirana_varijabla naziv="DomainObject.Predmet.ProtustrankaFormatedWithAdress_1"> ANTONIO TRANS društvo s ograničenom odgovornošću za prijevoz, trgovinu i građenje BJELOVAR, Velike Sredice 4, 43000 Bjelovar zastupanog po punomoćniku ZOU ZLATKO GREGURIĆ i dr.</derivirana_varijabla>
  </DomainObject.Predmet.ProtustrankaFormatedWithAdress>
  <DomainObject.Predmet.ProtustrankaFormatedWithAdressOIB>
    <izvorni_sadrzaj> ANTONIO TRANS društvo s ograničenom odgovornošću za prijevoz, trgovinu i građenje BJELOVAR, OIB 19665782174, Velike Sredice 4, 43000 Bjelovar zastupanog po punomoćniku ZOU ZLATKO GREGURIĆ i dr.</izvorni_sadrzaj>
    <derivirana_varijabla naziv="DomainObject.Predmet.ProtustrankaFormatedWithAdressOIB_1"> ANTONIO TRANS društvo s ograničenom odgovornošću za prijevoz, trgovinu i građenje BJELOVAR, OIB 19665782174, Velike Sredice 4, 43000 Bjelovar zastupanog po punomoćniku ZOU ZLATKO GREGURIĆ i dr.</derivirana_varijabla>
  </DomainObject.Predmet.ProtustrankaFormatedWithAdressOIB>
  <DomainObject.Predmet.ProtustrankaWithAdress>
    <izvorni_sadrzaj>ANTONIO TRANS društvo s ograničenom odgovornošću za prijevoz, trgovinu i građenje BJELOVAR Velike Sredice 4, 43000 Bjelovar</izvorni_sadrzaj>
    <derivirana_varijabla naziv="DomainObject.Predmet.ProtustrankaWithAdress_1">ANTONIO TRANS društvo s ograničenom odgovornošću za prijevoz, trgovinu i građenje BJELOVAR Velike Sredice 4, 43000 Bjelovar</derivirana_varijabla>
  </DomainObject.Predmet.ProtustrankaWithAdress>
  <DomainObject.Predmet.ProtustrankaWithAdressOIB>
    <izvorni_sadrzaj>ANTONIO TRANS društvo s ograničenom odgovornošću za prijevoz, trgovinu i građenje BJELOVAR, OIB 19665782174, Velike Sredice 4, 43000 Bjelovar</izvorni_sadrzaj>
    <derivirana_varijabla naziv="DomainObject.Predmet.ProtustrankaWithAdressOIB_1">ANTONIO TRANS društvo s ograničenom odgovornošću za prijevoz, trgovinu i građenje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 BJELOVAR</izvorni_sadrzaj>
    <derivirana_varijabla naziv="DomainObject.Predmet.ProtustrankaNazivFormated_1">ANTONIO TRANS društvo s ograničenom odgovornošću za prijevoz, trgovinu i građenje BJELOVAR</derivirana_varijabla>
  </DomainObject.Predmet.ProtustrankaNazivFormated>
  <DomainObject.Predmet.ProtustrankaNazivFormatedOIB>
    <izvorni_sadrzaj>ANTONIO TRANS društvo s ograničenom odgovornošću za prijevoz, trgovinu i građenje BJELOVAR, OIB 19665782174</izvorni_sadrzaj>
    <derivirana_varijabla naziv="DomainObject.Predmet.ProtustrankaNazivFormatedOIB_1">ANTONIO TRANS društvo s ograničenom odgovornošću za prijevoz, trgovinu i građenje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ANTONIO TRANS društvo s ograničenom odgovornošću za prijevoz, trgovinu i građenje BJELOVAR</izvorni_sadrzaj>
    <derivirana_varijabla naziv="DomainObject.Predmet.StrankaFormated_1">  ANTONIO TRANS društvo s ograničenom odgovornošću za prijevoz, trgovinu i građenje BJELOVAR</derivirana_varijabla>
  </DomainObject.Predmet.StrankaFormated>
  <DomainObject.Predmet.StrankaFormatedOIB>
    <izvorni_sadrzaj>  ANTONIO TRANS društvo s ograničenom odgovornošću za prijevoz, trgovinu i građenje BJELOVAR, OIB 19665782174</izvorni_sadrzaj>
    <derivirana_varijabla naziv="DomainObject.Predmet.StrankaFormatedOIB_1">  ANTONIO TRANS društvo s ograničenom odgovornošću za prijevoz, trgovinu i građenje BJELOVAR, OIB 19665782174</derivirana_varijabla>
  </DomainObject.Predmet.StrankaFormatedOIB>
  <DomainObject.Predmet.StrankaFormatedWithAdress>
    <izvorni_sadrzaj> ANTONIO TRANS društvo s ograničenom odgovornošću za prijevoz, trgovinu i građenje BJELOVAR, Velike Sredice 4, 43000 Bjelovar</izvorni_sadrzaj>
    <derivirana_varijabla naziv="DomainObject.Predmet.StrankaFormatedWithAdress_1"> ANTONIO TRANS društvo s ograničenom odgovornošću za prijevoz, trgovinu i građenje BJELOVAR, Velike Sredice 4, 43000 Bjelovar</derivirana_varijabla>
  </DomainObject.Predmet.StrankaFormatedWithAdress>
  <DomainObject.Predmet.StrankaFormatedWithAdressOIB>
    <izvorni_sadrzaj> ANTONIO TRANS društvo s ograničenom odgovornošću za prijevoz, trgovinu i građenje BJELOVAR, OIB 19665782174, Velike Sredice 4, 43000 Bjelovar</izvorni_sadrzaj>
    <derivirana_varijabla naziv="DomainObject.Predmet.StrankaFormatedWithAdressOIB_1"> ANTONIO TRANS društvo s ograničenom odgovornošću za prijevoz, trgovinu i građenje BJELOVAR, OIB 19665782174, Velike Sredice 4, 43000 Bjelovar</derivirana_varijabla>
  </DomainObject.Predmet.StrankaFormatedWithAdressOIB>
  <DomainObject.Predmet.StrankaWithAdress>
    <izvorni_sadrzaj>ANTONIO TRANS društvo s ograničenom odgovornošću za prijevoz, trgovinu i građenje BJELOVAR Velike Sredice 4,43000 Bjelovar</izvorni_sadrzaj>
    <derivirana_varijabla naziv="DomainObject.Predmet.StrankaWithAdress_1">ANTONIO TRANS društvo s ograničenom odgovornošću za prijevoz, trgovinu i građenje BJELOVAR Velike Sredice 4,43000 Bjelovar</derivirana_varijabla>
  </DomainObject.Predmet.StrankaWithAdress>
  <DomainObject.Predmet.StrankaWithAdressOIB>
    <izvorni_sadrzaj>ANTONIO TRANS društvo s ograničenom odgovornošću za prijevoz, trgovinu i građenje BJELOVAR, OIB 19665782174, Velike Sredice 4,43000 Bjelovar</izvorni_sadrzaj>
    <derivirana_varijabla naziv="DomainObject.Predmet.StrankaWithAdressOIB_1">ANTONIO TRANS društvo s ograničenom odgovornošću za prijevoz, trgovinu i građenje BJELOVAR, OIB 19665782174, Velike Sredice 4,43000 Bjelovar</derivirana_varijabla>
  </DomainObject.Predmet.StrankaWithAdressOIB>
  <DomainObject.Predmet.StrankaNazivFormated>
    <izvorni_sadrzaj>ANTONIO TRANS društvo s ograničenom odgovornošću za prijevoz, trgovinu i građenje BJELOVAR</izvorni_sadrzaj>
    <derivirana_varijabla naziv="DomainObject.Predmet.StrankaNazivFormated_1">ANTONIO TRANS društvo s ograničenom odgovornošću za prijevoz, trgovinu i građenje BJELOVAR</derivirana_varijabla>
  </DomainObject.Predmet.StrankaNazivFormated>
  <DomainObject.Predmet.StrankaNazivFormatedOIB>
    <izvorni_sadrzaj>ANTONIO TRANS društvo s ograničenom odgovornošću za prijevoz, trgovinu i građenje BJELOVAR, OIB 19665782174</izvorni_sadrzaj>
    <derivirana_varijabla naziv="DomainObject.Predmet.StrankaNazivFormatedOIB_1">ANTONIO TRANS društvo s ograničenom odgovornošću za prijevoz, trgovinu i građenje BJELOVAR, OIB 19665782174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ANTONIO TRANS društvo s ograničenom odgovornošću za prijevoz, trgovinu i građenje BJELOVAR</item>
    </izvorni_sadrzaj>
    <derivirana_varijabla naziv="DomainObject.Predmet.StrankaListFormated_1">
      <item>ANTONIO TRANS društvo s ograničenom odgovornošću za prijevoz, trgovinu i građenje BJELOVAR</item>
    </derivirana_varijabla>
  </DomainObject.Predmet.StrankaListFormated>
  <DomainObject.Predmet.StrankaListFormatedOIB>
    <izvorni_sadrzaj>
      <item>ANTONIO TRANS društvo s ograničenom odgovornošću za prijevoz, trgovinu i građenje BJELOVAR, OIB 19665782174</item>
    </izvorni_sadrzaj>
    <derivirana_varijabla naziv="DomainObject.Predmet.StrankaListFormatedOIB_1">
      <item>ANTONIO TRANS društvo s ograničenom odgovornošću za prijevoz, trgovinu i građenje BJELOVAR, OIB 19665782174</item>
    </derivirana_varijabla>
  </DomainObject.Predmet.StrankaListFormatedOIB>
  <DomainObject.Predmet.StrankaListFormatedWithAdress>
    <izvorni_sadrzaj>
      <item>ANTONIO TRANS društvo s ograničenom odgovornošću za prijevoz, trgovinu i građenje BJELOVAR, Velike Sredice 4, 43000 Bjelovar</item>
    </izvorni_sadrzaj>
    <derivirana_varijabla naziv="DomainObject.Predmet.StrankaListFormatedWithAdress_1">
      <item>ANTONIO TRANS društvo s ograničenom odgovornošću za prijevoz, trgovinu i građenje BJELOVAR, Velike Sredice 4, 43000 Bjelovar</item>
    </derivirana_varijabla>
  </DomainObject.Predmet.StrankaListFormatedWithAdress>
  <DomainObject.Predmet.StrankaListFormatedWithAdressOIB>
    <izvorni_sadrzaj>
      <item>ANTONIO TRANS društvo s ograničenom odgovornošću za prijevoz, trgovinu i građenje BJELOVAR, OIB 19665782174, Velike Sredice 4, 43000 Bjelovar</item>
    </izvorni_sadrzaj>
    <derivirana_varijabla naziv="DomainObject.Predmet.StrankaListFormatedWithAdressOIB_1">
      <item>ANTONIO TRANS društvo s ograničenom odgovornošću za prijevoz, trgovinu i građenje BJELOVAR, OIB 19665782174, Velike Sredice 4, 43000 Bjelovar</item>
    </derivirana_varijabla>
  </DomainObject.Predmet.StrankaListFormatedWithAdressOIB>
  <DomainObject.Predmet.StrankaListNazivFormated>
    <izvorni_sadrzaj>
      <item>ANTONIO TRANS društvo s ograničenom odgovornošću za prijevoz, trgovinu i građenje BJELOVAR</item>
    </izvorni_sadrzaj>
    <derivirana_varijabla naziv="DomainObject.Predmet.StrankaListNazivFormated_1">
      <item>ANTONIO TRANS društvo s ograničenom odgovornošću za prijevoz, trgovinu i građenje BJELOVAR</item>
    </derivirana_varijabla>
  </DomainObject.Predmet.StrankaListNazivFormated>
  <DomainObject.Predmet.StrankaListNazivFormatedOIB>
    <izvorni_sadrzaj>
      <item>ANTONIO TRANS društvo s ograničenom odgovornošću za prijevoz, trgovinu i građenje BJELOVAR, OIB 19665782174</item>
    </izvorni_sadrzaj>
    <derivirana_varijabla naziv="DomainObject.Predmet.StrankaListNazivFormatedOIB_1">
      <item>ANTONIO TRANS društvo s ograničenom odgovornošću za prijevoz, trgovinu i građenje BJELOVAR, OIB 19665782174</item>
    </derivirana_varijabla>
  </DomainObject.Predmet.StrankaListNazivFormatedOIB>
  <DomainObject.Predmet.ProtuStrankaListFormated>
    <izvorni_sadrzaj>
      <item>ANTONIO TRANS društvo s ograničenom odgovornošću za prijevoz, trgovinu i građenje BJELOVAR zastupanog po punomoćniku ZOU ZLATKO GREGURIĆ i dr.</item>
    </izvorni_sadrzaj>
    <derivirana_varijabla naziv="DomainObject.Predmet.ProtuStrankaListFormated_1">
      <item>ANTONIO TRANS društvo s ograničenom odgovornošću za prijevoz, trgovinu i građenje BJELOVAR zastupanog po punomoćniku ZOU ZLATKO GREGURIĆ i dr.</item>
    </derivirana_varijabla>
  </DomainObject.Predmet.ProtuStrankaListFormated>
  <DomainObject.Predmet.ProtuStrankaListFormatedOIB>
    <izvorni_sadrzaj>
      <item>ANTONIO TRANS društvo s ograničenom odgovornošću za prijevoz, trgovinu i građenje BJELOVAR, OIB 19665782174 zastupanog po punomoćniku ZOU ZLATKO GREGURIĆ i dr.</item>
    </izvorni_sadrzaj>
    <derivirana_varijabla naziv="DomainObject.Predmet.ProtuStrankaListFormatedOIB_1">
      <item>ANTONIO TRANS društvo s ograničenom odgovornošću za prijevoz, trgovinu i građenje BJELOVAR, OIB 19665782174 zastupanog po punomoćniku ZOU ZLATKO GREGURIĆ i dr.</item>
    </derivirana_varijabla>
  </DomainObject.Predmet.ProtuStrankaListFormatedOIB>
  <DomainObject.Predmet.ProtuStrankaListFormatedWithAdress>
    <izvorni_sadrzaj>
      <item>ANTONIO TRANS društvo s ograničenom odgovornošću za prijevoz, trgovinu i građenje BJELOVAR, Velike Sredice 4, 43000 Bjelovar zastupanog po punomoćniku ZOU ZLATKO GREGURIĆ i dr.</item>
    </izvorni_sadrzaj>
    <derivirana_varijabla naziv="DomainObject.Predmet.ProtuStrankaListFormatedWithAdress_1">
      <item>ANTONIO TRANS društvo s ograničenom odgovornošću za prijevoz, trgovinu i građenje BJELOVAR, Velike Sredice 4, 43000 Bjelovar zastupanog po punomoćniku ZOU ZLATKO GREGURIĆ i dr.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 BJELOVAR, OIB 19665782174, Velike Sredice 4, 43000 Bjelovar zastupanog po punomoćniku ZOU ZLATKO GREGURIĆ i dr.</item>
    </izvorni_sadrzaj>
    <derivirana_varijabla naziv="DomainObject.Predmet.ProtuStrankaListFormatedWithAdressOIB_1">
      <item>ANTONIO TRANS društvo s ograničenom odgovornošću za prijevoz, trgovinu i građenje BJELOVAR, OIB 19665782174, Velike Sredice 4, 43000 Bjelovar zastupanog po punomoćniku ZOU ZLATKO GREGURIĆ i dr.</item>
    </derivirana_varijabla>
  </DomainObject.Predmet.ProtuStrankaListFormatedWithAdressOIB>
  <DomainObject.Predmet.ProtuStrankaListNazivFormated>
    <izvorni_sadrzaj>
      <item>ANTONIO TRANS društvo s ograničenom odgovornošću za prijevoz, trgovinu i građenje BJELOVAR</item>
    </izvorni_sadrzaj>
    <derivirana_varijabla naziv="DomainObject.Predmet.ProtuStrankaListNazivFormated_1">
      <item>ANTONIO TRANS društvo s ograničenom odgovornošću za prijevoz, trgovinu i građenje BJELOVAR</item>
    </derivirana_varijabla>
  </DomainObject.Predmet.ProtuStrankaListNazivFormated>
  <DomainObject.Predmet.ProtuStrankaListNazivFormatedOIB>
    <izvorni_sadrzaj>
      <item>ANTONIO TRANS društvo s ograničenom odgovornošću za prijevoz, trgovinu i građenje BJELOVAR, OIB 19665782174</item>
    </izvorni_sadrzaj>
    <derivirana_varijabla naziv="DomainObject.Predmet.ProtuStrankaListNazivFormatedOIB_1">
      <item>ANTONIO TRANS društvo s ograničenom odgovornošću za prijevoz, trgovinu i građenje BJELOVAR, OIB 19665782174</item>
    </derivirana_varijabla>
  </DomainObject.Predmet.ProtuStrankaListNazivFormatedOIB>
  <DomainObject.Predmet.OstaliListFormated>
    <izvorni_sadrzaj>
      <item>GORUP d.o.o. za proizvodnju, trgovinu, ugostiteljstvo i turizam, uvoz-izvoz</item>
      <item>Goran Božić</item>
      <item>ZOU ZLATKO GREGURIĆ i dr. punomoćnik sudionika u postupku ANTONIO TRANS društvo s ograničenom odgovornošću za prijevoz, trgovinu i građenje BJELOVAR</item>
      <item>FINANCIJSKA AGENCIJA, Regionalni centar Zagreb Nagodbeno vijeće ZG14</item>
      <item>Općinsko državno odvjetništvo u Bjelovaru</item>
      <item>oglasna ploča - ovdje,</item>
    </izvorni_sadrzaj>
    <derivirana_varijabla naziv="DomainObject.Predmet.OstaliListFormated_1">
      <item>GORUP d.o.o. za proizvodnju, trgovinu, ugostiteljstvo i turizam, uvoz-izvoz</item>
      <item>Goran Božić</item>
      <item>ZOU ZLATKO GREGURIĆ i dr. punomoćnik sudionika u postupku ANTONIO TRANS društvo s ograničenom odgovornošću za prijevoz, trgovinu i građenje BJELOVAR</item>
      <item>FINANCIJSKA AGENCIJA, Regionalni centar Zagreb Nagodbeno vijeće ZG14</item>
      <item>Općinsko državno odvjetništvo u Bjelovaru</item>
      <item>oglasna ploča - ovdje,</item>
    </derivirana_varijabla>
  </DomainObject.Predmet.OstaliListFormated>
  <DomainObject.Predmet.OstaliListFormatedOIB>
    <izvorni_sadrzaj>
      <item>GORUP d.o.o. za proizvodnju, trgovinu, ugostiteljstvo i turizam, uvoz-izvoz, OIB 59013770221</item>
      <item>Goran Božić</item>
      <item>ZOU ZLATKO GREGURIĆ i dr. punomoćnik sudionika u postupku ANTONIO TRANS društvo s ograničenom odgovornošću za prijevoz, trgovinu i građenje BJELOVAR</item>
      <item>FINANCIJSKA AGENCIJA, Regionalni centar Zagreb Nagodbeno vijeće ZG14</item>
      <item>Općinsko državno odvjetništvo u Bjelovaru</item>
      <item>oglasna ploča - ovdje,</item>
    </izvorni_sadrzaj>
    <derivirana_varijabla naziv="DomainObject.Predmet.OstaliListFormatedOIB_1">
      <item>GORUP d.o.o. za proizvodnju, trgovinu, ugostiteljstvo i turizam, uvoz-izvoz, OIB 59013770221</item>
      <item>Goran Božić</item>
      <item>ZOU ZLATKO GREGURIĆ i dr. punomoćnik sudionika u postupku ANTONIO TRANS društvo s ograničenom odgovornošću za prijevoz, trgovinu i građenje BJELOVAR</item>
      <item>FINANCIJSKA AGENCIJA, Regionalni centar Zagreb Nagodbeno vijeće ZG14</item>
      <item>Općinsko državno odvjetništvo u Bjelovaru</item>
      <item>oglasna ploča - ovdje,</item>
    </derivirana_varijabla>
  </DomainObject.Predmet.OstaliListFormatedOIB>
  <DomainObject.Predmet.OstaliListFormatedWithAdress>
    <izvorni_sadrzaj>
      <item>GORUP d.o.o. za proizvodnju, trgovinu, ugostiteljstvo i turizam, uvoz-izvoz, Tomaševec 2, 49290 Klanjec</item>
      <item>Goran Božić, Trg bana Josipa Jelačića 3., 10000 Zagreb</item>
      <item>ZOU ZLATKO GREGURIĆ i dr., Mihanovićeva 15b, 43000 Bjelovar punomoćnik sudionika u postupku ANTONIO TRANS društvo s ograničenom odgovornošću za prijevoz, trgovinu i građenje BJELOVAR</item>
      <item>FINANCIJSKA AGENCIJA, Regionalni centar Zagreb Nagodbeno vijeće ZG14, Albrechrova 42., 10000 Zagreb</item>
      <item>Općinsko državno odvjetništvo u Bjelovaru</item>
      <item>oglasna ploča - ovdje,</item>
    </izvorni_sadrzaj>
    <derivirana_varijabla naziv="DomainObject.Predmet.OstaliListFormatedWithAdress_1">
      <item>GORUP d.o.o. za proizvodnju, trgovinu, ugostiteljstvo i turizam, uvoz-izvoz, Tomaševec 2, 49290 Klanjec</item>
      <item>Goran Božić, Trg bana Josipa Jelačića 3., 10000 Zagreb</item>
      <item>ZOU ZLATKO GREGURIĆ i dr., Mihanovićeva 15b, 43000 Bjelovar punomoćnik sudionika u postupku ANTONIO TRANS društvo s ograničenom odgovornošću za prijevoz, trgovinu i građenje BJELOVAR</item>
      <item>FINANCIJSKA AGENCIJA, Regionalni centar Zagreb Nagodbeno vijeće ZG14, Albrechrova 42., 10000 Zagreb</item>
      <item>Općinsko državno odvjetništvo u Bjelovaru</item>
      <item>oglasna ploča - ovdje,</item>
    </derivirana_varijabla>
  </DomainObject.Predmet.OstaliListFormatedWithAdress>
  <DomainObject.Predmet.OstaliListFormatedWithAdressOIB>
    <izvorni_sadrzaj>
      <item>GORUP d.o.o. za proizvodnju, trgovinu, ugostiteljstvo i turizam, uvoz-izvoz, OIB 59013770221, Tomaševec 2, 49290 Klanjec</item>
      <item>Goran Božić, Trg bana Josipa Jelačića 3., 10000 Zagreb</item>
      <item>ZOU ZLATKO GREGURIĆ i dr., Mihanovićeva 15b, 43000 Bjelovar punomoćnik sudionika u postupku ANTONIO TRANS društvo s ograničenom odgovornošću za prijevoz, trgovinu i građenje BJELOVAR</item>
      <item>FINANCIJSKA AGENCIJA, Regionalni centar Zagreb Nagodbeno vijeće ZG14, Albrechrova 42., 10000 Zagreb</item>
      <item>Općinsko državno odvjetništvo u Bjelovaru</item>
      <item>oglasna ploča - ovdje,</item>
    </izvorni_sadrzaj>
    <derivirana_varijabla naziv="DomainObject.Predmet.OstaliListFormatedWithAdressOIB_1">
      <item>GORUP d.o.o. za proizvodnju, trgovinu, ugostiteljstvo i turizam, uvoz-izvoz, OIB 59013770221, Tomaševec 2, 49290 Klanjec</item>
      <item>Goran Božić, Trg bana Josipa Jelačića 3., 10000 Zagreb</item>
      <item>ZOU ZLATKO GREGURIĆ i dr., Mihanovićeva 15b, 43000 Bjelovar punomoćnik sudionika u postupku ANTONIO TRANS društvo s ograničenom odgovornošću za prijevoz, trgovinu i građenje BJELOVAR</item>
      <item>FINANCIJSKA AGENCIJA, Regionalni centar Zagreb Nagodbeno vijeće ZG14, Albrechrova 42., 10000 Zagreb</item>
      <item>Općinsko državno odvjetništvo u Bjelovaru</item>
      <item>oglasna ploča - ovdje,</item>
    </derivirana_varijabla>
  </DomainObject.Predmet.OstaliListFormatedWithAdressOIB>
  <DomainObject.Predmet.OstaliListNazivFormated>
    <izvorni_sadrzaj>
      <item>GORUP d.o.o. za proizvodnju, trgovinu, ugostiteljstvo i turizam, uvoz-izvoz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izvorni_sadrzaj>
    <derivirana_varijabla naziv="DomainObject.Predmet.OstaliListNazivFormated_1">
      <item>GORUP d.o.o. za proizvodnju, trgovinu, ugostiteljstvo i turizam, uvoz-izvoz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derivirana_varijabla>
  </DomainObject.Predmet.OstaliListNazivFormated>
  <DomainObject.Predmet.OstaliListNazivFormatedOIB>
    <izvorni_sadrzaj>
      <item>GORUP d.o.o. za proizvodnju, trgovinu, ugostiteljstvo i turizam, uvoz-izvoz, OIB 59013770221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izvorni_sadrzaj>
    <derivirana_varijabla naziv="DomainObject.Predmet.OstaliListNazivFormatedOIB_1">
      <item>GORUP d.o.o. za proizvodnju, trgovinu, ugostiteljstvo i turizam, uvoz-izvoz, OIB 59013770221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Stpn-52/2014-15</izvorni_sadrzaj>
    <derivirana_varijabla naziv="DomainObject.PoslovniBrojDokumenta_1">Stpn-52/2014-15</derivirana_varijabla>
  </DomainObject.PoslovniBrojDokumenta>
  <DomainObject.Predmet.StrankaIDrugi>
    <izvorni_sadrzaj>ANTONIO TRANS društvo s ograničenom odgovornošću za prijevoz, trgovinu i građenje BJELOVAR</izvorni_sadrzaj>
    <derivirana_varijabla naziv="DomainObject.Predmet.StrankaIDrugi_1">ANTONIO TRANS društvo s ograničenom odgovornošću za prijevoz, trgovinu i građenje BJELOVAR</derivirana_varijabla>
  </DomainObject.Predmet.StrankaIDrugi>
  <DomainObject.Predmet.ProtustrankaIDrugi>
    <izvorni_sadrzaj>ANTONIO TRANS društvo s ograničenom odgovornošću za prijevoz, trgovinu i građenje BJELOVAR</izvorni_sadrzaj>
    <derivirana_varijabla naziv="DomainObject.Predmet.ProtustrankaIDrugi_1">ANTONIO TRANS društvo s ograničenom odgovornošću za prijevoz, trgovinu i građenje BJELOVAR</derivirana_varijabla>
  </DomainObject.Predmet.ProtustrankaIDrugi>
  <DomainObject.Predmet.StrankaIDrugiAdressOIB>
    <izvorni_sadrzaj>ANTONIO TRANS društvo s ograničenom odgovornošću za prijevoz, trgovinu i građenje BJELOVAR, OIB 19665782174, Velike Sredice 4, 43000 Bjelovar</izvorni_sadrzaj>
    <derivirana_varijabla naziv="DomainObject.Predmet.StrankaIDrugiAdressOIB_1">ANTONIO TRANS društvo s ograničenom odgovornošću za prijevoz, trgovinu i građenje BJELOVAR, OIB 19665782174, Velike Sredice 4, 43000 Bjelovar</derivirana_varijabla>
  </DomainObject.Predmet.StrankaIDrugiAdressOIB>
  <DomainObject.Predmet.ProtustrankaIDrugiAdressOIB>
    <izvorni_sadrzaj>ANTONIO TRANS društvo s ograničenom odgovornošću za prijevoz, trgovinu i građenje BJELOVAR, OIB 19665782174, Velike Sredice 4, 43000 Bjelovar</izvorni_sadrzaj>
    <derivirana_varijabla naziv="DomainObject.Predmet.ProtustrankaIDrugiAdressOIB_1">ANTONIO TRANS društvo s ograničenom odgovornošću za prijevoz, trgovinu i građenje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TRANS društvo s ograničenom odgovornošću za prijevoz, trgovinu i građenje BJELOVAR</item>
      <item>ANTONIO TRANS društvo s ograničenom odgovornošću za prijevoz, trgovinu i građenje BJELOVAR</item>
      <item>GORUP d.o.o. za proizvodnju, trgovinu, ugostiteljstvo i turizam, uvoz-izvoz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izvorni_sadrzaj>
    <derivirana_varijabla naziv="DomainObject.Predmet.SudioniciListNaziv_1">
      <item>ANTONIO TRANS društvo s ograničenom odgovornošću za prijevoz, trgovinu i građenje BJELOVAR</item>
      <item>ANTONIO TRANS društvo s ograničenom odgovornošću za prijevoz, trgovinu i građenje BJELOVAR</item>
      <item>GORUP d.o.o. za proizvodnju, trgovinu, ugostiteljstvo i turizam, uvoz-izvoz</item>
      <item>Goran Božić</item>
      <item>ZOU ZLATKO GREGURIĆ i dr.</item>
      <item>FINANCIJSKA AGENCIJA, Regionalni centar Zagreb Nagodbeno vijeće ZG14</item>
      <item>Općinsko državno odvjetništvo u Bjelovaru</item>
      <item>oglasna ploča - ovdje,</item>
    </derivirana_varijabla>
  </DomainObject.Predmet.SudioniciListNaziv>
  <DomainObject.Predmet.SudioniciListAdressOIB>
    <izvorni_sadrzaj>
      <item>ANTONIO TRANS društvo s ograničenom odgovornošću za prijevoz, trgovinu i građenje BJELOVAR, OIB 19665782174, Velike Sredice 4,43000 Bjelovar</item>
      <item>ANTONIO TRANS društvo s ograničenom odgovornošću za prijevoz, trgovinu i građenje BJELOVAR, OIB 19665782174, Velike Sredice 4,43000 Bjelovar</item>
      <item>GORUP d.o.o. za proizvodnju, trgovinu, ugostiteljstvo i turizam, uvoz-izvoz, OIB 59013770221, Tomaševec 2,49290 Klanjec</item>
      <item>Goran Božić, Trg bana Josipa Jelačića 3.,10000 Zagreb</item>
      <item>ZOU ZLATKO GREGURIĆ i dr., Mihanovićeva 15b,43000 Bjelovar</item>
      <item>FINANCIJSKA AGENCIJA, Regionalni centar Zagreb Nagodbeno vijeće ZG14, Albrechrova 42.,10000 Zagreb</item>
      <item>Općinsko državno odvjetništvo u Bjelovaru</item>
      <item>oglasna ploča - ovdje,</item>
    </izvorni_sadrzaj>
    <derivirana_varijabla naziv="DomainObject.Predmet.SudioniciListAdressOIB_1">
      <item>ANTONIO TRANS društvo s ograničenom odgovornošću za prijevoz, trgovinu i građenje BJELOVAR, OIB 19665782174, Velike Sredice 4,43000 Bjelovar</item>
      <item>ANTONIO TRANS društvo s ograničenom odgovornošću za prijevoz, trgovinu i građenje BJELOVAR, OIB 19665782174, Velike Sredice 4,43000 Bjelovar</item>
      <item>GORUP d.o.o. za proizvodnju, trgovinu, ugostiteljstvo i turizam, uvoz-izvoz, OIB 59013770221, Tomaševec 2,49290 Klanjec</item>
      <item>Goran Božić, Trg bana Josipa Jelačića 3.,10000 Zagreb</item>
      <item>ZOU ZLATKO GREGURIĆ i dr., Mihanovićeva 15b,43000 Bjelovar</item>
      <item>FINANCIJSKA AGENCIJA, Regionalni centar Zagreb Nagodbeno vijeće ZG14, Albrechrova 42.,10000 Zagreb</item>
      <item>Općinsko državno odvjetništvo u Bjelovaru</item>
      <item>oglasna ploča - ovdje,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19665782174</item>
      <item>, OIB 19665782174</item>
      <item>, OIB 59013770221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19665782174</item>
      <item>, OIB 19665782174</item>
      <item>, OIB 59013770221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2144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2015-10-13T10:08:00Z</dcterms:created>
  <dc:creator>RH - TDU</dc:creator>
  <dc:description/>
  <cp:keywords/>
  <cp:lastModifiedBy>Vesna Dragišić</cp:lastModifiedBy>
  <cp:lastPrinted>2015-10-13T10:04:00Z</cp:lastPrinted>
  <dcterms:modified xmlns:xsi="http://www.w3.org/2001/XMLSchema-instance" xsi:type="dcterms:W3CDTF">2015-10-13T10:09:00Z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Stpn-52/2014-15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