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cd2e" w14:paraId="80ccd2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8946FC" w:rsidRPr="008946FC">
        <w:t>DOMUS MAGNUS AUREUS j.d.o.o. PULA</w:t>
      </w:r>
      <w:r w:rsidR="00A349BA">
        <w:t>,</w:t>
      </w:r>
      <w:r w:rsidR="00B668D9">
        <w:t xml:space="preserve"> </w:t>
      </w:r>
      <w:r w:rsidR="008946FC">
        <w:t>Pula, Kolhiđanska 4</w:t>
      </w:r>
      <w:r w:rsidR="00FA4F6C">
        <w:t xml:space="preserve">, </w:t>
      </w:r>
      <w:r w:rsidR="00B668D9">
        <w:t xml:space="preserve">OIB: </w:t>
      </w:r>
      <w:r w:rsidR="008E1C38" w:rsidRPr="008E1C38">
        <w:t>94258924331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E1C38" w:rsidRPr="008946FC">
        <w:t>DOMUS MAGNUS AUREUS j.d.o.o. PULA</w:t>
      </w:r>
      <w:r w:rsidR="008E1C38">
        <w:t xml:space="preserve">, Pula, Kolhiđanska 4, OIB: </w:t>
      </w:r>
      <w:r w:rsidR="008E1C38" w:rsidRPr="008E1C38">
        <w:t>94258924331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1C38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E1C38">
        <w:rPr>
          <w:b/>
          <w:lang w:val="pl-PL"/>
        </w:rPr>
        <w:t>12</w:t>
      </w:r>
      <w:r w:rsidR="00986F40">
        <w:rPr>
          <w:b/>
          <w:lang w:val="pl-PL"/>
        </w:rPr>
        <w:t>:</w:t>
      </w:r>
      <w:r w:rsidR="00A86FF9">
        <w:rPr>
          <w:b/>
          <w:lang w:val="pl-PL"/>
        </w:rPr>
        <w:t>3</w:t>
      </w:r>
      <w:r w:rsidR="003D112F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8E1C38" w:rsidRPr="008946FC">
        <w:t>DOMUS MAGNUS AUREUS j.d.o.o. PULA</w:t>
      </w:r>
      <w:r w:rsidR="008E1C38">
        <w:t xml:space="preserve">, Pula, Kolhiđanska 4, OIB: </w:t>
      </w:r>
      <w:r w:rsidR="008E1C38" w:rsidRPr="008E1C38">
        <w:t>94258924331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8E1C38">
        <w:rPr>
          <w:lang w:val="sv-SE"/>
        </w:rPr>
        <w:t>Vladislav Horvat, Pula, Kolhiđanska 4</w:t>
      </w:r>
      <w:r w:rsidR="00A86FF9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8E1C38">
        <w:rPr>
          <w:lang w:val="sv-SE"/>
        </w:rPr>
        <w:t xml:space="preserve">Vladislav Horvat, Pula, Kolhiđanska 4,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8E1C38">
        <w:rPr>
          <w:lang w:val="sv-SE"/>
        </w:rPr>
        <w:t>Vladislavu Horvatu, Pula, Kolhiđanska 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2A1208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8E1C38" w:rsidRPr="008946FC">
        <w:t>DOMUS MAGNUS AUREUS j.d.o.o. PULA</w:t>
      </w:r>
      <w:r w:rsidR="008E1C38">
        <w:t xml:space="preserve">, Pula, Kolhiđanska 4, OIB: </w:t>
      </w:r>
      <w:r w:rsidR="008E1C38" w:rsidRPr="008E1C38">
        <w:t>94258924331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8E1C38">
        <w:rPr>
          <w:lang w:val="sv-SE"/>
        </w:rPr>
        <w:t>Vladislav Horvat, Pula, Kolhiđanska 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4B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</w:t>
        </w:r>
        <w:r w:rsidR="008946FC">
          <w:t>700</w:t>
        </w:r>
        <w:r w:rsidR="00931764">
          <w:t>/2016-3</w:t>
        </w:r>
      </w:sdtContent>
    </w:sdt>
  </w:p>
  <w:p w:rsidRDefault="00FE54B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946FC">
      <w:t>700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1079D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54B0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MAGNUS AUREUS j.d.o.o. PULA zastupanog po punomoćniku Vladislav Horvat</izvorni_sadrzaj>
    <derivirana_varijabla naziv="DomainObject.Predmet.ProtustrankaFormated_1">  DOMUS MAGNUS AUREUS j.d.o.o. PULA zastupanog po punomoćniku Vladislav Horvat</derivirana_varijabla>
  </DomainObject.Predmet.ProtustrankaFormated>
  <DomainObject.Predmet.ProtustrankaFormatedOIB>
    <izvorni_sadrzaj>  DOMUS MAGNUS AUREUS j.d.o.o. PULA, OIB 94258924331 zastupanog po punomoćniku Vladislav Horvat</izvorni_sadrzaj>
    <derivirana_varijabla naziv="DomainObject.Predmet.ProtustrankaFormatedOIB_1">  DOMUS MAGNUS AUREUS j.d.o.o. PULA, OIB 94258924331 zastupanog po punomoćniku Vladislav Horvat</derivirana_varijabla>
  </DomainObject.Predmet.ProtustrankaFormatedOIB>
  <DomainObject.Predmet.ProtustrankaFormatedWithAdress>
    <izvorni_sadrzaj> DOMUS MAGNUS AUREUS j.d.o.o. PULA, Kolhiđanska 4, 52100 Pula zastupanog po punomoćniku Vladislav Horvat</izvorni_sadrzaj>
    <derivirana_varijabla naziv="DomainObject.Predmet.ProtustrankaFormatedWithAdress_1"> DOMUS MAGNUS AUREUS j.d.o.o. PULA, Kolhiđanska 4, 52100 Pula zastupanog po punomoćniku Vladislav Horvat</derivirana_varijabla>
  </DomainObject.Predmet.ProtustrankaFormatedWithAdress>
  <DomainObject.Predmet.ProtustrankaFormatedWithAdressOIB>
    <izvorni_sadrzaj> DOMUS MAGNUS AUREUS j.d.o.o. PULA, OIB 94258924331, Kolhiđanska 4, 52100 Pula zastupanog po punomoćniku Vladislav Horvat</izvorni_sadrzaj>
    <derivirana_varijabla naziv="DomainObject.Predmet.ProtustrankaFormatedWithAdressOIB_1"> DOMUS MAGNUS AUREUS j.d.o.o. PULA, OIB 94258924331, Kolhiđanska 4, 52100 Pula zastupanog po punomoćniku Vladislav Horvat</derivirana_varijabla>
  </DomainObject.Predmet.ProtustrankaFormatedWithAdressOIB>
  <DomainObject.Predmet.ProtustrankaWithAdress>
    <izvorni_sadrzaj>DOMUS MAGNUS AUREUS j.d.o.o. PULA Kolhiđanska 4, 52100 Pula</izvorni_sadrzaj>
    <derivirana_varijabla naziv="DomainObject.Predmet.ProtustrankaWithAdress_1">DOMUS MAGNUS AUREUS j.d.o.o. PULA Kolhiđanska 4, 52100 Pula</derivirana_varijabla>
  </DomainObject.Predmet.ProtustrankaWithAdress>
  <DomainObject.Predmet.ProtustrankaWithAdressOIB>
    <izvorni_sadrzaj>DOMUS MAGNUS AUREUS j.d.o.o. PULA, OIB 94258924331, Kolhiđanska 4, 52100 Pula</izvorni_sadrzaj>
    <derivirana_varijabla naziv="DomainObject.Predmet.ProtustrankaWithAdressOIB_1">DOMUS MAGNUS AUREUS j.d.o.o. PULA, OIB 94258924331, Kolhiđanska 4, 52100 Pula</derivirana_varijabla>
  </DomainObject.Predmet.ProtustrankaWithAdressOIB>
  <DomainObject.Predmet.ProtustrankaNazivFormated>
    <izvorni_sadrzaj>DOMUS MAGNUS AUREUS j.d.o.o. PULA</izvorni_sadrzaj>
    <derivirana_varijabla naziv="DomainObject.Predmet.ProtustrankaNazivFormated_1">DOMUS MAGNUS AUREUS j.d.o.o. PULA</derivirana_varijabla>
  </DomainObject.Predmet.ProtustrankaNazivFormated>
  <DomainObject.Predmet.ProtustrankaNazivFormatedOIB>
    <izvorni_sadrzaj>DOMUS MAGNUS AUREUS j.d.o.o. PULA, OIB 94258924331</izvorni_sadrzaj>
    <derivirana_varijabla naziv="DomainObject.Predmet.ProtustrankaNazivFormatedOIB_1">DOMUS MAGNUS AUREUS j.d.o.o. PULA, OIB 94258924331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35729.06</izvorni_sadrzaj>
    <derivirana_varijabla naziv="DomainObject.Predmet.TrenutnaVrijednost_1">35729.06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MAGNUS AUREUS j.d.o.o. PULA zastupanog po punomoćniku Vladislav Horvat</item>
    </izvorni_sadrzaj>
    <derivirana_varijabla naziv="DomainObject.Predmet.ProtuStrankaListFormated_1">
      <item>DOMUS MAGNUS AUREUS j.d.o.o. PULA zastupanog po punomoćniku Vladislav Horvat</item>
    </derivirana_varijabla>
  </DomainObject.Predmet.ProtuStrankaListFormated>
  <DomainObject.Predmet.ProtuStrankaListFormatedOIB>
    <izvorni_sadrzaj>
      <item>DOMUS MAGNUS AUREUS j.d.o.o. PULA, OIB 94258924331 zastupanog po punomoćniku Vladislav Horvat</item>
    </izvorni_sadrzaj>
    <derivirana_varijabla naziv="DomainObject.Predmet.ProtuStrankaListFormatedOIB_1">
      <item>DOMUS MAGNUS AUREUS j.d.o.o. PULA, OIB 94258924331 zastupanog po punomoćniku Vladislav Horvat</item>
    </derivirana_varijabla>
  </DomainObject.Predmet.ProtuStrankaListFormatedOIB>
  <DomainObject.Predmet.ProtuStrankaListFormatedWithAdress>
    <izvorni_sadrzaj>
      <item>DOMUS MAGNUS AUREUS j.d.o.o. PULA, Kolhiđanska 4, 52100 Pula zastupanog po punomoćniku Vladislav Horvat</item>
    </izvorni_sadrzaj>
    <derivirana_varijabla naziv="DomainObject.Predmet.ProtuStrankaListFormatedWithAdress_1">
      <item>DOMUS MAGNUS AUREUS j.d.o.o. PULA, Kolhiđanska 4, 52100 Pula zastupanog po punomoćniku Vladislav Horvat</item>
    </derivirana_varijabla>
  </DomainObject.Predmet.ProtuStrankaListFormatedWithAdress>
  <DomainObject.Predmet.ProtuStrankaListFormatedWithAdressOIB>
    <izvorni_sadrzaj>
      <item>DOMUS MAGNUS AUREUS j.d.o.o. PULA, OIB 94258924331, Kolhiđanska 4, 52100 Pula zastupanog po punomoćniku Vladislav Horvat</item>
    </izvorni_sadrzaj>
    <derivirana_varijabla naziv="DomainObject.Predmet.ProtuStrankaListFormatedWithAdressOIB_1">
      <item>DOMUS MAGNUS AUREUS j.d.o.o. PULA, OIB 94258924331, Kolhiđanska 4, 52100 Pula zastupanog po punomoćniku Vladislav Horvat</item>
    </derivirana_varijabla>
  </DomainObject.Predmet.ProtuStrankaListFormatedWithAdressOIB>
  <DomainObject.Predmet.ProtuStrankaListNazivFormated>
    <izvorni_sadrzaj>
      <item>DOMUS MAGNUS AUREUS j.d.o.o. PULA</item>
    </izvorni_sadrzaj>
    <derivirana_varijabla naziv="DomainObject.Predmet.ProtuStrankaListNazivFormated_1">
      <item>DOMUS MAGNUS AUREUS j.d.o.o. PULA</item>
    </derivirana_varijabla>
  </DomainObject.Predmet.ProtuStrankaListNazivFormated>
  <DomainObject.Predmet.ProtuStrankaListNazivFormatedOIB>
    <izvorni_sadrzaj>
      <item>DOMUS MAGNUS AUREUS j.d.o.o. PULA, OIB 94258924331</item>
    </izvorni_sadrzaj>
    <derivirana_varijabla naziv="DomainObject.Predmet.ProtuStrankaListNazivFormatedOIB_1">
      <item>DOMUS MAGNUS AUREUS j.d.o.o. PULA, OIB 94258924331</item>
    </derivirana_varijabla>
  </DomainObject.Predmet.ProtuStrankaListNazivFormatedOIB>
  <DomainObject.Predmet.OstaliListFormated>
    <izvorni_sadrzaj>
      <item>Vladislav Horvat punomoćnik sudionika u postupku DOMUS MAGNUS AUREUS j.d.o.o. PULA</item>
    </izvorni_sadrzaj>
    <derivirana_varijabla naziv="DomainObject.Predmet.OstaliListFormated_1">
      <item>Vladislav Horvat punomoćnik sudionika u postupku DOMUS MAGNUS AUREUS j.d.o.o. PULA</item>
    </derivirana_varijabla>
  </DomainObject.Predmet.OstaliListFormated>
  <DomainObject.Predmet.OstaliListFormatedOIB>
    <izvorni_sadrzaj>
      <item>Vladislav Horvat, OIB 62407151527 punomoćnik sudionika u postupku DOMUS MAGNUS AUREUS j.d.o.o. PULA</item>
    </izvorni_sadrzaj>
    <derivirana_varijabla naziv="DomainObject.Predmet.OstaliListFormatedOIB_1">
      <item>Vladislav Horvat, OIB 62407151527 punomoćnik sudionika u postupku DOMUS MAGNUS AUREUS j.d.o.o. PULA</item>
    </derivirana_varijabla>
  </DomainObject.Predmet.OstaliListFormatedOIB>
  <DomainObject.Predmet.OstaliListFormatedWithAdress>
    <izvorni_sadrzaj>
      <item>Vladislav Horvat, Kolhiđanska 4, 52100 Pula punomoćnik sudionika u postupku DOMUS MAGNUS AUREUS j.d.o.o. PULA</item>
    </izvorni_sadrzaj>
    <derivirana_varijabla naziv="DomainObject.Predmet.OstaliListFormatedWithAdress_1">
      <item>Vladislav Horvat, Kolhiđanska 4, 52100 Pula punomoćnik sudionika u postupku DOMUS MAGNUS AUREUS j.d.o.o. PULA</item>
    </derivirana_varijabla>
  </DomainObject.Predmet.OstaliListFormatedWithAdress>
  <DomainObject.Predmet.OstaliListFormatedWithAdressOIB>
    <izvorni_sadrzaj>
      <item>Vladislav Horvat, OIB 62407151527, Kolhiđanska 4, 52100 Pula punomoćnik sudionika u postupku DOMUS MAGNUS AUREUS j.d.o.o. PULA</item>
    </izvorni_sadrzaj>
    <derivirana_varijabla naziv="DomainObject.Predmet.OstaliListFormatedWithAdressOIB_1">
      <item>Vladislav Horvat, OIB 62407151527, Kolhiđanska 4, 52100 Pula punomoćnik sudionika u postupku DOMUS MAGNUS AUREUS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MAGNUS AUREUS j.d.o.o. PULA</izvorni_sadrzaj>
    <derivirana_varijabla naziv="DomainObject.Predmet.ProtustrankaIDrugi_1">DOMUS MAGNUS AUREUS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MAGNUS AUREUS j.d.o.o. PULA, OIB 94258924331, Kolhiđanska 4, 52100 Pula</izvorni_sadrzaj>
    <derivirana_varijabla naziv="DomainObject.Predmet.ProtustrankaIDrugiAdressOIB_1">DOMUS MAGNUS AUREUS j.d.o.o. PULA, OIB 94258924331, Kolhiđanska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MAGNUS AUREUS j.d.o.o. PULA</item>
      <item>Vladislav Horvat</item>
    </izvorni_sadrzaj>
    <derivirana_varijabla naziv="DomainObject.Predmet.SudioniciListNaziv_1">
      <item>FINANCIJSKA AGENCIJA, RC RIJEKA, PODRUŽNICA PULA, PULA</item>
      <item>DOMUS MAGNUS AUREUS j.d.o.o. PULA</item>
      <item>Vladislav Horvat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izvorni_sadrzaj>
    <derivirana_varijabla naziv="DomainObject.Predmet.SudioniciListAdressOIB_1"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94258924331</item>
      <item>, OIB 62407151527</item>
    </izvorni_sadrzaj>
    <derivirana_varijabla naziv="DomainObject.Predmet.SudioniciListNazivOIB_1">
      <item>, OIB 85821130368</item>
      <item>, OIB 94258924331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57F9A-6944-4900-AA45-BDE22D98D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3316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2016-04-28T06:25:00Z</dcterms:created>
  <dc:creator>Jasmina Matika</dc:creator>
  <cp:lastModifiedBy>Sanja Prodan</cp:lastModifiedBy>
  <cp:lastPrinted>2016-04-28T06:29:00Z</cp:lastPrinted>
  <dcterms:modified xmlns:xsi="http://www.w3.org/2001/XMLSchema-instance" xsi:type="dcterms:W3CDTF">2016-04-28T06:29:00Z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