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0bda" w14:paraId="7100bd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61449B">
        <w:t xml:space="preserve"> </w:t>
      </w:r>
      <w:r w:rsidR="0061449B" w:rsidRPr="009A0F14">
        <w:t>SOMODJI GRADITELJSTVO j.d.o.o., Vukšinec Riječki, Vukšinec Riječki 3, OIB: 64591116081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61449B" w:rsidP="00C212B4" w:rsidR="00C212B4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9A0F14">
        <w:t>SOMODJI GRADITELJSTVO j.d.o.o., Vukšinec Riječki, Vukšinec Riječki 3, OIB: 64591116081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St-843/16, jer će u protivnom sud donijeti rješenje o otvaranju i zaključenju stečajnog postupka.</w:t>
      </w:r>
    </w:p>
    <w:p w:rsidRDefault="0061449B" w:rsidP="00C212B4" w:rsidR="0061449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58D" w:rsidP="00BA0147" w:rsidR="00B5758D">
      <w:r>
        <w:separator/>
      </w:r>
    </w:p>
  </w:endnote>
  <w:endnote w:id="0" w:type="continuationSeparator">
    <w:p w:rsidRDefault="00B5758D" w:rsidP="00BA0147" w:rsidR="00B5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58D" w:rsidP="00BA0147" w:rsidR="00B5758D">
      <w:r>
        <w:separator/>
      </w:r>
    </w:p>
  </w:footnote>
  <w:footnote w:id="0" w:type="continuationSeparator">
    <w:p w:rsidRDefault="00B5758D" w:rsidP="00BA0147" w:rsidR="00B57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27A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61449B">
      <w:t>843/16-8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0EF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6683E"/>
    <w:rsid w:val="00D70B9C"/>
    <w:rsid w:val="00DB63DD"/>
    <w:rsid w:val="00DD27AA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70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70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SOMODJI GRADITELJSTVO jednostavno društvo s ograničenom odgovornošću za trgovinu, građevinarstvo i turizam</izvorni_sadrzaj>
    <derivirana_varijabla naziv="DomainObject.Predmet.ProtustrankaFormated_1">  SOMODJI GRADITELJSTVO jednostavno društvo s ograničenom odgovornošću za trgovinu, građevinarstvo i turizam</derivirana_varijabla>
  </DomainObject.Predmet.ProtustrankaFormated>
  <DomainObject.Predmet.ProtustrankaFormatedOIB>
    <izvorni_sadrzaj>  SOMODJI GRADITELJSTVO jednostavno društvo s ograničenom odgovornošću za trgovinu, građevinarstvo i turizam, OIB 64591116081</izvorni_sadrzaj>
    <derivirana_varijabla naziv="DomainObject.Predmet.ProtustrankaFormatedOIB_1">  SOMODJI GRADITELJSTVO jednostavno društvo s ograničenom odgovornošću za trgovinu, građevinarstvo i turizam, OIB 64591116081</derivirana_varijabla>
  </DomainObject.Predmet.ProtustrankaFormatedOIB>
  <DomainObject.Predmet.ProtustrankaFormatedWithAdress>
    <izvorni_sadrzaj> SOMODJI GRADITELJSTVO jednostavno društvo s ograničenom odgovornošću za trgovinu, građevinarstvo i turizam, Vukšinec Riječki 3, 48268 Vukšinec Riječki</izvorni_sadrzaj>
    <derivirana_varijabla naziv="DomainObject.Predmet.ProtustrankaFormatedWithAdress_1"> SOMODJI GRADITELJSTVO jednostavno društvo s ograničenom odgovornošću za trgovinu, građevinarstvo i turizam, Vukšinec Riječki 3, 48268 Vukšinec Riječki</derivirana_varijabla>
  </DomainObject.Predmet.ProtustrankaFormatedWithAdress>
  <DomainObject.Predmet.ProtustrankaFormatedWithAdressOIB>
    <izvorni_sadrzaj> SOMODJI GRADITELJSTVO jednostavno društvo s ograničenom odgovornošću za trgovinu, građevinarstvo i turizam, OIB 64591116081, Vukšinec Riječki 3, 48268 Vukšinec Riječki</izvorni_sadrzaj>
    <derivirana_varijabla naziv="DomainObject.Predmet.ProtustrankaFormatedWithAdressOIB_1"> SOMODJI GRADITELJSTVO jednostavno društvo s ograničenom odgovornošću za trgovinu, građevinarstvo i turizam, OIB 64591116081, Vukšinec Riječki 3, 48268 Vukšinec Riječki</derivirana_varijabla>
  </DomainObject.Predmet.ProtustrankaFormatedWithAdressOIB>
  <DomainObject.Predmet.ProtustrankaWithAdress>
    <izvorni_sadrzaj>SOMODJI GRADITELJSTVO jednostavno društvo s ograničenom odgovornošću za trgovinu, građevinarstvo i turizam Vukšinec Riječki 3, 48268 Vukšinec Riječki</izvorni_sadrzaj>
    <derivirana_varijabla naziv="DomainObject.Predmet.ProtustrankaWithAdress_1">SOMODJI GRADITELJSTVO jednostavno društvo s ograničenom odgovornošću za trgovinu, građevinarstvo i turizam Vukšinec Riječki 3, 48268 Vukšinec Riječki</derivirana_varijabla>
  </DomainObject.Predmet.ProtustrankaWithAdress>
  <DomainObject.Predmet.ProtustrankaWithAdressOIB>
    <izvorni_sadrzaj>SOMODJI GRADITELJSTVO jednostavno društvo s ograničenom odgovornošću za trgovinu, građevinarstvo i turizam, OIB 64591116081, Vukšinec Riječki 3, 48268 Vukšinec Riječki</izvorni_sadrzaj>
    <derivirana_varijabla naziv="DomainObject.Predmet.ProtustrankaWithAdressOIB_1">SOMODJI GRADITELJSTVO jednostavno društvo s ograničenom odgovornošću za trgovinu, građevinarstvo i turizam, OIB 64591116081, Vukšinec Riječki 3, 48268 Vukšinec Riječki</derivirana_varijabla>
  </DomainObject.Predmet.ProtustrankaWithAdressOIB>
  <DomainObject.Predmet.ProtustrankaNazivFormated>
    <izvorni_sadrzaj>SOMODJI GRADITELJSTVO jednostavno društvo s ograničenom odgovornošću za trgovinu, građevinarstvo i turizam</izvorni_sadrzaj>
    <derivirana_varijabla naziv="DomainObject.Predmet.ProtustrankaNazivFormated_1">SOMODJI GRADITELJSTVO jednostavno društvo s ograničenom odgovornošću za trgovinu, građevinarstvo i turizam</derivirana_varijabla>
  </DomainObject.Predmet.ProtustrankaNazivFormated>
  <DomainObject.Predmet.ProtustrankaNazivFormatedOIB>
    <izvorni_sadrzaj>SOMODJI GRADITELJSTVO jednostavno društvo s ograničenom odgovornošću za trgovinu, građevinarstvo i turizam, OIB 64591116081</izvorni_sadrzaj>
    <derivirana_varijabla naziv="DomainObject.Predmet.ProtustrankaNazivFormatedOIB_1">SOMODJI GRADITELJSTVO jednostavno društvo s ograničenom odgovornošću za trgovinu, građevinarstvo i turizam, OIB 64591116081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58634.50</izvorni_sadrzaj>
    <derivirana_varijabla naziv="DomainObject.Predmet.TrenutnaVrijednost_1">58634.50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SOMODJI GRADITELJSTVO jednostavno društvo s ograničenom odgovornošću za trgovinu, građevinarstvo i turizam</item>
    </izvorni_sadrzaj>
    <derivirana_varijabla naziv="DomainObject.Predmet.ProtuStrankaListFormated_1">
      <item>SOMODJI GRADITELJSTVO jednostavno društvo s ograničenom odgovornošću za trgovinu, građevinarstvo i turizam</item>
    </derivirana_varijabla>
  </DomainObject.Predmet.ProtuStrankaListFormated>
  <DomainObject.Predmet.ProtuStrankaListFormatedOIB>
    <izvorni_sadrzaj>
      <item>SOMODJI GRADITELJSTVO jednostavno društvo s ograničenom odgovornošću za trgovinu, građevinarstvo i turizam, OIB 64591116081</item>
    </izvorni_sadrzaj>
    <derivirana_varijabla naziv="DomainObject.Predmet.ProtuStrankaListFormatedOIB_1">
      <item>SOMODJI GRADITELJSTVO jednostavno društvo s ograničenom odgovornošću za trgovinu, građevinarstvo i turizam, OIB 64591116081</item>
    </derivirana_varijabla>
  </DomainObject.Predmet.ProtuStrankaListFormatedOIB>
  <DomainObject.Predmet.ProtuStrankaListFormatedWithAdress>
    <izvorni_sadrzaj>
      <item>SOMODJI GRADITELJSTVO jednostavno društvo s ograničenom odgovornošću za trgovinu, građevinarstvo i turizam, Vukšinec Riječki 3, 48268 Vukšinec Riječki</item>
    </izvorni_sadrzaj>
    <derivirana_varijabla naziv="DomainObject.Predmet.ProtuStrankaListFormatedWithAdress_1">
      <item>SOMODJI GRADITELJSTVO jednostavno društvo s ograničenom odgovornošću za trgovinu, građevinarstvo i turizam, Vukšinec Riječki 3, 48268 Vukšinec Riječki</item>
    </derivirana_varijabla>
  </DomainObject.Predmet.ProtuStrankaListFormatedWithAdress>
  <DomainObject.Predmet.ProtuStrankaListFormatedWithAdressOIB>
    <izvorni_sadrzaj>
      <item>SOMODJI GRADITELJSTVO jednostavno društvo s ograničenom odgovornošću za trgovinu, građevinarstvo i turizam, OIB 64591116081, Vukšinec Riječki 3, 48268 Vukšinec Riječki</item>
    </izvorni_sadrzaj>
    <derivirana_varijabla naziv="DomainObject.Predmet.ProtuStrankaListFormatedWithAdressOIB_1">
      <item>SOMODJI GRADITELJSTVO jednostavno društvo s ograničenom odgovornošću za trgovinu, građevinarstvo i turizam, OIB 64591116081, Vukšinec Riječki 3, 48268 Vukšinec Riječki</item>
    </derivirana_varijabla>
  </DomainObject.Predmet.ProtuStrankaListFormatedWithAdressOIB>
  <DomainObject.Predmet.ProtuStrankaListNazivFormated>
    <izvorni_sadrzaj>
      <item>SOMODJI GRADITELJSTVO jednostavno društvo s ograničenom odgovornošću za trgovinu, građevinarstvo i turizam</item>
    </izvorni_sadrzaj>
    <derivirana_varijabla naziv="DomainObject.Predmet.ProtuStrankaListNazivFormated_1">
      <item>SOMODJI GRADITELJSTVO jednostavno društvo s ograničenom odgovornošću za trgovinu, građevinarstvo i turizam</item>
    </derivirana_varijabla>
  </DomainObject.Predmet.ProtuStrankaListNazivFormated>
  <DomainObject.Predmet.ProtuStrankaListNazivFormatedOIB>
    <izvorni_sadrzaj>
      <item>SOMODJI GRADITELJSTVO jednostavno društvo s ograničenom odgovornošću za trgovinu, građevinarstvo i turizam, OIB 64591116081</item>
    </izvorni_sadrzaj>
    <derivirana_varijabla naziv="DomainObject.Predmet.ProtuStrankaListNazivFormatedOIB_1">
      <item>SOMODJI GRADITELJSTVO jednostavno društvo s ograničenom odgovornošću za trgovinu, građevinarstvo i turizam, OIB 64591116081</item>
    </derivirana_varijabla>
  </DomainObject.Predmet.ProtuStrankaListNazivFormatedOIB>
  <DomainObject.Predmet.OstaliListFormated>
    <izvorni_sadrzaj>
      <item>sudski registar</item>
      <item>Stjepan Somodji</item>
      <item>Županijsko državno odvjetništvo</item>
    </izvorni_sadrzaj>
    <derivirana_varijabla naziv="DomainObject.Predmet.OstaliListFormated_1">
      <item>sudski registar</item>
      <item>Stjepan Somodji</item>
      <item>Županijsko državno odvjetništvo</item>
    </derivirana_varijabla>
  </DomainObject.Predmet.OstaliListFormated>
  <DomainObject.Predmet.OstaliListFormatedOIB>
    <izvorni_sadrzaj>
      <item>sudski registar</item>
      <item>Stjepan Somodji, OIB 79521841848</item>
      <item>Županijsko državno odvjetništvo</item>
    </izvorni_sadrzaj>
    <derivirana_varijabla naziv="DomainObject.Predmet.OstaliListFormatedOIB_1">
      <item>sudski registar</item>
      <item>Stjepan Somodji, OIB 79521841848</item>
      <item>Županijsko državno odvjetništvo</item>
    </derivirana_varijabla>
  </DomainObject.Predmet.OstaliListFormatedOIB>
  <DomainObject.Predmet.OstaliListFormatedWithAdress>
    <izvorni_sadrzaj>
      <item>sudski registar</item>
      <item>Stjepan Somodji, Vukšinec Riječki 3, 48268 Vukšinec Riječki</item>
      <item>Županijsko državno odvjetništvo</item>
    </izvorni_sadrzaj>
    <derivirana_varijabla naziv="DomainObject.Predmet.OstaliListFormatedWithAdress_1">
      <item>sudski registar</item>
      <item>Stjepan Somodji, Vukšinec Riječki 3, 48268 Vukšinec Riječki</item>
      <item>Županijsko državno odvjetništvo</item>
    </derivirana_varijabla>
  </DomainObject.Predmet.OstaliListFormatedWithAdress>
  <DomainObject.Predmet.OstaliListFormatedWithAdressOIB>
    <izvorni_sadrzaj>
      <item>sudski registar</item>
      <item>Stjepan Somodji, OIB 79521841848, Vukšinec Riječki 3, 48268 Vukšinec Riječki</item>
      <item>Županijsko državno odvjetništvo</item>
    </izvorni_sadrzaj>
    <derivirana_varijabla naziv="DomainObject.Predmet.OstaliListFormatedWithAdressOIB_1">
      <item>sudski registar</item>
      <item>Stjepan Somodji, OIB 79521841848, Vukšinec Riječki 3, 48268 Vukšinec Riječki</item>
      <item>Županijsko državno odvjetništvo</item>
    </derivirana_varijabla>
  </DomainObject.Predmet.OstaliListFormatedWithAdressOIB>
  <DomainObject.Predmet.OstaliListNazivFormated>
    <izvorni_sadrzaj>
      <item>sudski registar</item>
      <item>Stjepan Somodji</item>
      <item>Županijsko državno odvjetništvo</item>
    </izvorni_sadrzaj>
    <derivirana_varijabla naziv="DomainObject.Predmet.OstaliListNazivFormated_1">
      <item>sudski registar</item>
      <item>Stjepan Somodji</item>
      <item>Županijsko državno odvjetništvo</item>
    </derivirana_varijabla>
  </DomainObject.Predmet.OstaliListNazivFormated>
  <DomainObject.Predmet.OstaliListNazivFormatedOIB>
    <izvorni_sadrzaj>
      <item>sudski registar</item>
      <item>Stjepan Somodji, OIB 79521841848</item>
      <item>Županijsko državno odvjetništvo</item>
    </izvorni_sadrzaj>
    <derivirana_varijabla naziv="DomainObject.Predmet.OstaliListNazivFormatedOIB_1">
      <item>sudski registar</item>
      <item>Stjepan Somodji, OIB 79521841848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SOMODJI GRADITELJSTVO jednostavno društvo s ograničenom odgovornošću za trgovinu, građevinarstvo i turizam</izvorni_sadrzaj>
    <derivirana_varijabla naziv="DomainObject.Predmet.ProtustrankaIDrugi_1">SOMODJI GRADITELJSTVO jednostavno društvo s ograničenom odgovornošću za trgovinu, građevinarstvo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SOMODJI GRADITELJSTVO jednostavno društvo s ograničenom odgovornošću za trgovinu, građevinarstvo i turizam, OIB 64591116081, Vukšinec Riječki 3, 48268 Vukšinec Riječki</izvorni_sadrzaj>
    <derivirana_varijabla naziv="DomainObject.Predmet.ProtustrankaIDrugiAdressOIB_1">SOMODJI GRADITELJSTVO jednostavno društvo s ograničenom odgovornošću za trgovinu, građevinarstvo i turizam, OIB 64591116081, Vukšinec Riječki 3, 48268 Vukšinec Riječki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SOMODJI GRADITELJSTVO jednostavno društvo s ograničenom odgovornošću za trgovinu, građevinarstvo i turizam</item>
      <item>sudski registar</item>
      <item>Stjepan Somodji</item>
      <item>Županijsko državno odvjetništvo</item>
    </izvorni_sadrzaj>
    <derivirana_varijabla naziv="DomainObject.Predmet.SudioniciListNaziv_1">
      <item>Financijska agencija</item>
      <item>SOMODJI GRADITELJSTVO jednostavno društvo s ograničenom odgovornošću za trgovinu, građevinarstvo i turizam</item>
      <item>sudski registar</item>
      <item>Stjepan Somodji</item>
      <item>Županijsko državno odvjetništvo</item>
    </derivirana_varijabla>
  </DomainObject.Predmet.SudioniciListNaziv>
  <DomainObject.Predmet.SudioniciListAdressOIB>
    <izvorni_sadrzaj>
      <item>Financijska agencija, OIB 85821130368</item>
      <item>SOMODJI GRADITELJSTVO jednostavno društvo s ograničenom odgovornošću za trgovinu, građevinarstvo i turizam, OIB 64591116081, Vukšinec Riječki 3,48268 Vukšinec Riječki</item>
      <item>sudski registar</item>
      <item>Stjepan Somodji, OIB 79521841848, Vukšinec Riječki 3,48268 Vukšinec Riječki</item>
      <item>Županijsko državno odvjetništvo</item>
    </izvorni_sadrzaj>
    <derivirana_varijabla naziv="DomainObject.Predmet.SudioniciListAdressOIB_1">
      <item>Financijska agencija, OIB 85821130368</item>
      <item>SOMODJI GRADITELJSTVO jednostavno društvo s ograničenom odgovornošću za trgovinu, građevinarstvo i turizam, OIB 64591116081, Vukšinec Riječki 3,48268 Vukšinec Riječki</item>
      <item>sudski registar</item>
      <item>Stjepan Somodji, OIB 79521841848, Vukšinec Riječki 3,48268 Vukšinec Riječki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64591116081</item>
      <item>, OIB null</item>
      <item>, OIB 79521841848</item>
      <item>, OIB null</item>
    </izvorni_sadrzaj>
    <derivirana_varijabla naziv="DomainObject.Predmet.SudioniciListNazivOIB_1">
      <item>, OIB 85821130368</item>
      <item>, OIB 64591116081</item>
      <item>, OIB null</item>
      <item>, OIB 79521841848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27EAF-7A36-4F3D-A9ED-7620556B7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1549</properties:Characters>
  <properties:Lines>50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2016-10-26T12:55:00Z</cp:lastPrinted>
  <dcterms:modified xmlns:xsi="http://www.w3.org/2001/XMLSchema-instance" xsi:type="dcterms:W3CDTF">2016-10-26T12:57:00Z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