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54f6" w14:paraId="4d654f6" w:rsidRDefault="00767313" w:rsidP="00767313" w:rsidR="00767313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</w:t>
      </w:r>
      <w:proofErr w:type="spellStart"/>
      <w:r>
        <w:rPr>
          <w:szCs w:val="20"/>
          <w:lang w:val="en-AU"/>
        </w:rPr>
        <w:t>Pazin</w:t>
      </w:r>
      <w:proofErr w:type="spellEnd"/>
    </w:p>
    <w:p w:rsidRDefault="00767313" w:rsidP="00767313" w:rsidR="00767313">
      <w:r>
        <w:tab/>
      </w:r>
      <w:r>
        <w:tab/>
      </w:r>
      <w:r>
        <w:tab/>
      </w:r>
      <w:r>
        <w:tab/>
        <w:t xml:space="preserve">     </w:t>
      </w:r>
    </w:p>
    <w:p w:rsidRDefault="00767313" w:rsidP="00767313" w:rsidR="00767313">
      <w:pPr>
        <w:jc w:val="center"/>
      </w:pPr>
      <w:r>
        <w:t>R E P U B L I K A  H R V A T S K A</w:t>
      </w:r>
    </w:p>
    <w:p w:rsidRDefault="00767313" w:rsidP="00767313" w:rsidR="00767313"/>
    <w:p w:rsidRDefault="00767313" w:rsidP="00767313" w:rsidR="00767313">
      <w:pPr>
        <w:jc w:val="center"/>
      </w:pPr>
      <w:r>
        <w:t>R J E Š E NJ E</w:t>
      </w:r>
    </w:p>
    <w:p w:rsidRDefault="00767313" w:rsidP="00767313" w:rsidR="00767313"/>
    <w:p w:rsidRDefault="00767313" w:rsidP="00767313" w:rsidR="00767313">
      <w:pPr>
        <w:jc w:val="both"/>
      </w:pPr>
      <w:r>
        <w:tab/>
      </w:r>
      <w:r w:rsidR="0069778D">
        <w:t xml:space="preserve">Trgovački sud u Pazinu, po stečajnoj sutkinji </w:t>
      </w:r>
      <w:proofErr w:type="spellStart"/>
      <w:r w:rsidR="0069778D">
        <w:t>Tijani</w:t>
      </w:r>
      <w:proofErr w:type="spellEnd"/>
      <w:r w:rsidR="0069778D">
        <w:t xml:space="preserve"> Licul, po prijedlogu predlagatelja FINANCIJSKE AGENCIJE, OIB: 85821130368, Regionalni centar Rijeka, Podružnica Pula, </w:t>
      </w:r>
      <w:proofErr w:type="spellStart"/>
      <w:r w:rsidR="0069778D">
        <w:t>Giardini</w:t>
      </w:r>
      <w:proofErr w:type="spellEnd"/>
      <w:r w:rsidR="0069778D">
        <w:t xml:space="preserve"> 5, radi otvaranja stečajnog postupka nad dužnikom LOGISTIS AXIA d.o.o. Pula, </w:t>
      </w:r>
      <w:proofErr w:type="spellStart"/>
      <w:r w:rsidR="0069778D">
        <w:t>Flaciusova</w:t>
      </w:r>
      <w:proofErr w:type="spellEnd"/>
      <w:r w:rsidR="0069778D">
        <w:t xml:space="preserve"> 1, OIB: 29683950954,</w:t>
      </w:r>
    </w:p>
    <w:p w:rsidRDefault="00A574B2" w:rsidP="00A574B2" w:rsidR="00A574B2" w:rsidRPr="00F83270">
      <w:pPr>
        <w:jc w:val="both"/>
      </w:pPr>
    </w:p>
    <w:p w:rsidRDefault="00A574B2" w:rsidP="00D8124B" w:rsidR="00A574B2" w:rsidRPr="00F83270">
      <w:pPr>
        <w:jc w:val="center"/>
      </w:pPr>
      <w:r>
        <w:t>r</w:t>
      </w:r>
      <w:r w:rsidRPr="00F83270">
        <w:t xml:space="preserve"> i j e š i o  j e</w:t>
      </w:r>
    </w:p>
    <w:p w:rsidRDefault="00A574B2" w:rsidP="00A574B2" w:rsidR="00A574B2" w:rsidRPr="00F83270">
      <w:pPr>
        <w:jc w:val="both"/>
      </w:pPr>
    </w:p>
    <w:p w:rsidRDefault="00767313" w:rsidP="00767313" w:rsidR="00767313">
      <w:pPr>
        <w:ind w:firstLine="720"/>
        <w:jc w:val="both"/>
      </w:pPr>
      <w:r>
        <w:t xml:space="preserve">Nalaže se </w:t>
      </w:r>
      <w:r w:rsidR="00B7414F" w:rsidRPr="00F83270">
        <w:t xml:space="preserve">računovodstvu </w:t>
      </w:r>
      <w:r w:rsidR="00B7414F">
        <w:t>Trgovačkog</w:t>
      </w:r>
      <w:r w:rsidR="00B7414F" w:rsidRPr="00F83270">
        <w:t xml:space="preserve"> suda</w:t>
      </w:r>
      <w:r w:rsidR="00B7414F">
        <w:t xml:space="preserve"> u Rijeci</w:t>
      </w:r>
      <w:r>
        <w:t xml:space="preserve"> da iz zaplijenjenog iznosa po osnovi predujma </w:t>
      </w:r>
      <w:r w:rsidR="00B7414F">
        <w:t>koji je bio uplaćen na račun ovoga suda pozivom na broj 020-</w:t>
      </w:r>
      <w:r w:rsidR="00CF589F">
        <w:t>29</w:t>
      </w:r>
      <w:r w:rsidR="00B7414F">
        <w:t>-1</w:t>
      </w:r>
      <w:r w:rsidR="00CF589F">
        <w:t>8</w:t>
      </w:r>
      <w:r w:rsidR="00B7414F">
        <w:t xml:space="preserve"> po osnovi rješenja </w:t>
      </w:r>
      <w:proofErr w:type="spellStart"/>
      <w:r w:rsidR="00B7414F">
        <w:t>posl</w:t>
      </w:r>
      <w:proofErr w:type="spellEnd"/>
      <w:r w:rsidR="00B7414F">
        <w:t>. broj: 4 St-</w:t>
      </w:r>
      <w:r w:rsidR="00CF589F">
        <w:t>29/2018-5</w:t>
      </w:r>
      <w:r w:rsidR="00B7414F">
        <w:t xml:space="preserve"> od </w:t>
      </w:r>
      <w:r w:rsidR="00CF589F">
        <w:t>8</w:t>
      </w:r>
      <w:r w:rsidR="00B7414F">
        <w:t xml:space="preserve">. </w:t>
      </w:r>
      <w:r w:rsidR="00CF589F">
        <w:t>ožujka</w:t>
      </w:r>
      <w:r w:rsidR="00B7414F">
        <w:t xml:space="preserve"> 201</w:t>
      </w:r>
      <w:r w:rsidR="00CF589F">
        <w:t>8</w:t>
      </w:r>
      <w:r w:rsidR="00B7414F">
        <w:t>.,</w:t>
      </w:r>
      <w:r w:rsidR="003356B8">
        <w:t xml:space="preserve"> </w:t>
      </w:r>
      <w:r>
        <w:t>iznos od 175,00 kn (</w:t>
      </w:r>
      <w:proofErr w:type="spellStart"/>
      <w:r>
        <w:t>stosedamdesetipetkuna</w:t>
      </w:r>
      <w:proofErr w:type="spellEnd"/>
      <w:r>
        <w:t xml:space="preserve">) </w:t>
      </w:r>
      <w:r w:rsidR="003356B8">
        <w:t>isplati FINA-i na</w:t>
      </w:r>
      <w:r>
        <w:t xml:space="preserve"> račun HR4223900011100017042, model HR05, poziv na broj 7524005-</w:t>
      </w:r>
      <w:r w:rsidR="006E06C9">
        <w:t>29683950954</w:t>
      </w:r>
      <w:r>
        <w:t>. Preostali iznos od 2.825,00 kn (</w:t>
      </w:r>
      <w:proofErr w:type="spellStart"/>
      <w:r>
        <w:t>dvijetisućeosamstodvadesetipetkuna</w:t>
      </w:r>
      <w:proofErr w:type="spellEnd"/>
      <w:r>
        <w:t xml:space="preserve">) nalaže se </w:t>
      </w:r>
      <w:r w:rsidR="002A411C">
        <w:t>Trgovačkom</w:t>
      </w:r>
      <w:r w:rsidR="002A411C" w:rsidRPr="00F83270">
        <w:t xml:space="preserve"> sud</w:t>
      </w:r>
      <w:r w:rsidR="002A411C">
        <w:t>u u Rijeci</w:t>
      </w:r>
      <w:r>
        <w:t xml:space="preserve"> da </w:t>
      </w:r>
      <w:r w:rsidR="002A411C">
        <w:t>uplati u Fond za namirenje troškova stečajnog postupka koji se vodi kod ovog suda (čl. 113. st. 2. Stečajnog zakona).</w:t>
      </w:r>
    </w:p>
    <w:p w:rsidRDefault="00767313" w:rsidP="00767313" w:rsidR="00767313">
      <w:pPr>
        <w:ind w:firstLine="720"/>
        <w:jc w:val="both"/>
      </w:pPr>
    </w:p>
    <w:p w:rsidRDefault="00767313" w:rsidP="00767313" w:rsidR="00767313">
      <w:pPr>
        <w:jc w:val="center"/>
        <w:rPr>
          <w:bCs/>
        </w:rPr>
      </w:pPr>
      <w:r>
        <w:rPr>
          <w:bCs/>
        </w:rPr>
        <w:t>Obrazloženje</w:t>
      </w:r>
    </w:p>
    <w:p w:rsidRDefault="00767313" w:rsidP="00767313" w:rsidR="00767313">
      <w:pPr>
        <w:rPr>
          <w:bCs/>
        </w:rPr>
      </w:pPr>
    </w:p>
    <w:p w:rsidRDefault="002B619D" w:rsidP="002B619D" w:rsidR="002B619D" w:rsidRPr="005347E1">
      <w:pPr>
        <w:rPr>
          <w:bCs/>
        </w:rPr>
      </w:pPr>
    </w:p>
    <w:p w:rsidRDefault="002B619D" w:rsidP="002B619D" w:rsidR="002B619D">
      <w:pPr>
        <w:ind w:firstLine="708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>. broj: St-</w:t>
      </w:r>
      <w:r w:rsidR="006E06C9">
        <w:t>29/2018-15</w:t>
      </w:r>
      <w:r>
        <w:t xml:space="preserve"> od </w:t>
      </w:r>
      <w:r w:rsidR="006E06C9">
        <w:t>28</w:t>
      </w:r>
      <w:r>
        <w:t>. kolovoza 2018. godine otvoren je i zaključen stečajni postupak nad dužnikom.</w:t>
      </w:r>
    </w:p>
    <w:p w:rsidRDefault="002B619D" w:rsidP="002B619D" w:rsidR="002B619D">
      <w:pPr>
        <w:ind w:firstLine="708"/>
        <w:jc w:val="both"/>
      </w:pPr>
    </w:p>
    <w:p w:rsidRDefault="002B619D" w:rsidP="002B619D" w:rsidR="002B619D">
      <w:pPr>
        <w:ind w:firstLine="708"/>
        <w:jc w:val="both"/>
      </w:pPr>
      <w:r>
        <w:t xml:space="preserve">Temeljem čl. 113. Stečajnog zakona </w:t>
      </w:r>
      <w:r w:rsidR="00943CF1">
        <w:t>sud je pozvao zakonskog zastupnika dužnika na plaćanje predujma za</w:t>
      </w:r>
      <w:r w:rsidR="00B8589D">
        <w:t xml:space="preserve"> namirenje troškova stečajnog postupka u iznosu od 3.000,00 kn, koji iznos je u cijelosti dana 15. ožujka 2018. plaćen</w:t>
      </w:r>
      <w:r>
        <w:t xml:space="preserve">. </w:t>
      </w:r>
    </w:p>
    <w:p w:rsidRDefault="002B619D" w:rsidP="002B619D" w:rsidR="002B619D">
      <w:pPr>
        <w:ind w:firstLine="708"/>
        <w:jc w:val="both"/>
      </w:pPr>
    </w:p>
    <w:p w:rsidRDefault="002B619D" w:rsidP="002B619D" w:rsidR="002B619D" w:rsidRPr="001E317F">
      <w:pPr>
        <w:ind w:firstLine="720"/>
        <w:jc w:val="both"/>
      </w:pPr>
      <w:r w:rsidRPr="001E317F">
        <w:t>Od tog iznosa namiriti će se troškovi FIN</w:t>
      </w:r>
      <w:r>
        <w:t>E</w:t>
      </w:r>
      <w:r w:rsidRPr="001E317F">
        <w:t xml:space="preserve"> u iznosu od 175,00 kn dok će</w:t>
      </w:r>
      <w:r>
        <w:t xml:space="preserve"> se </w:t>
      </w:r>
      <w:r w:rsidRPr="001E317F">
        <w:t>ostatak tog iznosa, temeljem čl. 11</w:t>
      </w:r>
      <w:r>
        <w:t>3</w:t>
      </w:r>
      <w:r w:rsidRPr="001E317F">
        <w:t xml:space="preserve">. st. </w:t>
      </w:r>
      <w:r>
        <w:t>2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2B619D" w:rsidP="002B619D" w:rsidR="002B619D">
      <w:pPr>
        <w:ind w:firstLine="708"/>
        <w:jc w:val="both"/>
      </w:pPr>
    </w:p>
    <w:p w:rsidRDefault="002B619D" w:rsidP="002B619D" w:rsidR="002B619D" w:rsidRPr="005347E1">
      <w:pPr>
        <w:jc w:val="center"/>
      </w:pPr>
      <w:r w:rsidRPr="005347E1">
        <w:t xml:space="preserve">U Pazinu, </w:t>
      </w:r>
      <w:r w:rsidR="00942612">
        <w:t>16</w:t>
      </w:r>
      <w:r>
        <w:t xml:space="preserve">. listopada </w:t>
      </w:r>
      <w:r w:rsidRPr="005347E1">
        <w:t>201</w:t>
      </w:r>
      <w:r>
        <w:t>8</w:t>
      </w:r>
      <w:r w:rsidRPr="005347E1">
        <w:t>.</w:t>
      </w:r>
    </w:p>
    <w:p w:rsidRDefault="002B619D" w:rsidP="002B619D" w:rsidR="002B619D" w:rsidRPr="005347E1">
      <w:pPr>
        <w:ind w:firstLine="720" w:left="2880"/>
        <w:jc w:val="both"/>
      </w:pPr>
    </w:p>
    <w:p w:rsidRDefault="002B619D" w:rsidP="002B619D" w:rsidR="002B619D" w:rsidRPr="005347E1">
      <w:pPr>
        <w:ind w:firstLine="720" w:left="5652"/>
        <w:jc w:val="both"/>
      </w:pPr>
      <w:r w:rsidRPr="005347E1">
        <w:t>Stečajna sutkinja:</w:t>
      </w:r>
    </w:p>
    <w:p w:rsidRDefault="002B619D" w:rsidP="002B619D" w:rsidR="002B619D" w:rsidRPr="005347E1">
      <w:pPr>
        <w:ind w:firstLine="720" w:left="5652"/>
        <w:jc w:val="both"/>
      </w:pPr>
      <w:r w:rsidRPr="005347E1">
        <w:t>Tijana Licul</w:t>
      </w:r>
      <w:r w:rsidR="002931D4">
        <w:t>, v. r.</w:t>
      </w:r>
    </w:p>
    <w:p w:rsidRDefault="002B619D" w:rsidP="002B619D" w:rsidR="002B619D" w:rsidRPr="005347E1">
      <w:pPr>
        <w:jc w:val="both"/>
      </w:pPr>
    </w:p>
    <w:p w:rsidRDefault="00942612" w:rsidP="002B619D" w:rsidR="00942612">
      <w:pPr>
        <w:jc w:val="both"/>
      </w:pPr>
    </w:p>
    <w:p w:rsidRDefault="00942612" w:rsidP="002B619D" w:rsidR="00942612">
      <w:pPr>
        <w:jc w:val="both"/>
      </w:pPr>
    </w:p>
    <w:p w:rsidRDefault="00942612" w:rsidP="002B619D" w:rsidR="00942612">
      <w:pPr>
        <w:jc w:val="both"/>
      </w:pPr>
    </w:p>
    <w:p w:rsidRDefault="002B619D" w:rsidP="002B619D" w:rsidR="002B619D" w:rsidRPr="005347E1">
      <w:pPr>
        <w:jc w:val="both"/>
      </w:pPr>
      <w:r w:rsidRPr="005347E1">
        <w:lastRenderedPageBreak/>
        <w:t>UPUTA O PRAVNOM LIJEKU:</w:t>
      </w:r>
    </w:p>
    <w:p w:rsidRDefault="002B619D" w:rsidP="002B619D" w:rsidR="002B619D" w:rsidRPr="007E4CB5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2B619D" w:rsidP="002B619D" w:rsidR="002B619D" w:rsidRPr="005347E1">
      <w:pPr>
        <w:jc w:val="both"/>
      </w:pPr>
    </w:p>
    <w:p w:rsidRDefault="002B619D" w:rsidP="002B619D" w:rsidR="002B619D">
      <w:pPr>
        <w:jc w:val="both"/>
      </w:pPr>
    </w:p>
    <w:p w:rsidRDefault="002B619D" w:rsidP="002B619D" w:rsidR="002B619D" w:rsidRPr="005347E1">
      <w:pPr>
        <w:jc w:val="both"/>
      </w:pPr>
      <w:r w:rsidRPr="005347E1">
        <w:t>DNA:</w:t>
      </w:r>
    </w:p>
    <w:p w:rsidRDefault="002B619D" w:rsidP="002B619D" w:rsidR="002B619D" w:rsidRPr="005347E1">
      <w:pPr>
        <w:ind w:firstLine="720"/>
        <w:jc w:val="both"/>
      </w:pPr>
      <w:r w:rsidRPr="005347E1">
        <w:t>- e-oglasna ploča suda – osam dana</w:t>
      </w:r>
    </w:p>
    <w:p w:rsidRDefault="002B619D" w:rsidP="002B619D" w:rsidR="002B619D" w:rsidRPr="005347E1">
      <w:pPr>
        <w:ind w:firstLine="720"/>
        <w:jc w:val="both"/>
      </w:pPr>
      <w:r w:rsidRPr="005347E1">
        <w:t xml:space="preserve">- </w:t>
      </w:r>
      <w:r>
        <w:t>računovodstvo – nakon pravomoćnosti</w:t>
      </w:r>
    </w:p>
    <w:p w:rsidRDefault="00767313" w:rsidP="00767313" w:rsidR="00767313">
      <w:pPr>
        <w:ind w:firstLine="708"/>
        <w:jc w:val="both"/>
      </w:pPr>
    </w:p>
    <w:p w:rsidRDefault="00952B95" w:rsidP="00767313" w:rsidR="00500701">
      <w:pPr>
        <w:jc w:val="center"/>
      </w:pPr>
    </w:p>
    <w:sectPr w:rsidR="0050070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FD" w:rsidP="008B02FD" w:rsidR="008B02FD">
      <w:r>
        <w:separator/>
      </w:r>
    </w:p>
  </w:endnote>
  <w:endnote w:id="0" w:type="continuationSeparator">
    <w:p w:rsidRDefault="008B02FD" w:rsidP="008B02FD" w:rsidR="008B0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FD" w:rsidP="008B02FD" w:rsidR="008B02FD">
      <w:r>
        <w:separator/>
      </w:r>
    </w:p>
  </w:footnote>
  <w:footnote w:id="0" w:type="continuationSeparator">
    <w:p w:rsidRDefault="008B02FD" w:rsidP="008B02FD" w:rsidR="008B0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B1D" w:rsidP="008B02FD" w:rsidR="008B02FD">
    <w:pPr>
      <w:pStyle w:val="Zaglavlje"/>
      <w:jc w:val="right"/>
    </w:pPr>
    <w:proofErr w:type="spellStart"/>
    <w:r>
      <w:t>Posl</w:t>
    </w:r>
    <w:proofErr w:type="spellEnd"/>
    <w:r>
      <w:t>. broj: 4 St-</w:t>
    </w:r>
    <w:r w:rsidR="0069778D">
      <w:t>29/2018-17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4B2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77777"/>
    <w:rsid w:val="00402C51"/>
    <w:rsid w:val="0043285D"/>
    <w:rsid w:val="00554328"/>
    <w:rsid w:val="005A18AF"/>
    <w:rsid w:val="005E6F8B"/>
    <w:rsid w:val="006070DA"/>
    <w:rsid w:val="00687084"/>
    <w:rsid w:val="0069778D"/>
    <w:rsid w:val="006E06C9"/>
    <w:rsid w:val="00767313"/>
    <w:rsid w:val="00775B1D"/>
    <w:rsid w:val="008054B9"/>
    <w:rsid w:val="0082749F"/>
    <w:rsid w:val="008462F3"/>
    <w:rsid w:val="00866BD6"/>
    <w:rsid w:val="008B02FD"/>
    <w:rsid w:val="00942612"/>
    <w:rsid w:val="00943CF1"/>
    <w:rsid w:val="00952B95"/>
    <w:rsid w:val="00985388"/>
    <w:rsid w:val="00A4483C"/>
    <w:rsid w:val="00A574B2"/>
    <w:rsid w:val="00AB777E"/>
    <w:rsid w:val="00B23AEB"/>
    <w:rsid w:val="00B2426D"/>
    <w:rsid w:val="00B3683A"/>
    <w:rsid w:val="00B7414F"/>
    <w:rsid w:val="00B8589D"/>
    <w:rsid w:val="00BE660E"/>
    <w:rsid w:val="00C80A0A"/>
    <w:rsid w:val="00C91989"/>
    <w:rsid w:val="00C97067"/>
    <w:rsid w:val="00CF589F"/>
    <w:rsid w:val="00D7424E"/>
    <w:rsid w:val="00D8124B"/>
    <w:rsid w:val="00DD3CEC"/>
    <w:rsid w:val="00DD588D"/>
    <w:rsid w:val="00E9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74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74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94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26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6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2018.</izvorni_sadrzaj>
    <derivirana_varijabla naziv="DomainObject.Predmet.DatumRjesavanja_1">28.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LOGISTIS AXIA d.o.o. PULA</izvorni_sadrzaj>
    <derivirana_varijabla naziv="DomainObject.Predmet.ProtustrankaFormated_1">  LOGISTIS AXIA d.o.o. PULA</derivirana_varijabla>
  </DomainObject.Predmet.ProtustrankaFormated>
  <DomainObject.Predmet.ProtustrankaFormatedOIB>
    <izvorni_sadrzaj>  LOGISTIS AXIA d.o.o. PULA, OIB 29683950954</izvorni_sadrzaj>
    <derivirana_varijabla naziv="DomainObject.Predmet.ProtustrankaFormatedOIB_1">  LOGISTIS AXIA d.o.o. PULA, OIB 29683950954</derivirana_varijabla>
  </DomainObject.Predmet.ProtustrankaFormatedOIB>
  <DomainObject.Predmet.ProtustrankaFormatedWithAdress>
    <izvorni_sadrzaj> LOGISTIS AXIA d.o.o. PULA, Flaciusova 1, 52100 Pula</izvorni_sadrzaj>
    <derivirana_varijabla naziv="DomainObject.Predmet.ProtustrankaFormatedWithAdress_1"> LOGISTIS AXIA d.o.o. PULA, Flaciusova 1, 52100 Pula</derivirana_varijabla>
  </DomainObject.Predmet.ProtustrankaFormatedWithAdress>
  <DomainObject.Predmet.ProtustrankaFormatedWithAdressOIB>
    <izvorni_sadrzaj> LOGISTIS AXIA d.o.o. PULA, OIB 29683950954, Flaciusova 1, 52100 Pula</izvorni_sadrzaj>
    <derivirana_varijabla naziv="DomainObject.Predmet.ProtustrankaFormatedWithAdressOIB_1"> LOGISTIS AXIA d.o.o. PULA, OIB 29683950954, Flaciusova 1, 52100 Pula</derivirana_varijabla>
  </DomainObject.Predmet.ProtustrankaFormatedWithAdressOIB>
  <DomainObject.Predmet.ProtustrankaWithAdress>
    <izvorni_sadrzaj>LOGISTIS AXIA d.o.o. PULA Flaciusova 1, 52100 Pula</izvorni_sadrzaj>
    <derivirana_varijabla naziv="DomainObject.Predmet.ProtustrankaWithAdress_1">LOGISTIS AXIA d.o.o. PULA Flaciusova 1, 52100 Pula</derivirana_varijabla>
  </DomainObject.Predmet.ProtustrankaWithAdress>
  <DomainObject.Predmet.ProtustrankaWithAdressOIB>
    <izvorni_sadrzaj>LOGISTIS AXIA d.o.o. PULA, OIB 29683950954, Flaciusova 1, 52100 Pula</izvorni_sadrzaj>
    <derivirana_varijabla naziv="DomainObject.Predmet.ProtustrankaWithAdressOIB_1">LOGISTIS AXIA d.o.o. PULA, OIB 29683950954, Flaciusova 1, 52100 Pula</derivirana_varijabla>
  </DomainObject.Predmet.ProtustrankaWithAdressOIB>
  <DomainObject.Predmet.ProtustrankaNazivFormated>
    <izvorni_sadrzaj>LOGISTIS AXIA d.o.o. PULA</izvorni_sadrzaj>
    <derivirana_varijabla naziv="DomainObject.Predmet.ProtustrankaNazivFormated_1">LOGISTIS AXIA d.o.o. PULA</derivirana_varijabla>
  </DomainObject.Predmet.ProtustrankaNazivFormated>
  <DomainObject.Predmet.ProtustrankaNazivFormatedOIB>
    <izvorni_sadrzaj>LOGISTIS AXIA d.o.o. PULA, OIB 29683950954</izvorni_sadrzaj>
    <derivirana_varijabla naziv="DomainObject.Predmet.ProtustrankaNazivFormatedOIB_1">LOGISTIS AXIA d.o.o. PULA, OIB 29683950954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133665.64</izvorni_sadrzaj>
    <derivirana_varijabla naziv="DomainObject.Predmet.TrenutnaVrijednost_1">133665.64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LOGISTIS AXIA d.o.o. PULA</item>
    </izvorni_sadrzaj>
    <derivirana_varijabla naziv="DomainObject.Predmet.ProtuStrankaListFormated_1">
      <item>LOGISTIS AXIA d.o.o. PULA</item>
    </derivirana_varijabla>
  </DomainObject.Predmet.ProtuStrankaListFormated>
  <DomainObject.Predmet.ProtuStrankaListFormatedOIB>
    <izvorni_sadrzaj>
      <item>LOGISTIS AXIA d.o.o. PULA, OIB 29683950954</item>
    </izvorni_sadrzaj>
    <derivirana_varijabla naziv="DomainObject.Predmet.ProtuStrankaListFormatedOIB_1">
      <item>LOGISTIS AXIA d.o.o. PULA, OIB 29683950954</item>
    </derivirana_varijabla>
  </DomainObject.Predmet.ProtuStrankaListFormatedOIB>
  <DomainObject.Predmet.ProtuStrankaListFormatedWithAdress>
    <izvorni_sadrzaj>
      <item>LOGISTIS AXIA d.o.o. PULA, Flaciusova 1, 52100 Pula</item>
    </izvorni_sadrzaj>
    <derivirana_varijabla naziv="DomainObject.Predmet.ProtuStrankaListFormatedWithAdress_1">
      <item>LOGISTIS AXIA d.o.o. PULA, Flaciusova 1, 52100 Pula</item>
    </derivirana_varijabla>
  </DomainObject.Predmet.ProtuStrankaListFormatedWithAdress>
  <DomainObject.Predmet.ProtuStrankaListFormatedWithAdressOIB>
    <izvorni_sadrzaj>
      <item>LOGISTIS AXIA d.o.o. PULA, OIB 29683950954, Flaciusova 1, 52100 Pula</item>
    </izvorni_sadrzaj>
    <derivirana_varijabla naziv="DomainObject.Predmet.ProtuStrankaListFormatedWithAdressOIB_1">
      <item>LOGISTIS AXIA d.o.o. PULA, OIB 29683950954, Flaciusova 1, 52100 Pula</item>
    </derivirana_varijabla>
  </DomainObject.Predmet.ProtuStrankaListFormatedWithAdressOIB>
  <DomainObject.Predmet.ProtuStrankaListNazivFormated>
    <izvorni_sadrzaj>
      <item>LOGISTIS AXIA d.o.o. PULA</item>
    </izvorni_sadrzaj>
    <derivirana_varijabla naziv="DomainObject.Predmet.ProtuStrankaListNazivFormated_1">
      <item>LOGISTIS AXIA d.o.o. PULA</item>
    </derivirana_varijabla>
  </DomainObject.Predmet.ProtuStrankaListNazivFormated>
  <DomainObject.Predmet.ProtuStrankaListNazivFormatedOIB>
    <izvorni_sadrzaj>
      <item>LOGISTIS AXIA d.o.o. PULA, OIB 29683950954</item>
    </izvorni_sadrzaj>
    <derivirana_varijabla naziv="DomainObject.Predmet.ProtuStrankaListNazivFormatedOIB_1">
      <item>LOGISTIS AXIA d.o.o. PULA, OIB 29683950954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LOGISTIS AXIA d.o.o. PULA</izvorni_sadrzaj>
    <derivirana_varijabla naziv="DomainObject.Predmet.ProtustrankaIDrugi_1">LOGISTIS AXIA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LOGISTIS AXIA d.o.o. PULA, OIB 29683950954, Flaciusova 1, 52100 Pula</izvorni_sadrzaj>
    <derivirana_varijabla naziv="DomainObject.Predmet.ProtustrankaIDrugiAdressOIB_1">LOGISTIS AXIA d.o.o. PULA, OIB 29683950954,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2018.</izvorni_sadrzaj>
    <derivirana_varijabla naziv="DomainObject.Predmet.OdlukaRjesenje.DatumDonosenjaOdluke_1">28. kolovoza 2018.</derivirana_varijabla>
  </DomainObject.Predmet.OdlukaRjesenje.DatumDonosenjaOdluke>
  <DomainObject.Predmet.OdlukaRjesenje.DatumPravomocnosti>
    <izvorni_sadrzaj>18. rujna 2018.</izvorni_sadrzaj>
    <derivirana_varijabla naziv="DomainObject.Predmet.OdlukaRjesenje.DatumPravomocnosti_1">18. rujna 2018.</derivirana_varijabla>
  </DomainObject.Predmet.OdlukaRjesenje.DatumPravomocnosti>
  <DomainObject.Predmet.OdlukaRjesenje.Oznaka>
    <izvorni_sadrzaj>St-29/2018-15</izvorni_sadrzaj>
    <derivirana_varijabla naziv="DomainObject.Predmet.OdlukaRjesenje.Oznaka_1">St-29/2018-15</derivirana_varijabla>
  </DomainObject.Predmet.OdlukaRjesenje.Oznaka>
  <DomainObject.Predmet.SudioniciListNaziv>
    <izvorni_sadrzaj>
      <item>FINANCIJSKA AGENCIJA, RC RIJEKA, PODRUŽNICA PULA, PULA</item>
      <item>LOGISTIS AXIA d.o.o. PULA</item>
    </izvorni_sadrzaj>
    <derivirana_varijabla naziv="DomainObject.Predmet.SudioniciListNaziv_1">
      <item>FINANCIJSKA AGENCIJA, RC RIJEKA, PODRUŽNICA PULA, PULA</item>
      <item>LOGISTIS AXIA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LOGISTIS AXIA d.o.o. PULA, OIB 29683950954, Flaciusova 1,52100 Pula</item>
    </izvorni_sadrzaj>
    <derivirana_varijabla naziv="DomainObject.Predmet.SudioniciListAdressOIB_1">
      <item>FINANCIJSKA AGENCIJA, RC RIJEKA, PODRUŽNICA PULA, PULA, OIB 85821130368, F. Kurelca 8,51000 Rijeka</item>
      <item>LOGISTIS AXIA d.o.o. PULA, OIB 29683950954,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29683950954</item>
    </izvorni_sadrzaj>
    <derivirana_varijabla naziv="DomainObject.Predmet.SudioniciListNazivOIB_1">
      <item>, OIB 85821130368</item>
      <item>, OIB 29683950954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St-29/2018-14</izvorni_sadrzaj>
    <derivirana_varijabla naziv="DomainObject.PredzadnjaOdlukaIzPredmeta.Oznaka_1">St-29/2018-14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1740</properties:Characters>
  <properties:Lines>58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2018-10-16T07:47:00Z</dcterms:created>
  <dc:creator>Jasmina Matika</dc:creator>
  <cp:lastModifiedBy>Sanja Prodan</cp:lastModifiedBy>
  <cp:lastPrinted>2018-10-16T07:59:00Z</cp:lastPrinted>
  <dcterms:modified xmlns:xsi="http://www.w3.org/2001/XMLSchema-instance" xsi:type="dcterms:W3CDTF">2018-10-16T08:00:00Z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(St-29-2018-17 - RJEŠENJE - POVRAT PREDUJMA U FOND- i isplata fine računovodstvo.docx)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