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e823" w14:paraId="b59e823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2A41E6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687E54">
        <w:t>35.</w:t>
      </w:r>
      <w:r w:rsidR="004A58E7">
        <w:t xml:space="preserve"> St-</w:t>
      </w:r>
      <w:r w:rsidR="003C23EB">
        <w:t>7143</w:t>
      </w:r>
      <w:r w:rsidR="00236046">
        <w:t>/201</w:t>
      </w:r>
      <w:r w:rsidR="001C624E">
        <w:t>6</w:t>
      </w:r>
      <w:r w:rsidR="00047AF6">
        <w:t>-</w:t>
      </w:r>
      <w:r w:rsidR="001C624E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3C23EB">
        <w:rPr>
          <w:rFonts w:cs="Times New Roman" w:eastAsia="Times New Roman"/>
          <w:szCs w:val="24"/>
          <w:lang w:eastAsia="hr-HR"/>
        </w:rPr>
        <w:t>ECO-CLEAN d.o.o., OIB 32319351553, MBS 080902100, iz Zagreba, Trnsko 7 E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1C624E">
        <w:t>27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3C23EB">
        <w:rPr>
          <w:rFonts w:cs="Times New Roman" w:eastAsia="Times New Roman"/>
          <w:szCs w:val="24"/>
          <w:lang w:eastAsia="hr-HR"/>
        </w:rPr>
        <w:t xml:space="preserve">ECO-CLEAN d.o.o., OIB 32319351553, MBS 080902100, iz Zagreba, Trnsko 7 E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3C23EB">
        <w:rPr>
          <w:rFonts w:cs="Times New Roman" w:eastAsia="Times New Roman"/>
          <w:szCs w:val="24"/>
          <w:lang w:eastAsia="hr-HR"/>
        </w:rPr>
        <w:t>ECO-CLEAN d.o.o., OIB 32319351553, MBS 080902100, iz Zagreba, Trnsko 7 E</w:t>
      </w:r>
      <w:r w:rsidR="001E6922">
        <w:rPr>
          <w:rFonts w:cs="Times New Roman" w:eastAsia="Times New Roman"/>
          <w:szCs w:val="24"/>
          <w:lang w:eastAsia="hr-HR"/>
        </w:rPr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1C624E">
        <w:t>27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lastRenderedPageBreak/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77038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F1B97">
          <w:t xml:space="preserve">                           </w:t>
        </w:r>
        <w:r w:rsidR="00687E54">
          <w:t>35</w:t>
        </w:r>
        <w:r w:rsidR="004A58E7">
          <w:t>.St-</w:t>
        </w:r>
        <w:r w:rsidR="003C23EB">
          <w:t>7143</w:t>
        </w:r>
        <w:r w:rsidR="00A754AE">
          <w:t>/</w:t>
        </w:r>
        <w:r w:rsidR="00236046">
          <w:t>201</w:t>
        </w:r>
        <w:r w:rsidR="001C624E">
          <w:t>6</w:t>
        </w:r>
        <w:r w:rsidR="00C6620D">
          <w:t>-</w:t>
        </w:r>
        <w:r w:rsidR="001C624E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16168"/>
    <w:rsid w:val="00025FF5"/>
    <w:rsid w:val="00047AF6"/>
    <w:rsid w:val="000912A5"/>
    <w:rsid w:val="000C35F9"/>
    <w:rsid w:val="000E383D"/>
    <w:rsid w:val="000F4DF6"/>
    <w:rsid w:val="001027B1"/>
    <w:rsid w:val="00115EB7"/>
    <w:rsid w:val="00124F0E"/>
    <w:rsid w:val="001C1086"/>
    <w:rsid w:val="001C624E"/>
    <w:rsid w:val="001E6922"/>
    <w:rsid w:val="002130AB"/>
    <w:rsid w:val="00236046"/>
    <w:rsid w:val="00254CEC"/>
    <w:rsid w:val="002745FF"/>
    <w:rsid w:val="00277125"/>
    <w:rsid w:val="002A41E6"/>
    <w:rsid w:val="002C1DA7"/>
    <w:rsid w:val="002F4E4F"/>
    <w:rsid w:val="003054CA"/>
    <w:rsid w:val="00345C9C"/>
    <w:rsid w:val="003471E0"/>
    <w:rsid w:val="00370387"/>
    <w:rsid w:val="00395A3F"/>
    <w:rsid w:val="003A1FB9"/>
    <w:rsid w:val="003C23EB"/>
    <w:rsid w:val="004145E7"/>
    <w:rsid w:val="0045323B"/>
    <w:rsid w:val="004A58E7"/>
    <w:rsid w:val="004D33E2"/>
    <w:rsid w:val="00505AE7"/>
    <w:rsid w:val="005158DD"/>
    <w:rsid w:val="005567D3"/>
    <w:rsid w:val="00561B14"/>
    <w:rsid w:val="0062520A"/>
    <w:rsid w:val="00677038"/>
    <w:rsid w:val="00687E54"/>
    <w:rsid w:val="006C6AD0"/>
    <w:rsid w:val="006C7A37"/>
    <w:rsid w:val="006E1039"/>
    <w:rsid w:val="006E4E2E"/>
    <w:rsid w:val="00757E00"/>
    <w:rsid w:val="00792852"/>
    <w:rsid w:val="007C052C"/>
    <w:rsid w:val="00810E31"/>
    <w:rsid w:val="008B1114"/>
    <w:rsid w:val="0092290B"/>
    <w:rsid w:val="00973F2A"/>
    <w:rsid w:val="009A46E9"/>
    <w:rsid w:val="009C1F6F"/>
    <w:rsid w:val="009E19AA"/>
    <w:rsid w:val="00A01C56"/>
    <w:rsid w:val="00A167C6"/>
    <w:rsid w:val="00A47B7E"/>
    <w:rsid w:val="00A62139"/>
    <w:rsid w:val="00A723F1"/>
    <w:rsid w:val="00A754AE"/>
    <w:rsid w:val="00AD32C2"/>
    <w:rsid w:val="00AD55BB"/>
    <w:rsid w:val="00AF2233"/>
    <w:rsid w:val="00B16EE5"/>
    <w:rsid w:val="00B353B0"/>
    <w:rsid w:val="00B402EB"/>
    <w:rsid w:val="00B43929"/>
    <w:rsid w:val="00B54BB2"/>
    <w:rsid w:val="00B95F85"/>
    <w:rsid w:val="00BE6907"/>
    <w:rsid w:val="00C40A68"/>
    <w:rsid w:val="00C501FD"/>
    <w:rsid w:val="00C57CFA"/>
    <w:rsid w:val="00C600A2"/>
    <w:rsid w:val="00C6620D"/>
    <w:rsid w:val="00C92070"/>
    <w:rsid w:val="00CB1328"/>
    <w:rsid w:val="00CF1B97"/>
    <w:rsid w:val="00D52F94"/>
    <w:rsid w:val="00D574B1"/>
    <w:rsid w:val="00DE2C63"/>
    <w:rsid w:val="00DF43CB"/>
    <w:rsid w:val="00DF68D4"/>
    <w:rsid w:val="00E15730"/>
    <w:rsid w:val="00EC159D"/>
    <w:rsid w:val="00F40808"/>
    <w:rsid w:val="00F42B58"/>
    <w:rsid w:val="00F92056"/>
    <w:rsid w:val="00F94707"/>
    <w:rsid w:val="00FC4A04"/>
    <w:rsid w:val="00FC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77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0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0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0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0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77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0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0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0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0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7143</izvorni_sadrzaj>
    <derivirana_varijabla naziv="DomainObject.Predmet.Broj_1">7143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St-7143/2016</izvorni_sadrzaj>
    <derivirana_varijabla naziv="DomainObject.Predmet.OznakaBroj_1">St-7143/2016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ECO-CLEAN d.o.o.</izvorni_sadrzaj>
    <derivirana_varijabla naziv="DomainObject.Predmet.ProtustrankaFormated_1">  ECO-CLEAN d.o.o.</derivirana_varijabla>
  </DomainObject.Predmet.ProtustrankaFormated>
  <DomainObject.Predmet.ProtustrankaFormatedOIB>
    <izvorni_sadrzaj>  ECO-CLEAN d.o.o., OIB 32319351553</izvorni_sadrzaj>
    <derivirana_varijabla naziv="DomainObject.Predmet.ProtustrankaFormatedOIB_1">  ECO-CLEAN d.o.o., OIB 32319351553</derivirana_varijabla>
  </DomainObject.Predmet.ProtustrankaFormatedOIB>
  <DomainObject.Predmet.ProtustrankaFormatedWithAdress>
    <izvorni_sadrzaj> ECO-CLEAN d.o.o., Trnsko 7 E, 10000 Zagreb</izvorni_sadrzaj>
    <derivirana_varijabla naziv="DomainObject.Predmet.ProtustrankaFormatedWithAdress_1"> ECO-CLEAN d.o.o., Trnsko 7 E, 10000 Zagreb</derivirana_varijabla>
  </DomainObject.Predmet.ProtustrankaFormatedWithAdress>
  <DomainObject.Predmet.ProtustrankaFormatedWithAdressOIB>
    <izvorni_sadrzaj> ECO-CLEAN d.o.o., OIB 32319351553, Trnsko 7 E, 10000 Zagreb</izvorni_sadrzaj>
    <derivirana_varijabla naziv="DomainObject.Predmet.ProtustrankaFormatedWithAdressOIB_1"> ECO-CLEAN d.o.o., OIB 32319351553, Trnsko 7 E, 10000 Zagreb</derivirana_varijabla>
  </DomainObject.Predmet.ProtustrankaFormatedWithAdressOIB>
  <DomainObject.Predmet.ProtustrankaWithAdress>
    <izvorni_sadrzaj>ECO-CLEAN d.o.o. Trnsko 7 E, 10000 Zagreb</izvorni_sadrzaj>
    <derivirana_varijabla naziv="DomainObject.Predmet.ProtustrankaWithAdress_1">ECO-CLEAN d.o.o. Trnsko 7 E, 10000 Zagreb</derivirana_varijabla>
  </DomainObject.Predmet.ProtustrankaWithAdress>
  <DomainObject.Predmet.ProtustrankaWithAdressOIB>
    <izvorni_sadrzaj>ECO-CLEAN d.o.o., OIB 32319351553, Trnsko 7 E, 10000 Zagreb</izvorni_sadrzaj>
    <derivirana_varijabla naziv="DomainObject.Predmet.ProtustrankaWithAdressOIB_1">ECO-CLEAN d.o.o., OIB 32319351553, Trnsko 7 E, 10000 Zagreb</derivirana_varijabla>
  </DomainObject.Predmet.ProtustrankaWithAdressOIB>
  <DomainObject.Predmet.ProtustrankaNazivFormated>
    <izvorni_sadrzaj>ECO-CLEAN d.o.o.</izvorni_sadrzaj>
    <derivirana_varijabla naziv="DomainObject.Predmet.ProtustrankaNazivFormated_1">ECO-CLEAN d.o.o.</derivirana_varijabla>
  </DomainObject.Predmet.ProtustrankaNazivFormated>
  <DomainObject.Predmet.ProtustrankaNazivFormatedOIB>
    <izvorni_sadrzaj>ECO-CLEAN d.o.o., OIB 32319351553</izvorni_sadrzaj>
    <derivirana_varijabla naziv="DomainObject.Predmet.ProtustrankaNazivFormatedOIB_1">ECO-CLEAN d.o.o., OIB 32319351553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ZAGREB, TRG SVIBANJSKIH ŽRTAVA 1995. 1, 10000 Zagreb</izvorni_sadrzaj>
    <derivirana_varijabla naziv="DomainObject.Predmet.StrankaFormatedWithAdress_1"> FINA RC ZAGREB, TRG SVIBANJSKIH ŽRTAVA 1995. 1, 10000 Zagreb</derivirana_varijabla>
  </DomainObject.Predmet.StrankaFormatedWithAdress>
  <DomainObject.Predmet.StrankaFormatedWithAdressOIB>
    <izvorni_sadrzaj> FINA RC ZAGREB, OIB 85821130368, TRG SVIBANJSKIH ŽRTAVA 1995. 1, 10000 Zagreb</izvorni_sadrzaj>
    <derivirana_varijabla naziv="DomainObject.Predmet.StrankaFormatedWithAdressOIB_1"> FINA RC ZAGREB, OIB 85821130368, TRG SVIBANJSKIH ŽRTAVA 1995. 1, 10000 Zagreb</derivirana_varijabla>
  </DomainObject.Predmet.StrankaFormatedWithAdressOIB>
  <DomainObject.Predmet.StrankaWithAdress>
    <izvorni_sadrzaj>FINA RC ZAGREB TRG SVIBANJSKIH ŽRTAVA 1995. 1,10000 Zagreb</izvorni_sadrzaj>
    <derivirana_varijabla naziv="DomainObject.Predmet.StrankaWithAdress_1">FINA RC ZAGREB TRG SVIBANJSKIH ŽRTAVA 1995. 1,10000 Zagreb</derivirana_varijabla>
  </DomainObject.Predmet.StrankaWithAdress>
  <DomainObject.Predmet.StrankaWithAdressOIB>
    <izvorni_sadrzaj>FINA RC ZAGREB, OIB 85821130368, TRG SVIBANJSKIH ŽRTAVA 1995. 1,10000 Zagreb</izvorni_sadrzaj>
    <derivirana_varijabla naziv="DomainObject.Predmet.StrankaWithAdressOIB_1">FINA RC ZAGREB, OIB 85821130368, TRG SVIBANJSKIH ŽRTAVA 1995. 1,10000 Zagreb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ZAGREB, TRG SVIBANJSKIH ŽRTAVA 1995. 1, 10000 Zagreb</item>
    </izvorni_sadrzaj>
    <derivirana_varijabla naziv="DomainObject.Predmet.StrankaListFormatedWithAdress_1">
      <item>FINA RC ZAGREB, TRG SVIBANJSKIH ŽRTAVA 1995. 1, 10000 Zagreb</item>
    </derivirana_varijabla>
  </DomainObject.Predmet.StrankaListFormatedWithAdress>
  <DomainObject.Predmet.StrankaListFormatedWithAdressOIB>
    <izvorni_sadrzaj>
      <item>FINA RC ZAGREB, OIB 85821130368, TRG SVIBANJSKIH ŽRTAVA 1995. 1, 10000 Zagreb</item>
    </izvorni_sadrzaj>
    <derivirana_varijabla naziv="DomainObject.Predmet.StrankaListFormatedWithAdressOIB_1">
      <item>FINA RC ZAGREB, OIB 85821130368, TRG SVIBANJSKIH ŽRTAVA 1995. 1, 10000 Zagreb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ECO-CLEAN d.o.o.</item>
    </izvorni_sadrzaj>
    <derivirana_varijabla naziv="DomainObject.Predmet.ProtuStrankaListFormated_1">
      <item>ECO-CLEAN d.o.o.</item>
    </derivirana_varijabla>
  </DomainObject.Predmet.ProtuStrankaListFormated>
  <DomainObject.Predmet.ProtuStrankaListFormatedOIB>
    <izvorni_sadrzaj>
      <item>ECO-CLEAN d.o.o., OIB 32319351553</item>
    </izvorni_sadrzaj>
    <derivirana_varijabla naziv="DomainObject.Predmet.ProtuStrankaListFormatedOIB_1">
      <item>ECO-CLEAN d.o.o., OIB 32319351553</item>
    </derivirana_varijabla>
  </DomainObject.Predmet.ProtuStrankaListFormatedOIB>
  <DomainObject.Predmet.ProtuStrankaListFormatedWithAdress>
    <izvorni_sadrzaj>
      <item>ECO-CLEAN d.o.o., Trnsko 7 E, 10000 Zagreb</item>
    </izvorni_sadrzaj>
    <derivirana_varijabla naziv="DomainObject.Predmet.ProtuStrankaListFormatedWithAdress_1">
      <item>ECO-CLEAN d.o.o., Trnsko 7 E, 10000 Zagreb</item>
    </derivirana_varijabla>
  </DomainObject.Predmet.ProtuStrankaListFormatedWithAdress>
  <DomainObject.Predmet.ProtuStrankaListFormatedWithAdressOIB>
    <izvorni_sadrzaj>
      <item>ECO-CLEAN d.o.o., OIB 32319351553, Trnsko 7 E, 10000 Zagreb</item>
    </izvorni_sadrzaj>
    <derivirana_varijabla naziv="DomainObject.Predmet.ProtuStrankaListFormatedWithAdressOIB_1">
      <item>ECO-CLEAN d.o.o., OIB 32319351553, Trnsko 7 E, 10000 Zagreb</item>
    </derivirana_varijabla>
  </DomainObject.Predmet.ProtuStrankaListFormatedWithAdressOIB>
  <DomainObject.Predmet.ProtuStrankaListNazivFormated>
    <izvorni_sadrzaj>
      <item>ECO-CLEAN d.o.o.</item>
    </izvorni_sadrzaj>
    <derivirana_varijabla naziv="DomainObject.Predmet.ProtuStrankaListNazivFormated_1">
      <item>ECO-CLEAN d.o.o.</item>
    </derivirana_varijabla>
  </DomainObject.Predmet.ProtuStrankaListNazivFormated>
  <DomainObject.Predmet.ProtuStrankaListNazivFormatedOIB>
    <izvorni_sadrzaj>
      <item>ECO-CLEAN d.o.o., OIB 32319351553</item>
    </izvorni_sadrzaj>
    <derivirana_varijabla naziv="DomainObject.Predmet.ProtuStrankaListNazivFormatedOIB_1">
      <item>ECO-CLEAN d.o.o., OIB 32319351553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ECO-CLEAN d.o.o.</izvorni_sadrzaj>
    <derivirana_varijabla naziv="DomainObject.Predmet.ProtustrankaIDrugi_1">ECO-CLEAN d.o.o.</derivirana_varijabla>
  </DomainObject.Predmet.ProtustrankaIDrugi>
  <DomainObject.Predmet.StrankaIDrugiAdressOIB>
    <izvorni_sadrzaj>FINA RC ZAGREB, OIB 85821130368, TRG SVIBANJSKIH ŽRTAVA 1995. 1, 10000 Zagreb</izvorni_sadrzaj>
    <derivirana_varijabla naziv="DomainObject.Predmet.StrankaIDrugiAdressOIB_1">FINA RC ZAGREB, OIB 85821130368, TRG SVIBANJSKIH ŽRTAVA 1995. 1, 10000 Zagreb</derivirana_varijabla>
  </DomainObject.Predmet.StrankaIDrugiAdressOIB>
  <DomainObject.Predmet.ProtustrankaIDrugiAdressOIB>
    <izvorni_sadrzaj>ECO-CLEAN d.o.o., OIB 32319351553, Trnsko 7 E, 10000 Zagreb</izvorni_sadrzaj>
    <derivirana_varijabla naziv="DomainObject.Predmet.ProtustrankaIDrugiAdressOIB_1">ECO-CLEAN d.o.o., OIB 32319351553, Trnsko 7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ECO-CLEAN d.o.o.</item>
    </izvorni_sadrzaj>
    <derivirana_varijabla naziv="DomainObject.Predmet.SudioniciListNaziv_1">
      <item>FINA RC ZAGREB</item>
      <item>ECO-CLEAN d.o.o.</item>
    </derivirana_varijabla>
  </DomainObject.Predmet.SudioniciListNaziv>
  <DomainObject.Predmet.SudioniciListAdressOIB>
    <izvorni_sadrzaj>
      <item>FINA RC ZAGREB, OIB 85821130368, TRG SVIBANJSKIH ŽRTAVA 1995. 1,10000 Zagreb</item>
      <item>ECO-CLEAN d.o.o., OIB 32319351553, Trnsko 7 E,10000 Zagreb</item>
    </izvorni_sadrzaj>
    <derivirana_varijabla naziv="DomainObject.Predmet.SudioniciListAdressOIB_1">
      <item>FINA RC ZAGREB, OIB 85821130368, TRG SVIBANJSKIH ŽRTAVA 1995. 1,10000 Zagreb</item>
      <item>ECO-CLEAN d.o.o., OIB 32319351553, Trnsko 7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32319351553</item>
    </izvorni_sadrzaj>
    <derivirana_varijabla naziv="DomainObject.Predmet.SudioniciListNazivOIB_1">
      <item>, OIB 85821130368</item>
      <item>, OIB 32319351553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1727</properties:Characters>
  <properties:Lines>55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2017-03-27T10:52:00Z</dcterms:created>
  <dc:creator>Maja Jurovicki</dc:creator>
  <cp:lastModifiedBy>Katarina Drndelić</cp:lastModifiedBy>
  <cp:lastPrinted>2017-03-27T10:52:00Z</cp:lastPrinted>
  <dcterms:modified xmlns:xsi="http://www.w3.org/2001/XMLSchema-instance" xsi:type="dcterms:W3CDTF">2017-03-27T10:53:00Z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