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c48b" w14:paraId="afac48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A61BD">
        <w:t>125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6A61BD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22724">
        <w:t>12</w:t>
      </w:r>
      <w:r w:rsidR="000E039A">
        <w:t xml:space="preserve">. </w:t>
      </w:r>
      <w:r w:rsidR="00622724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A61BD">
        <w:rPr>
          <w:lang w:eastAsia="en-US"/>
        </w:rPr>
        <w:t xml:space="preserve">ŠPRALJA </w:t>
      </w:r>
      <w:r w:rsidR="006A61BD" w:rsidRPr="00E7460D">
        <w:rPr>
          <w:lang w:eastAsia="en-US"/>
        </w:rPr>
        <w:t xml:space="preserve"> d.o.o., </w:t>
      </w:r>
      <w:r w:rsidR="006A61BD">
        <w:rPr>
          <w:lang w:eastAsia="en-US"/>
        </w:rPr>
        <w:t>Zaglav</w:t>
      </w:r>
      <w:r w:rsidR="006A61BD" w:rsidRPr="00E7460D">
        <w:rPr>
          <w:lang w:eastAsia="en-US"/>
        </w:rPr>
        <w:t xml:space="preserve">, </w:t>
      </w:r>
      <w:r w:rsidR="006A61BD">
        <w:rPr>
          <w:lang w:eastAsia="en-US"/>
        </w:rPr>
        <w:t>Zaglav 23</w:t>
      </w:r>
      <w:r w:rsidR="006A61BD" w:rsidRPr="00E7460D">
        <w:rPr>
          <w:lang w:eastAsia="en-US"/>
        </w:rPr>
        <w:t xml:space="preserve">, OIB: </w:t>
      </w:r>
      <w:r w:rsidR="006A61BD">
        <w:rPr>
          <w:lang w:eastAsia="en-US"/>
        </w:rPr>
        <w:t>95835902745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22724" w:rsidP="006525A1" w:rsidR="006525A1" w:rsidRPr="00816C78">
      <w:pPr>
        <w:jc w:val="both"/>
      </w:pPr>
      <w:r>
        <w:t>Početak u 8</w:t>
      </w:r>
      <w:r w:rsidR="00076762">
        <w:t>,</w:t>
      </w:r>
      <w:r>
        <w:t>57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6A61BD">
        <w:t>Alen Špralja</w:t>
      </w:r>
      <w:r w:rsidR="0068315C">
        <w:t>, identitet izvršen uvidom u osobnu iskaznicu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68315C" w:rsidP="0068315C" w:rsidR="0068315C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6A61BD">
        <w:rPr>
          <w:lang w:eastAsia="en-US"/>
        </w:rPr>
        <w:t xml:space="preserve">ŠPRALJA </w:t>
      </w:r>
      <w:r w:rsidR="006A61BD" w:rsidRPr="00E7460D">
        <w:rPr>
          <w:lang w:eastAsia="en-US"/>
        </w:rPr>
        <w:t xml:space="preserve"> d.o.o., </w:t>
      </w:r>
      <w:r w:rsidR="006A61BD">
        <w:rPr>
          <w:lang w:eastAsia="en-US"/>
        </w:rPr>
        <w:t>Zaglav</w:t>
      </w:r>
    </w:p>
    <w:p w:rsidRDefault="0068315C" w:rsidP="0068315C" w:rsidR="0068315C">
      <w:pPr>
        <w:jc w:val="both"/>
      </w:pPr>
    </w:p>
    <w:p w:rsidRDefault="0068315C" w:rsidP="0068315C" w:rsidR="0068315C" w:rsidRPr="002528EB">
      <w:pPr>
        <w:jc w:val="both"/>
      </w:pPr>
      <w:r>
        <w:t>Sudac donosi</w:t>
      </w:r>
    </w:p>
    <w:p w:rsidRDefault="0068315C" w:rsidP="0068315C" w:rsidR="0068315C" w:rsidRPr="002528EB">
      <w:pPr>
        <w:jc w:val="center"/>
      </w:pPr>
      <w:r w:rsidRPr="002528EB">
        <w:t xml:space="preserve">r j e š e nj e </w:t>
      </w:r>
    </w:p>
    <w:p w:rsidRDefault="0068315C" w:rsidP="0068315C" w:rsidR="0068315C" w:rsidRPr="002528EB">
      <w:pPr>
        <w:jc w:val="center"/>
      </w:pPr>
    </w:p>
    <w:p w:rsidRDefault="0068315C" w:rsidP="0068315C" w:rsidR="0068315C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t xml:space="preserve">Upoznaje ukratko prisutne sa sadržajem prijedloga za otvaranje stečajnog postupka.  </w:t>
      </w:r>
    </w:p>
    <w:p w:rsidRDefault="0068315C" w:rsidP="0068315C" w:rsidR="0068315C">
      <w:pPr>
        <w:jc w:val="both"/>
      </w:pPr>
    </w:p>
    <w:p w:rsidRDefault="0068315C" w:rsidP="0068315C" w:rsidR="0068315C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68315C" w:rsidP="0068315C" w:rsidR="0068315C" w:rsidRPr="002C241F">
      <w:pPr>
        <w:jc w:val="both"/>
      </w:pPr>
    </w:p>
    <w:p w:rsidRDefault="0068315C" w:rsidP="0068315C" w:rsidR="0068315C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622724">
        <w:t>ERSTE</w:t>
      </w:r>
      <w:r>
        <w:t xml:space="preserve"> banke d.d. otvoren žiro račun.</w:t>
      </w:r>
    </w:p>
    <w:p w:rsidRDefault="0068315C" w:rsidP="0068315C" w:rsidR="0068315C" w:rsidRPr="002C241F">
      <w:pPr>
        <w:ind w:firstLine="708"/>
        <w:jc w:val="both"/>
      </w:pPr>
    </w:p>
    <w:p w:rsidRDefault="0068315C" w:rsidP="0068315C" w:rsidR="0068315C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622724">
        <w:t>građevinarstvo i ugostiteljstvo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Dužnik navodi da posluje </w:t>
      </w:r>
      <w:r w:rsidR="00622724">
        <w:t>i ima jednog zaposlenika</w:t>
      </w:r>
      <w:r>
        <w:t>.</w:t>
      </w:r>
    </w:p>
    <w:p w:rsidRDefault="0068315C" w:rsidP="0068315C" w:rsidR="0068315C" w:rsidRPr="002C241F">
      <w:pPr>
        <w:jc w:val="both"/>
      </w:pPr>
    </w:p>
    <w:p w:rsidRDefault="0068315C" w:rsidP="0068315C" w:rsidR="0068315C">
      <w:pPr>
        <w:jc w:val="both"/>
      </w:pPr>
      <w:r w:rsidRPr="002C241F">
        <w:t>Što se tiče imovine</w:t>
      </w:r>
      <w:r>
        <w:t xml:space="preserve"> navodi da </w:t>
      </w:r>
      <w:r w:rsidR="00622724">
        <w:t>ima samo nešto sitno alata, a posluje u iznajmljenom prostoru sa iznajmljenom opremom.</w:t>
      </w:r>
    </w:p>
    <w:p w:rsidRDefault="00622724" w:rsidP="0068315C" w:rsidR="00622724">
      <w:pPr>
        <w:jc w:val="both"/>
      </w:pPr>
    </w:p>
    <w:p w:rsidRDefault="0068315C" w:rsidP="0068315C" w:rsidR="0068315C">
      <w:pPr>
        <w:jc w:val="both"/>
      </w:pPr>
      <w:r>
        <w:t xml:space="preserve">Zna da je žiro račun u blokadi, </w:t>
      </w:r>
      <w:r w:rsidR="00622724">
        <w:t>za oko 180.000,00 kuna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622724">
        <w:t>2</w:t>
      </w:r>
      <w:r>
        <w:t xml:space="preserve"> </w:t>
      </w:r>
      <w:r w:rsidRPr="002C241F">
        <w:t>pečat</w:t>
      </w:r>
      <w:r w:rsidR="00622724">
        <w:t>a</w:t>
      </w:r>
      <w:r>
        <w:t xml:space="preserve"> sa otiskom društva. </w:t>
      </w:r>
    </w:p>
    <w:p w:rsidRDefault="0068315C" w:rsidP="0068315C" w:rsidR="0068315C">
      <w:pPr>
        <w:jc w:val="both"/>
      </w:pPr>
    </w:p>
    <w:p w:rsidRDefault="006A61BD" w:rsidP="0068315C" w:rsidR="0068315C">
      <w:pPr>
        <w:jc w:val="both"/>
      </w:pPr>
      <w:r>
        <w:t>Alen Špralja</w:t>
      </w:r>
      <w:r w:rsidR="0068315C">
        <w:t xml:space="preserve"> navodi da je njegov broj mobitela: </w:t>
      </w:r>
      <w:r w:rsidR="00622724">
        <w:t>098/429-360</w:t>
      </w:r>
    </w:p>
    <w:p w:rsidRDefault="0068315C" w:rsidP="0068315C" w:rsidR="0068315C" w:rsidRPr="002C241F">
      <w:pPr>
        <w:jc w:val="both"/>
      </w:pPr>
    </w:p>
    <w:p w:rsidRDefault="00622724" w:rsidP="0068315C" w:rsidR="0068315C">
      <w:pPr>
        <w:jc w:val="both"/>
      </w:pPr>
      <w:r>
        <w:t>Knjigovodstvo je vodi STELA d.o.o.</w:t>
      </w:r>
      <w:r w:rsidR="0068315C">
        <w:t xml:space="preserve">, dokumentacija se nalazi kod </w:t>
      </w:r>
      <w:r>
        <w:t>njih</w:t>
      </w:r>
      <w:r w:rsidR="0068315C"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Posebno navodi da </w:t>
      </w:r>
      <w:r w:rsidR="00622724">
        <w:t xml:space="preserve">je </w:t>
      </w:r>
      <w:r>
        <w:t>dug</w:t>
      </w:r>
      <w:r w:rsidR="00622724">
        <w:t xml:space="preserve"> počeo otplaćivati pa je tako smanjen za oko 40.000,00 kuna pa pretpostavlja da bi</w:t>
      </w:r>
      <w:r>
        <w:t xml:space="preserve"> </w:t>
      </w:r>
      <w:r w:rsidR="00622724">
        <w:t>ga mogao otplatiti do konca srpnja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Sudac donosi 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center"/>
      </w:pPr>
      <w:r>
        <w:t xml:space="preserve">r j e š e nj e </w:t>
      </w:r>
    </w:p>
    <w:p w:rsidRDefault="0068315C" w:rsidP="0068315C" w:rsidR="0068315C" w:rsidRPr="000124EC">
      <w:pPr>
        <w:jc w:val="both"/>
        <w:rPr>
          <w:b/>
        </w:rPr>
      </w:pPr>
    </w:p>
    <w:p w:rsidRDefault="0068315C" w:rsidP="0068315C" w:rsidR="0068315C" w:rsidRPr="007A3E16">
      <w:pPr>
        <w:jc w:val="both"/>
      </w:pPr>
      <w:r w:rsidRPr="007A3E16">
        <w:t>Odluka će biti donesena u zakonskom roku.</w:t>
      </w:r>
    </w:p>
    <w:p w:rsidRDefault="00A25693" w:rsidP="0068315C" w:rsidR="00A25693">
      <w:pPr>
        <w:jc w:val="both"/>
      </w:pPr>
    </w:p>
    <w:p w:rsidRDefault="00622724" w:rsidP="00622724" w:rsidR="00622724" w:rsidRPr="002C241F">
      <w:pPr>
        <w:jc w:val="both"/>
      </w:pPr>
      <w:r w:rsidRPr="002C241F">
        <w:t xml:space="preserve">Dovršeno u </w:t>
      </w:r>
      <w:r>
        <w:t>9,13 sati</w:t>
      </w:r>
    </w:p>
    <w:p w:rsidRDefault="00622724" w:rsidP="00622724" w:rsidR="00622724">
      <w:pPr>
        <w:jc w:val="both"/>
      </w:pPr>
    </w:p>
    <w:p w:rsidRDefault="00622724" w:rsidP="00622724" w:rsidR="00622724" w:rsidRPr="002C241F">
      <w:pPr>
        <w:ind w:firstLine="708"/>
        <w:jc w:val="both"/>
      </w:pPr>
    </w:p>
    <w:p w:rsidRDefault="00622724" w:rsidP="00622724" w:rsidR="00622724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622724" w:rsidP="00622724" w:rsidR="00622724" w:rsidRPr="002C241F"/>
    <w:p w:rsidRDefault="00622724" w:rsidP="00622724" w:rsidR="00622724" w:rsidRPr="002C241F"/>
    <w:p w:rsidRDefault="00622724" w:rsidP="00622724" w:rsidR="00622724" w:rsidRPr="002C241F"/>
    <w:p w:rsidRDefault="00622724" w:rsidP="00622724" w:rsidR="00622724" w:rsidRPr="002C241F"/>
    <w:p w:rsidRDefault="00622724" w:rsidP="00622724" w:rsidR="00622724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622724" w:rsidP="0068315C" w:rsidR="00622724" w:rsidRPr="002C241F">
      <w:pPr>
        <w:jc w:val="both"/>
      </w:pPr>
    </w:p>
    <w:sectPr w:rsidSect="00602BE0" w:rsidR="00622724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8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805">
      <w:t>1</w:t>
    </w:r>
    <w:r w:rsidR="006A61BD">
      <w:t>25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6A61BD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0805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2724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0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0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08:57</izvorni_sadrzaj>
    <derivirana_varijabla naziv="DomainObject.StvarniPocetakVrijeme_1">08:57</derivirana_varijabla>
  </DomainObject.StvarniPocetakVrijeme>
  <DomainObject.StvarniZavrsetakVrijeme>
    <izvorni_sadrzaj>09:13</izvorni_sadrzaj>
    <derivirana_varijabla naziv="DomainObject.StvarniZavrsetakVrijeme_1">09:13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2019.</izvorni_sadrzaj>
    <derivirana_varijabla naziv="DomainObject.Zapisnik.DatumKreiranja_1">12.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St-125/2019-5</izvorni_sadrzaj>
    <derivirana_varijabla naziv="DomainObject.Zapisnik.Oznaka_1">St-125/2019-5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St-125/2019</izvorni_sadrzaj>
    <derivirana_varijabla naziv="DomainObject.Predmet.OznakaBroj_1">St-125/2019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ŠPRALJA d.o.o. za građevinarstvo i ugostiteljstvo</izvorni_sadrzaj>
    <derivirana_varijabla naziv="DomainObject.Predmet.ProtustrankaFormated_1">  ŠPRALJA d.o.o. za građevinarstvo i ugostiteljstvo</derivirana_varijabla>
  </DomainObject.Predmet.ProtustrankaFormated>
  <DomainObject.Predmet.ProtustrankaFormatedOIB>
    <izvorni_sadrzaj>  ŠPRALJA d.o.o. za građevinarstvo i ugostiteljstvo, OIB 95835902745</izvorni_sadrzaj>
    <derivirana_varijabla naziv="DomainObject.Predmet.ProtustrankaFormatedOIB_1">  ŠPRALJA d.o.o. za građevinarstvo i ugostiteljstvo, OIB 95835902745</derivirana_varijabla>
  </DomainObject.Predmet.ProtustrankaFormatedOIB>
  <DomainObject.Predmet.ProtustrankaFormatedWithAdress>
    <izvorni_sadrzaj> ŠPRALJA d.o.o. za građevinarstvo i ugostiteljstvo, Zaglav 23, 23281 Zaglav</izvorni_sadrzaj>
    <derivirana_varijabla naziv="DomainObject.Predmet.ProtustrankaFormatedWithAdress_1"> ŠPRALJA d.o.o. za građevinarstvo i ugostiteljstvo, Zaglav 23, 23281 Zaglav</derivirana_varijabla>
  </DomainObject.Predmet.ProtustrankaFormatedWithAdress>
  <DomainObject.Predmet.ProtustrankaFormatedWithAdressOIB>
    <izvorni_sadrzaj> ŠPRALJA d.o.o. za građevinarstvo i ugostiteljstvo, OIB 95835902745, Zaglav 23, 23281 Zaglav</izvorni_sadrzaj>
    <derivirana_varijabla naziv="DomainObject.Predmet.ProtustrankaFormatedWithAdressOIB_1"> ŠPRALJA d.o.o. za građevinarstvo i ugostiteljstvo, OIB 95835902745, Zaglav 23, 23281 Zaglav</derivirana_varijabla>
  </DomainObject.Predmet.ProtustrankaFormatedWithAdressOIB>
  <DomainObject.Predmet.ProtustrankaWithAdress>
    <izvorni_sadrzaj>ŠPRALJA d.o.o. za građevinarstvo i ugostiteljstvo Zaglav 23, 23281 Zaglav</izvorni_sadrzaj>
    <derivirana_varijabla naziv="DomainObject.Predmet.ProtustrankaWithAdress_1">ŠPRALJA d.o.o. za građevinarstvo i ugostiteljstvo Zaglav 23, 23281 Zaglav</derivirana_varijabla>
  </DomainObject.Predmet.ProtustrankaWithAdress>
  <DomainObject.Predmet.ProtustrankaWithAdressOIB>
    <izvorni_sadrzaj>ŠPRALJA d.o.o. za građevinarstvo i ugostiteljstvo, OIB 95835902745, Zaglav 23, 23281 Zaglav</izvorni_sadrzaj>
    <derivirana_varijabla naziv="DomainObject.Predmet.ProtustrankaWithAdressOIB_1">ŠPRALJA d.o.o. za građevinarstvo i ugostiteljstvo, OIB 95835902745, Zaglav 23, 23281 Zaglav</derivirana_varijabla>
  </DomainObject.Predmet.ProtustrankaWithAdressOIB>
  <DomainObject.Predmet.ProtustrankaNazivFormated>
    <izvorni_sadrzaj>ŠPRALJA d.o.o. za građevinarstvo i ugostiteljstvo</izvorni_sadrzaj>
    <derivirana_varijabla naziv="DomainObject.Predmet.ProtustrankaNazivFormated_1">ŠPRALJA d.o.o. za građevinarstvo i ugostiteljstvo</derivirana_varijabla>
  </DomainObject.Predmet.ProtustrankaNazivFormated>
  <DomainObject.Predmet.ProtustrankaNazivFormatedOIB>
    <izvorni_sadrzaj>ŠPRALJA d.o.o. za građevinarstvo i ugostiteljstvo, OIB 95835902745</izvorni_sadrzaj>
    <derivirana_varijabla naziv="DomainObject.Predmet.ProtustrankaNazivFormatedOIB_1">ŠPRALJA d.o.o. za građevinarstvo i ugostiteljstvo, OIB 95835902745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ŠPRALJA d.o.o. za građevinarstvo i ugostiteljstvo</item>
    </izvorni_sadrzaj>
    <derivirana_varijabla naziv="DomainObject.Predmet.ProtuStrankaListFormated_1">
      <item>ŠPRALJA d.o.o. za građevinarstvo i ugostiteljstvo</item>
    </derivirana_varijabla>
  </DomainObject.Predmet.ProtuStrankaListFormated>
  <DomainObject.Predmet.ProtuStrankaListFormatedOIB>
    <izvorni_sadrzaj>
      <item>ŠPRALJA d.o.o. za građevinarstvo i ugostiteljstvo, OIB 95835902745</item>
    </izvorni_sadrzaj>
    <derivirana_varijabla naziv="DomainObject.Predmet.ProtuStrankaListFormatedOIB_1">
      <item>ŠPRALJA d.o.o. za građevinarstvo i ugostiteljstvo, OIB 95835902745</item>
    </derivirana_varijabla>
  </DomainObject.Predmet.ProtuStrankaListFormatedOIB>
  <DomainObject.Predmet.ProtuStrankaListFormatedWithAdress>
    <izvorni_sadrzaj>
      <item>ŠPRALJA d.o.o. za građevinarstvo i ugostiteljstvo, Zaglav 23, 23281 Zaglav</item>
    </izvorni_sadrzaj>
    <derivirana_varijabla naziv="DomainObject.Predmet.ProtuStrankaListFormatedWithAdress_1">
      <item>ŠPRALJA d.o.o. za građevinarstvo i ugostiteljstvo, Zaglav 23, 23281 Zaglav</item>
    </derivirana_varijabla>
  </DomainObject.Predmet.ProtuStrankaListFormatedWithAdress>
  <DomainObject.Predmet.ProtuStrankaListFormatedWithAdressOIB>
    <izvorni_sadrzaj>
      <item>ŠPRALJA d.o.o. za građevinarstvo i ugostiteljstvo, OIB 95835902745, Zaglav 23, 23281 Zaglav</item>
    </izvorni_sadrzaj>
    <derivirana_varijabla naziv="DomainObject.Predmet.ProtuStrankaListFormatedWithAdressOIB_1">
      <item>ŠPRALJA d.o.o. za građevinarstvo i ugostiteljstvo, OIB 95835902745, Zaglav 23, 23281 Zaglav</item>
    </derivirana_varijabla>
  </DomainObject.Predmet.ProtuStrankaListFormatedWithAdressOIB>
  <DomainObject.Predmet.ProtuStrankaListNazivFormated>
    <izvorni_sadrzaj>
      <item>ŠPRALJA d.o.o. za građevinarstvo i ugostiteljstvo</item>
    </izvorni_sadrzaj>
    <derivirana_varijabla naziv="DomainObject.Predmet.ProtuStrankaListNazivFormated_1">
      <item>ŠPRALJA d.o.o. za građevinarstvo i ugostiteljstvo</item>
    </derivirana_varijabla>
  </DomainObject.Predmet.ProtuStrankaListNazivFormated>
  <DomainObject.Predmet.ProtuStrankaListNazivFormatedOIB>
    <izvorni_sadrzaj>
      <item>ŠPRALJA d.o.o. za građevinarstvo i ugostiteljstvo, OIB 95835902745</item>
    </izvorni_sadrzaj>
    <derivirana_varijabla naziv="DomainObject.Predmet.ProtuStrankaListNazivFormatedOIB_1">
      <item>ŠPRALJA d.o.o. za građevinarstvo i ugostiteljstvo, OIB 95835902745</item>
    </derivirana_varijabla>
  </DomainObject.Predmet.ProtuStrankaListNazivFormatedOIB>
  <DomainObject.Predmet.OstaliListFormated>
    <izvorni_sadrzaj>
      <item>Alen Špralja</item>
    </izvorni_sadrzaj>
    <derivirana_varijabla naziv="DomainObject.Predmet.OstaliListFormated_1">
      <item>Alen Špralja</item>
    </derivirana_varijabla>
  </DomainObject.Predmet.OstaliListFormated>
  <DomainObject.Predmet.OstaliListFormatedOIB>
    <izvorni_sadrzaj>
      <item>Alen Špralja, OIB 43965381684</item>
    </izvorni_sadrzaj>
    <derivirana_varijabla naziv="DomainObject.Predmet.OstaliListFormatedOIB_1">
      <item>Alen Špralja, OIB 43965381684</item>
    </derivirana_varijabla>
  </DomainObject.Predmet.OstaliListFormatedOIB>
  <DomainObject.Predmet.OstaliListFormatedWithAdress>
    <izvorni_sadrzaj>
      <item>Alen Špralja, ZAGLAV 14 A (ranije: ZAGLAV, ZAGLAV, 23), 23281 Zaglav</item>
    </izvorni_sadrzaj>
    <derivirana_varijabla naziv="DomainObject.Predmet.OstaliListFormatedWithAdress_1">
      <item>Alen Špralja, ZAGLAV 14 A (ranije: ZAGLAV, ZAGLAV, 23), 23281 Zaglav</item>
    </derivirana_varijabla>
  </DomainObject.Predmet.OstaliListFormatedWithAdress>
  <DomainObject.Predmet.OstaliListFormatedWithAdressOIB>
    <izvorni_sadrzaj>
      <item>Alen Špralja, OIB 43965381684, ZAGLAV 14 A (ranije: ZAGLAV, ZAGLAV, 23), 23281 Zaglav</item>
    </izvorni_sadrzaj>
    <derivirana_varijabla naziv="DomainObject.Predmet.OstaliListFormatedWithAdressOIB_1">
      <item>Alen Špralja, OIB 43965381684, ZAGLAV 14 A (ranije: ZAGLAV, ZAGLAV, 23), 23281 Zaglav</item>
    </derivirana_varijabla>
  </DomainObject.Predmet.OstaliListFormatedWithAdressOIB>
  <DomainObject.Predmet.OstaliListNazivFormated>
    <izvorni_sadrzaj>
      <item>Alen Špralja</item>
    </izvorni_sadrzaj>
    <derivirana_varijabla naziv="DomainObject.Predmet.OstaliListNazivFormated_1">
      <item>Alen Špralja</item>
    </derivirana_varijabla>
  </DomainObject.Predmet.OstaliListNazivFormated>
  <DomainObject.Predmet.OstaliListNazivFormatedOIB>
    <izvorni_sadrzaj>
      <item>Alen Špralja, OIB 43965381684</item>
    </izvorni_sadrzaj>
    <derivirana_varijabla naziv="DomainObject.Predmet.OstaliListNazivFormatedOIB_1">
      <item>Alen Špralja, OIB 43965381684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St-125/2019-5</izvorni_sadrzaj>
    <derivirana_varijabla naziv="DomainObject.PoslovniBrojDokumenta_1">St-125/2019-5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ŠPRALJA d.o.o. za građevinarstvo i ugostiteljstvo</izvorni_sadrzaj>
    <derivirana_varijabla naziv="DomainObject.Predmet.ProtustrankaIDrugi_1">ŠPRALJA d.o.o. za građevinarstvo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ŠPRALJA d.o.o. za građevinarstvo i ugostiteljstvo, OIB 95835902745, Zaglav 23, 23281 Zaglav</izvorni_sadrzaj>
    <derivirana_varijabla naziv="DomainObject.Predmet.ProtustrankaIDrugiAdressOIB_1">ŠPRALJA d.o.o. za građevinarstvo i ugostiteljstvo, OIB 95835902745, Zaglav 23, 23281 Zaglav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ŠPRALJA d.o.o. za građevinarstvo i ugostiteljstvo</item>
      <item>Alen Špralja</item>
    </izvorni_sadrzaj>
    <derivirana_varijabla naziv="DomainObject.Predmet.SudioniciListNaziv_1">
      <item>FINA</item>
      <item>ŠPRALJA d.o.o. za građevinarstvo i ugostiteljstvo</item>
      <item>Alen Špralja</item>
    </derivirana_varijabla>
  </DomainObject.Predmet.SudioniciListNaziv>
  <DomainObject.Predmet.SudioniciListAdressOIB>
    <izvorni_sadrzaj>
      <item>FINA, OIB 85821130368, Ivana Danila 4,23000 Zadar</item>
      <item>ŠPRALJA d.o.o. za građevinarstvo i ugostiteljstvo, OIB 95835902745, Zaglav 23,23281 Zaglav</item>
      <item>Alen Špralja, OIB 43965381684, ZAGLAV 14 A (ranije: ZAGLAV, ZAGLAV, 23),23281 Zaglav</item>
    </izvorni_sadrzaj>
    <derivirana_varijabla naziv="DomainObject.Predmet.SudioniciListAdressOIB_1">
      <item>FINA, OIB 85821130368, Ivana Danila 4,23000 Zadar</item>
      <item>ŠPRALJA d.o.o. za građevinarstvo i ugostiteljstvo, OIB 95835902745, Zaglav 23,23281 Zaglav</item>
      <item>Alen Špralja, OIB 43965381684, ZAGLAV 14 A (ranije: ZAGLAV, ZAGLAV, 23),23281 Zaglav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95835902745</item>
      <item>, OIB 43965381684</item>
    </izvorni_sadrzaj>
    <derivirana_varijabla naziv="DomainObject.Predmet.SudioniciListNazivOIB_1">
      <item>, OIB 85821130368</item>
      <item>, OIB 95835902745</item>
      <item>, OIB 43965381684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1791</properties:Characters>
  <properties:Lines>74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2019-06-12T05:36:00Z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2019-06-12T11:52:00Z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St-125/2019-5 / Zapisnik - Ročište radi izjašnjenja o prijedlogu za otvaranje steč.post (1 St-125-2019-povodom prijedloga za otvaranje stečaja-12.6.19.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