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8034" w14:paraId="e328034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2590B">
        <w:t>1</w:t>
      </w:r>
      <w:r w:rsidR="00372682">
        <w:t>8</w:t>
      </w:r>
      <w:r>
        <w:t xml:space="preserve">. </w:t>
      </w:r>
      <w:r w:rsidR="00224AB5">
        <w:t>svibnja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224AB5" w:rsidRPr="00224AB5">
        <w:rPr>
          <w:b/>
        </w:rPr>
        <w:t>0</w:t>
      </w:r>
      <w:r w:rsidR="00954B28">
        <w:rPr>
          <w:b/>
        </w:rPr>
        <w:t>8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224AB5">
        <w:rPr>
          <w:b/>
        </w:rPr>
        <w:t>lipnja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5872DC">
        <w:rPr>
          <w:b/>
        </w:rPr>
        <w:t>1</w:t>
      </w:r>
      <w:r w:rsidR="00224AB5">
        <w:rPr>
          <w:b/>
        </w:rPr>
        <w:t>1</w:t>
      </w:r>
      <w:r w:rsidRPr="006100EF">
        <w:rPr>
          <w:b/>
        </w:rPr>
        <w:t>,</w:t>
      </w:r>
      <w:r w:rsidR="00224AB5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372682">
        <w:t>1</w:t>
      </w:r>
      <w:r w:rsidR="00B46D25">
        <w:t>.</w:t>
      </w:r>
      <w:r w:rsidR="00224AB5">
        <w:t>6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372682">
        <w:t>milion</w:t>
      </w:r>
      <w:r w:rsidR="00224AB5">
        <w:t>še</w:t>
      </w:r>
      <w:r w:rsidR="00372682">
        <w:t>stotisuća</w:t>
      </w:r>
      <w:r w:rsidR="00B46D25">
        <w:t>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372682">
        <w:t>1</w:t>
      </w:r>
      <w:r w:rsidR="00224AB5">
        <w:t>6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224AB5">
        <w:t>0</w:t>
      </w:r>
      <w:r w:rsidR="00372682">
        <w:t>6</w:t>
      </w:r>
      <w:r w:rsidRPr="00743B9D">
        <w:t xml:space="preserve">. </w:t>
      </w:r>
      <w:r w:rsidR="00224AB5">
        <w:t>lipnja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 xml:space="preserve">a je predmet prodaje može se vidjeti uz najavu i prema rasporedu  stečajnog upravitelja , </w:t>
      </w:r>
      <w:proofErr w:type="spellStart"/>
      <w:r>
        <w:rPr>
          <w:shd w:fill="FFFFFF" w:color="auto" w:val="clear"/>
        </w:rPr>
        <w:t>Anamaria</w:t>
      </w:r>
      <w:proofErr w:type="spellEnd"/>
      <w:r>
        <w:rPr>
          <w:shd w:fill="FFFFFF" w:color="auto" w:val="clear"/>
        </w:rPr>
        <w:t xml:space="preserve">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D90DD7">
        <w:t>1</w:t>
      </w:r>
      <w:r w:rsidR="00372682">
        <w:t>8</w:t>
      </w:r>
      <w:r w:rsidR="00D90DD7">
        <w:t>.</w:t>
      </w:r>
      <w:r w:rsidR="00224AB5">
        <w:t>svibnja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</w:t>
      </w:r>
      <w:r w:rsidR="000B157B">
        <w:t xml:space="preserve">v.r. </w:t>
      </w:r>
      <w:r>
        <w:t xml:space="preserve">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27126B" w:rsidR="00970DA0">
      <w:r>
        <w:t xml:space="preserve">                     </w:t>
      </w:r>
      <w:r w:rsidR="00970DA0">
        <w:t xml:space="preserve">    </w:t>
      </w:r>
    </w:p>
    <w:p w:rsidRDefault="00AC7C55" w:rsidP="000B157B" w:rsidR="000B157B">
      <w:pPr>
        <w:ind w:left="5664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157B">
        <w:t xml:space="preserve">     Za točnost </w:t>
      </w:r>
      <w:proofErr w:type="spellStart"/>
      <w:r w:rsidR="000B157B">
        <w:t>otpravka</w:t>
      </w:r>
      <w:proofErr w:type="spellEnd"/>
      <w:r w:rsidR="000B157B">
        <w:t xml:space="preserve">: </w:t>
      </w:r>
    </w:p>
    <w:p w:rsidRDefault="000B157B" w:rsidR="000B157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AC7C55" w:rsidP="00AC7C55" w:rsidR="00AC7C55">
      <w:pPr>
        <w:jc w:val="both"/>
      </w:pPr>
    </w:p>
    <w:sectPr w:rsidR="00AC7C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157B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4A23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AB5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C6A7C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063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7FC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St-874/2012-131</izvorni_sadrzaj>
    <derivirana_varijabla naziv="DomainObject.Oznaka_1">St-874/2012-131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izvorni_sadrzaj>
    <derivirana_varijabla naziv="DomainObject.Predmet.StrankaFormatedOIB_1">  MARKO RAVLIJA zastupanog po punomoćniku TIHOMIR VOLIĆ I NATAŠA RUŽIČKA ZOU; Erni Dobri, OIB 42678011572 zastupanog po punomoćniku TIHOMIR VOLIĆ I NATAŠA RUŽIČKA ZOU; Vencl Sakač, OIB 48336787222 zastupanog po punomoćniku TIHOMIR VOLIĆ I NATAŠA RUŽIČKA ZOU; Jurica Njegovec, OIB 88512714778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43500 Kreštelovac zastupanog po punomoćniku TIHOMIR VOLIĆ I NATAŠA RUŽIČKA ZOU; Vencl Sakač, Uljanik 41, 43280 Uljanik zastupanog po punomoćniku TIHOMIR VOLIĆ I NATAŠA RUŽIČKA ZOU; Jurica Njegovec, Braće Radića 49, 43500 Sokolovac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OIB 42678011572, Kreštelovac 66, 43500 Kreštelovac zastupanog po punomoćniku TIHOMIR VOLIĆ I NATAŠA RUŽIČKA ZOU; Vencl Sakač, OIB 48336787222, Uljanik 41, 43280 Uljanik zastupanog po punomoćniku TIHOMIR VOLIĆ I NATAŠA RUŽIČKA ZOU; Jurica Njegovec, OIB 88512714778, Braće Radića 49, 43500 Sokolovac zastupanog po punomoćniku TIHOMIR VOLIĆ I NATAŠA RUŽIČKA ZOU</derivirana_varijabla>
  </DomainObject.Predmet.StrankaFormatedWithAdressOIB>
  <DomainObject.Predmet.StrankaWithAdress>
    <izvorni_sadrzaj>MARKO RAVLIJA KREŠTELOVAC 45,,Erni Dobri Kreštelovac 66,43500 Kreštelovac,Vencl Sakač Uljanik 41,43280 Uljanik,Jurica Njegovec Braće Radića 49,43500 Sokolovac</izvorni_sadrzaj>
    <derivirana_varijabla naziv="DomainObject.Predmet.StrankaWithAdress_1">MARKO RAVLIJA KREŠTELOVAC 45,,Erni Dobri Kreštelovac 66,43500 Kreštelovac,Vencl Sakač Uljanik 41,43280 Uljanik,Jurica Njegovec Braće Radića 49,43500 Sokolovac</derivirana_varijabla>
  </DomainObject.Predmet.StrankaWithAdress>
  <DomainObject.Predmet.StrankaWithAdressOIB>
    <izvorni_sadrzaj>MARKO RAVLIJA, KREŠTELOVAC 45,,Erni Dobri, OIB 42678011572, Kreštelovac 66,43500 Kreštelovac,Vencl Sakač, OIB 48336787222, Uljanik 41,43280 Uljanik,Jurica Njegovec, OIB 88512714778, Braće Radića 49,43500 Sokolovac</izvorni_sadrzaj>
    <derivirana_varijabla naziv="DomainObject.Predmet.StrankaWithAdressOIB_1">MARKO RAVLIJA, KREŠTELOVAC 45,,Erni Dobri, OIB 42678011572, Kreštelovac 66,43500 Kreštelovac,Vencl Sakač, OIB 48336787222, Uljanik 41,43280 Uljanik,Jurica Njegovec, OIB 88512714778, Braće Radića 49,43500 Sokolovac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 OIB 42678011572,Vencl Sakač, OIB 48336787222,Jurica Njegovec, OIB 88512714778</izvorni_sadrzaj>
    <derivirana_varijabla naziv="DomainObject.Predmet.StrankaNazivFormatedOIB_1">MARKO RAVLIJA,Erni Dobri, OIB 42678011572,Vencl Sakač, OIB 48336787222,Jurica Njegovec, OIB 88512714778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Vencl Sakač zastupanog po punomoćniku TIHOMIR VOLIĆ I NATAŠA RUŽIČKA ZOU</item>
      <item>MARKO RAVLIJA zastupanog po punomoćniku TIHOMIR VOLIĆ I NATAŠA RUŽIČKA ZOU</item>
      <item>Jurica Njegovec zastupanog po punomoćniku TIHOMIR VOLIĆ I NATAŠA RUŽIČKA ZOU</item>
      <item>Erni Dobri zastupanog po punomoćniku TIHOMIR VOLIĆ I NATAŠA RUŽIČKA ZOU</item>
    </izvorni_sadrzaj>
    <derivirana_varijabla naziv="DomainObject.Predmet.StrankaListFormated_1">
      <item>Vencl Sakač zastupanog po punomoćniku TIHOMIR VOLIĆ I NATAŠA RUŽIČKA ZOU</item>
      <item>MARKO RAVLIJA zastupanog po punomoćniku TIHOMIR VOLIĆ I NATAŠA RUŽIČKA ZOU</item>
      <item>Jurica Njegovec zastupanog po punomoćniku TIHOMIR VOLIĆ I NATAŠA RUŽIČKA ZOU</item>
      <item>Erni Dobri zastupanog po punomoćniku TIHOMIR VOLIĆ I NATAŠA RUŽIČKA ZOU</item>
    </derivirana_varijabla>
  </DomainObject.Predmet.StrankaListFormated>
  <DomainObject.Predmet.StrankaListFormatedOIB>
    <izvorni_sadrzaj>
      <item>Vencl Sakač, OIB 48336787222 zastupanog po punomoćniku TIHOMIR VOLIĆ I NATAŠA RUŽIČKA ZOU</item>
      <item>MARKO RAVLIJA zastupanog po punomoćniku TIHOMIR VOLIĆ I NATAŠA RUŽIČKA ZOU</item>
      <item>Jurica Njegovec, OIB 88512714778 zastupanog po punomoćniku TIHOMIR VOLIĆ I NATAŠA RUŽIČKA ZOU</item>
      <item>Erni Dobri, OIB 42678011572 zastupanog po punomoćniku TIHOMIR VOLIĆ I NATAŠA RUŽIČKA ZOU</item>
    </izvorni_sadrzaj>
    <derivirana_varijabla naziv="DomainObject.Predmet.StrankaListFormatedOIB_1">
      <item>Vencl Sakač, OIB 48336787222 zastupanog po punomoćniku TIHOMIR VOLIĆ I NATAŠA RUŽIČKA ZOU</item>
      <item>MARKO RAVLIJA zastupanog po punomoćniku TIHOMIR VOLIĆ I NATAŠA RUŽIČKA ZOU</item>
      <item>Jurica Njegovec, OIB 88512714778 zastupanog po punomoćniku TIHOMIR VOLIĆ I NATAŠA RUŽIČKA ZOU</item>
      <item>Erni Dobri, OIB 42678011572 zastupanog po punomoćniku TIHOMIR VOLIĆ I NATAŠA RUŽIČKA ZOU</item>
    </derivirana_varijabla>
  </DomainObject.Predmet.StrankaListFormatedOIB>
  <DomainObject.Predmet.StrankaListFormatedWithAdress>
    <izvorni_sadrzaj>
      <item>Vencl Sakač, Uljanik 41, 43280 Uljanik zastupanog po punomoćniku TIHOMIR VOLIĆ I NATAŠA RUŽIČKA ZOU</item>
      <item>MARKO RAVLIJA, KREŠTELOVAC 45,  zastupanog po punomoćniku TIHOMIR VOLIĆ I NATAŠA RUŽIČKA ZOU</item>
      <item>Jurica Njegovec, Braće Radića 49, 43500 Sokolovac zastupanog po punomoćniku TIHOMIR VOLIĆ I NATAŠA RUŽIČKA ZOU</item>
      <item>Erni Dobri, Kreštelovac 66, 43500 Kreštelovac zastupanog po punomoćniku TIHOMIR VOLIĆ I NATAŠA RUŽIČKA ZOU</item>
    </izvorni_sadrzaj>
    <derivirana_varijabla naziv="DomainObject.Predmet.StrankaListFormatedWithAdress_1">
      <item>Vencl Sakač, Uljanik 41, 43280 Uljanik zastupanog po punomoćniku TIHOMIR VOLIĆ I NATAŠA RUŽIČKA ZOU</item>
      <item>MARKO RAVLIJA, KREŠTELOVAC 45,  zastupanog po punomoćniku TIHOMIR VOLIĆ I NATAŠA RUŽIČKA ZOU</item>
      <item>Jurica Njegovec, Braće Radića 49, 43500 Sokolovac zastupanog po punomoćniku TIHOMIR VOLIĆ I NATAŠA RUŽIČKA ZOU</item>
      <item>Erni Dobri, Kreštelovac 66, 43500 Kreštelovac zastupanog po punomoćniku TIHOMIR VOLIĆ I NATAŠA RUŽIČKA ZOU</item>
    </derivirana_varijabla>
  </DomainObject.Predmet.StrankaListFormatedWithAdress>
  <DomainObject.Predmet.StrankaListFormatedWithAdressOIB>
    <izvorni_sadrzaj>
      <item>Vencl Sakač, OIB 48336787222, Uljanik 41, 43280 Uljanik zastupanog po punomoćniku TIHOMIR VOLIĆ I NATAŠA RUŽIČKA ZOU</item>
      <item>MARKO RAVLIJA, KREŠTELOVAC 45,  zastupanog po punomoćniku TIHOMIR VOLIĆ I NATAŠA RUŽIČKA ZOU</item>
      <item>Jurica Njegovec, OIB 88512714778, Braće Radića 49, 43500 Sokolovac zastupanog po punomoćniku TIHOMIR VOLIĆ I NATAŠA RUŽIČKA ZOU</item>
      <item>Erni Dobri, OIB 42678011572, Kreštelovac 66, 43500 Kreštelovac zastupanog po punomoćniku TIHOMIR VOLIĆ I NATAŠA RUŽIČKA ZOU</item>
    </izvorni_sadrzaj>
    <derivirana_varijabla naziv="DomainObject.Predmet.StrankaListFormatedWithAdressOIB_1">
      <item>Vencl Sakač, OIB 48336787222, Uljanik 41, 43280 Uljanik zastupanog po punomoćniku TIHOMIR VOLIĆ I NATAŠA RUŽIČKA ZOU</item>
      <item>MARKO RAVLIJA, KREŠTELOVAC 45,  zastupanog po punomoćniku TIHOMIR VOLIĆ I NATAŠA RUŽIČKA ZOU</item>
      <item>Jurica Njegovec, OIB 88512714778, Braće Radića 49, 43500 Sokolovac zastupanog po punomoćniku TIHOMIR VOLIĆ I NATAŠA RUŽIČKA ZOU</item>
      <item>Erni Dobri, OIB 42678011572, Kreštelovac 66, 43500 Kreštelovac zastupanog po punomoćniku TIHOMIR VOLIĆ I NATAŠA RUŽIČKA ZOU</item>
    </derivirana_varijabla>
  </DomainObject.Predmet.StrankaListFormatedWithAdressOIB>
  <DomainObject.Predmet.StrankaListNazivFormated>
    <izvorni_sadrzaj>
      <item>Vencl Sakač</item>
      <item>MARKO RAVLIJA</item>
      <item>Jurica Njegovec</item>
      <item>Erni Dobri</item>
    </izvorni_sadrzaj>
    <derivirana_varijabla naziv="DomainObject.Predmet.StrankaListNazivFormated_1">
      <item>Vencl Sakač</item>
      <item>MARKO RAVLIJA</item>
      <item>Jurica Njegovec</item>
      <item>Erni Dobri</item>
    </derivirana_varijabla>
  </DomainObject.Predmet.StrankaListNazivFormated>
  <DomainObject.Predmet.StrankaListNazivFormatedOIB>
    <izvorni_sadrzaj>
      <item>Vencl Sakač, OIB 48336787222</item>
      <item>MARKO RAVLIJA</item>
      <item>Jurica Njegovec, OIB 88512714778</item>
      <item>Erni Dobri, OIB 42678011572</item>
    </izvorni_sadrzaj>
    <derivirana_varijabla naziv="DomainObject.Predmet.StrankaListNazivFormatedOIB_1">
      <item>Vencl Sakač, OIB 48336787222</item>
      <item>MARKO RAVLIJA</item>
      <item>Jurica Njegovec, OIB 88512714778</item>
      <item>Erni Dobri, OIB 42678011572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Anamaria Ivanković</item>
      <item>TIHOMIR VOLIĆ I NATAŠA RUŽIČKA ZOU punomoćnik sudionika u postupku Jurica Njegovec; Vencl Sakač; MARKO RAVLIJA; Erni Dobri</item>
      <item>ZOU Željko Petrišić i Lovro Zovko</item>
    </izvorni_sadrzaj>
    <derivirana_varijabla naziv="DomainObject.Predmet.OstaliListFormated_1">
      <item>Anamaria Ivanković</item>
      <item>TIHOMIR VOLIĆ I NATAŠA RUŽIČKA ZOU punomoćnik sudionika u postupku Jurica Njegovec; Vencl Sakač; MARKO RAVLIJA; Erni Dobri</item>
      <item>ZOU Željko Petrišić i Lovro Zovko</item>
    </derivirana_varijabla>
  </DomainObject.Predmet.OstaliListFormated>
  <DomainObject.Predmet.OstaliListFormatedOIB>
    <izvorni_sadrzaj>
      <item>Anamaria Ivanković, OIB 26902318451</item>
      <item>TIHOMIR VOLIĆ I NATAŠA RUŽIČKA ZOU punomoćnik sudionika u postupku Jurica Njegovec; Vencl Sakač; MARKO RAVLIJA; Erni Dobri</item>
      <item>ZOU Željko Petrišić i Lovro Zovko</item>
    </izvorni_sadrzaj>
    <derivirana_varijabla naziv="DomainObject.Predmet.OstaliListFormatedOIB_1">
      <item>Anamaria Ivanković, OIB 26902318451</item>
      <item>TIHOMIR VOLIĆ I NATAŠA RUŽIČKA ZOU punomoćnik sudionika u postupku Jurica Njegovec; Vencl Sakač; MARKO RAVLIJA; Erni Dobri</item>
      <item>ZOU Željko Petrišić i Lovro Zovko</item>
    </derivirana_varijabla>
  </DomainObject.Predmet.OstaliListFormatedOIB>
  <DomainObject.Predmet.OstaliListFormatedWithAdress>
    <izvorni_sadrzaj>
      <item>Anamaria Ivanković, Britanski Trg 10, 10000 Zagreb</item>
      <item>TIHOMIR VOLIĆ I NATAŠA RUŽIČKA ZOU, VLADIMIRA NAZORA 15a, Garešnica punomoćnik sudionika u postupku Jurica Njegovec; Vencl Sakač; MARKO RAVLIJA; Erni Dobri</item>
      <item>ZOU Željko Petrišić i Lovro Zovko, Klanjčić 8a, 10000 Zagreb</item>
    </izvorni_sadrzaj>
    <derivirana_varijabla naziv="DomainObject.Predmet.OstaliListFormatedWithAdress_1">
      <item>Anamaria Ivanković, Britanski Trg 10, 10000 Zagreb</item>
      <item>TIHOMIR VOLIĆ I NATAŠA RUŽIČKA ZOU, VLADIMIRA NAZORA 15a, Garešnica punomoćnik sudionika u postupku Jurica Njegovec; Vencl Sakač; MARKO RAVLIJA; Erni Dobri</item>
      <item>ZOU Željko Petrišić i Lovro Zovko, Klanjčić 8a, 10000 Zagreb</item>
    </derivirana_varijabla>
  </DomainObject.Predmet.OstaliListFormatedWithAdress>
  <DomainObject.Predmet.OstaliListFormatedWithAdressOIB>
    <izvorni_sadrzaj>
      <item>Anamaria Ivanković, OIB 26902318451, Britanski Trg 10, 10000 Zagreb</item>
      <item>TIHOMIR VOLIĆ I NATAŠA RUŽIČKA ZOU, VLADIMIRA NAZORA 15a, Garešnica punomoćnik sudionika u postupku Jurica Njegovec; Vencl Sakač; MARKO RAVLIJA; Erni Dobri</item>
      <item>ZOU Željko Petrišić i Lovro Zovko, Klanjčić 8a, 10000 Zagreb</item>
    </izvorni_sadrzaj>
    <derivirana_varijabla naziv="DomainObject.Predmet.OstaliListFormatedWithAdressOIB_1">
      <item>Anamaria Ivanković, OIB 26902318451, Britanski Trg 10, 10000 Zagreb</item>
      <item>TIHOMIR VOLIĆ I NATAŠA RUŽIČKA ZOU, VLADIMIRA NAZORA 15a, Garešnica punomoćnik sudionika u postupku Jurica Njegovec; Vencl Sakač; MARKO RAVLIJA; Erni Dobri</item>
      <item>ZOU Željko Petrišić i Lovro Zovko, Klanjčić 8a, 10000 Zagreb</item>
    </derivirana_varijabla>
  </DomainObject.Predmet.OstaliListFormatedWithAdressOIB>
  <DomainObject.Predmet.OstaliListNazivFormated>
    <izvorni_sadrzaj>
      <item>Anamaria Ivanković</item>
      <item>TIHOMIR VOLIĆ I NATAŠA RUŽIČKA ZOU</item>
      <item>ZOU Željko Petrišić i Lovro Zovko</item>
    </izvorni_sadrzaj>
    <derivirana_varijabla naziv="DomainObject.Predmet.OstaliListNazivFormated_1">
      <item>Anamaria Ivanković</item>
      <item>TIHOMIR VOLIĆ I NATAŠA RUŽIČKA ZOU</item>
      <item>ZOU Željko Petrišić i Lovro Zovko</item>
    </derivirana_varijabla>
  </DomainObject.Predmet.OstaliListNazivFormated>
  <DomainObject.Predmet.OstaliListNazivFormatedOIB>
    <izvorni_sadrzaj>
      <item>Anamaria Ivanković, OIB 26902318451</item>
      <item>TIHOMIR VOLIĆ I NATAŠA RUŽIČKA ZOU</item>
      <item>ZOU Željko Petrišić i Lovro Zovko</item>
    </izvorni_sadrzaj>
    <derivirana_varijabla naziv="DomainObject.Predmet.OstaliListNazivFormatedOIB_1">
      <item>Anamaria Ivanković, OIB 26902318451</item>
      <item>TIHOMIR VOLIĆ I NATAŠA RUŽIČKA ZOU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St-874/2012-131</izvorni_sadrzaj>
    <derivirana_varijabla naziv="DomainObject.PoslovniBrojDokumenta_1">St-874/2012-131</derivirana_varijabla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OIB 48336787222, Uljanik 41, 43280 Uljanik i dr.</izvorni_sadrzaj>
    <derivirana_varijabla naziv="DomainObject.Predmet.StrankaIDrugiAdressOIB_1">Vencl Sakač, OIB 48336787222, Uljanik 41, 43280 Uljanik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Vencl Sakač</item>
      <item>MARKO RAVLIJA</item>
      <item>Jurica Njegovec</item>
      <item>Erni Dobri</item>
      <item>Anamaria Ivanković</item>
      <item>TIHOMIR VOLIĆ I NATAŠA RUŽIČKA ZOU</item>
      <item>ZOU Željko Petrišić i Lovro Zovko</item>
    </izvorni_sadrzaj>
    <derivirana_varijabla naziv="DomainObject.Predmet.SudioniciListNaziv_1">
      <item>ZPM TEHNO d.o.o. za graditeljstvo i trgovinu</item>
      <item>Vencl Sakač</item>
      <item>MARKO RAVLIJA</item>
      <item>Jurica Njegovec</item>
      <item>Erni Dobri</item>
      <item>Anamaria Ivanković</item>
      <item>TIHOMIR VOLIĆ I NATAŠA RUŽIČKA ZOU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Vencl Sakač, OIB 48336787222, Uljanik 41,43280 Uljanik</item>
      <item>MARKO RAVLIJA, KREŠTELOVAC 45,</item>
      <item>Jurica Njegovec, OIB 88512714778, Braće Radića 49,43500 Sokolovac</item>
      <item>Erni Dobri, OIB 42678011572, Kreštelovac 66,43500 Kreštelovac</item>
      <item>Anamaria Ivanković, OIB 26902318451, Britanski Trg 10,10000 Zagreb</item>
      <item>TIHOMIR VOLIĆ I NATAŠA RUŽIČKA ZOU, VLADIMIRA NAZORA 15a,Garešnica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Vencl Sakač, OIB 48336787222, Uljanik 41,43280 Uljanik</item>
      <item>MARKO RAVLIJA, KREŠTELOVAC 45,</item>
      <item>Jurica Njegovec, OIB 88512714778, Braće Radića 49,43500 Sokolovac</item>
      <item>Erni Dobri, OIB 42678011572, Kreštelovac 66,43500 Kreštelovac</item>
      <item>Anamaria Ivanković, OIB 26902318451, Britanski Trg 10,10000 Zagreb</item>
      <item>TIHOMIR VOLIĆ I NATAŠA RUŽIČKA ZOU, VLADIMIRA NAZORA 15a,Garešnica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48336787222</item>
      <item>, OIB null</item>
      <item>, OIB 88512714778</item>
      <item>, OIB 42678011572</item>
      <item>, OIB 26902318451</item>
      <item>, OIB null</item>
      <item>, OIB null</item>
    </izvorni_sadrzaj>
    <derivirana_varijabla naziv="DomainObject.Predmet.SudioniciListNazivOIB_1">
      <item>, OIB 15892401304</item>
      <item>, OIB 48336787222</item>
      <item>, OIB null</item>
      <item>, OIB 88512714778</item>
      <item>, OIB 42678011572</item>
      <item>, OIB 26902318451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64521-BE66-4162-93B6-E4C5CE24D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560</properties:Words>
  <properties:Characters>3077</properties:Characters>
  <properties:Lines>65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2016-05-18T09:56:00Z</dcterms:created>
  <dc:creator>radicn</dc:creator>
  <cp:lastModifiedBy>Tatjana Slaviček</cp:lastModifiedBy>
  <cp:lastPrinted>2016-05-18T09:54:00Z</cp:lastPrinted>
  <dcterms:modified xmlns:xsi="http://www.w3.org/2001/XMLSchema-instance" xsi:type="dcterms:W3CDTF">2016-05-19T07:36:00Z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St-874/2012-131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