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670"/>
      </w:tblGrid>
      <w:tr w:rsidTr="002B21EE" w:rsidR="00122E18" w:rsidRPr="00C61EDF">
        <w:trPr>
          <w:trHeight w:val="2231"/>
        </w:trPr>
        <w:tc>
          <w:tcPr>
            <w:tcW w:type="dxa" w:w="3369"/>
            <w:vAlign w:val="center"/>
          </w:tcPr>
          <w:p w:rsidRDefault="00122E18" w:rsidP="00A66C00" w:rsidR="00122E1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122E18" w:rsidP="00A66C00" w:rsidR="00122E18" w:rsidRPr="00F24FD8">
            <w:pPr>
              <w:spacing w:before="100"/>
            </w:pPr>
            <w:r w:rsidRPr="00F24FD8">
              <w:t>REPUBLIKA HRVATSKA</w:t>
            </w:r>
          </w:p>
          <w:p w:rsidRDefault="00122E18" w:rsidP="00A66C00" w:rsidR="00122E18" w:rsidRPr="00F24FD8">
            <w:r w:rsidRPr="00F24FD8">
              <w:t>TRGOVAČKI SUD U SPLITU</w:t>
            </w:r>
          </w:p>
          <w:p w:rsidRDefault="00122E18" w:rsidP="00DA5B9D" w:rsidR="00122E18" w:rsidRPr="00C61EDF">
            <w:r w:rsidRPr="00F24FD8">
              <w:t>Split, Sukoišanska 6</w:t>
            </w:r>
          </w:p>
        </w:tc>
        <w:tc>
          <w:tcPr>
            <w:tcW w:type="dxa" w:w="5670"/>
          </w:tcPr>
          <w:p w:rsidRDefault="00122E18" w:rsidP="00DA5B9D" w:rsidR="00122E18">
            <w:pPr>
              <w:jc w:val="both"/>
            </w:pPr>
          </w:p>
          <w:p w:rsidRDefault="00122E18" w:rsidP="00DA5B9D" w:rsidR="00122E18">
            <w:pPr>
              <w:jc w:val="both"/>
            </w:pPr>
          </w:p>
          <w:p w:rsidRDefault="00122E18" w:rsidP="00DA5B9D" w:rsidR="00122E18">
            <w:pPr>
              <w:jc w:val="both"/>
            </w:pPr>
          </w:p>
          <w:p w:rsidRDefault="00122E18" w:rsidP="00DA5B9D" w:rsidR="00122E18">
            <w:pPr>
              <w:jc w:val="right"/>
            </w:pPr>
          </w:p>
          <w:p w:rsidRDefault="00122E18" w:rsidP="00DA5B9D" w:rsidR="00122E18">
            <w:pPr>
              <w:jc w:val="right"/>
            </w:pPr>
          </w:p>
          <w:p w:rsidRDefault="00122E18" w:rsidP="00DA5B9D" w:rsidR="00122E18">
            <w:pPr>
              <w:jc w:val="right"/>
              <w:rPr>
                <w:noProof/>
              </w:rPr>
            </w:pPr>
          </w:p>
          <w:p w:rsidRDefault="00122E18" w:rsidP="00DA5B9D" w:rsidR="00122E18">
            <w:pPr>
              <w:jc w:val="right"/>
              <w:rPr>
                <w:noProof/>
              </w:rPr>
            </w:pPr>
          </w:p>
          <w:p w:rsidRDefault="00122E18" w:rsidP="006C7237" w:rsidR="00122E18" w:rsidRPr="00E003B6">
            <w:pPr>
              <w:jc w:val="right"/>
              <w:rPr>
                <w:noProof/>
              </w:rPr>
            </w:pPr>
            <w:r w:rsidRPr="00E003B6">
              <w:rPr>
                <w:noProof/>
              </w:rPr>
              <w:t>Poslovni broj: 11.St</w:t>
            </w:r>
            <w:r>
              <w:rPr>
                <w:noProof/>
              </w:rPr>
              <w:t>-</w:t>
            </w:r>
            <w:r w:rsidR="006C7237">
              <w:rPr>
                <w:noProof/>
              </w:rPr>
              <w:t>1877</w:t>
            </w:r>
            <w:r w:rsidR="002B21EE">
              <w:rPr>
                <w:noProof/>
              </w:rPr>
              <w:t>/2016</w:t>
            </w:r>
          </w:p>
        </w:tc>
      </w:tr>
    </w:tbl>
    <w:p w14:textId="71a88cd" w14:paraId="71a88cd" w:rsidRDefault="007A053B" w:rsidP="006A5F54" w:rsidR="001E16FE" w:rsidRPr="00AF6214">
      <w:pPr>
        <w:spacing w:after="260" w:before="260"/>
        <w:jc w:val="center"/>
        <w15:collapsed w:val="false"/>
        <w:rPr>
          <w:spacing w:val="60"/>
        </w:rPr>
      </w:pPr>
      <w:r w:rsidRPr="00AF6214">
        <w:rPr>
          <w:spacing w:val="60"/>
        </w:rPr>
        <w:t>REPUBLIKA HRVATSKA</w:t>
      </w:r>
    </w:p>
    <w:p w:rsidRDefault="007A053B" w:rsidP="006A5F54" w:rsidR="00A1784B" w:rsidRPr="00AF6214">
      <w:pPr>
        <w:spacing w:after="260" w:before="26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122E18" w:rsidRPr="00122E18">
        <w:t xml:space="preserve">povodom prijedloga za otvaranje stečajnog postupka </w:t>
      </w:r>
      <w:r w:rsidR="008405A3" w:rsidRPr="008405A3">
        <w:t xml:space="preserve">nad dužnikom </w:t>
      </w:r>
      <w:r w:rsidR="006C7237" w:rsidRPr="006C7237">
        <w:t>CALLIDITAS d.o.o., OIB: 82411418905, Kaštel Sućurac, Tamunić 9</w:t>
      </w:r>
      <w:r w:rsidR="008405A3" w:rsidRPr="008405A3">
        <w:t xml:space="preserve">, </w:t>
      </w:r>
      <w:r w:rsidR="006C7237">
        <w:t>29</w:t>
      </w:r>
      <w:r w:rsidR="00A21CC9">
        <w:t>.</w:t>
      </w:r>
      <w:r w:rsidR="002B21EE">
        <w:t xml:space="preserve"> kolovoza</w:t>
      </w:r>
      <w:r w:rsidR="008405A3" w:rsidRPr="008405A3">
        <w:t xml:space="preserve"> 2018.</w:t>
      </w:r>
    </w:p>
    <w:p w:rsidRDefault="00D84696" w:rsidP="006A5F54" w:rsidR="00D84696" w:rsidRPr="00AF6214">
      <w:pPr>
        <w:spacing w:after="300" w:before="300"/>
        <w:jc w:val="center"/>
      </w:pPr>
      <w:r w:rsidRPr="00AF6214">
        <w:t xml:space="preserve">r i j e š i o    j e </w:t>
      </w:r>
    </w:p>
    <w:p w:rsidRDefault="00BA0E2E" w:rsidP="00AC67E7" w:rsidR="002828EB" w:rsidRPr="00D270B4">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 xml:space="preserve">a osiguranja tako što se </w:t>
      </w:r>
      <w:r w:rsidR="006C7237" w:rsidRPr="006C7237">
        <w:t>CALLIDITAS d.o.o., OIB: 82411418905, Kaštel Sućurac, Tamunić 9</w:t>
      </w:r>
      <w:r w:rsidR="00B32D61" w:rsidRPr="00D270B4">
        <w:t xml:space="preserve">, </w:t>
      </w:r>
      <w:r w:rsidR="00090C84">
        <w:t xml:space="preserve">postavlja </w:t>
      </w:r>
      <w:r w:rsidR="006C7237">
        <w:t>Dražen Vidman, V. Nazora 77, Ivanec, OIB: 42883746819</w:t>
      </w:r>
      <w:r w:rsidR="002B21EE" w:rsidRPr="006A5F54">
        <w:t>,</w:t>
      </w:r>
      <w:r w:rsidR="003626BF" w:rsidRPr="006A5F54">
        <w:t xml:space="preserve"> </w:t>
      </w:r>
      <w:r w:rsidR="007A053B" w:rsidRPr="006A5F54">
        <w:t>privremen</w:t>
      </w:r>
      <w:r w:rsidR="006C7237">
        <w:t>i</w:t>
      </w:r>
      <w:r w:rsidR="00073D39" w:rsidRPr="006A5F54">
        <w:t>m stečajn</w:t>
      </w:r>
      <w:r w:rsidR="006C7237">
        <w:t>i</w:t>
      </w:r>
      <w:r w:rsidR="003018C4" w:rsidRPr="006A5F54">
        <w:t>m upravitelj</w:t>
      </w:r>
      <w:r w:rsidR="006C7237">
        <w:t>e</w:t>
      </w:r>
      <w:r w:rsidR="001872F9" w:rsidRPr="006A5F54">
        <w:t>m</w:t>
      </w:r>
      <w:r w:rsidR="007A053B" w:rsidRPr="009D3964">
        <w:t>.</w:t>
      </w:r>
      <w:r w:rsidR="00EE1ADB" w:rsidRPr="009D3964">
        <w:t xml:space="preserve"> Na privremen</w:t>
      </w:r>
      <w:r w:rsidR="002B21EE">
        <w:t>og</w:t>
      </w:r>
      <w:r w:rsidR="005F6849" w:rsidRPr="009D3964">
        <w:t xml:space="preserve"> stečajn</w:t>
      </w:r>
      <w:r w:rsidR="001872F9" w:rsidRPr="009D3964">
        <w:t>og</w:t>
      </w:r>
      <w:r w:rsidR="003018C4" w:rsidRPr="009D3964">
        <w:t xml:space="preserve"> upravitelj</w:t>
      </w:r>
      <w:r w:rsidR="001872F9" w:rsidRPr="009D3964">
        <w:t>a</w:t>
      </w:r>
      <w:r w:rsidR="00EE1ADB" w:rsidRPr="009D3964">
        <w:t xml:space="preserve"> se na odgovarajući način primjenjuju odredbe Stečajnog zakona</w:t>
      </w:r>
      <w:r w:rsidR="00EE1ADB" w:rsidRPr="00D270B4">
        <w:t xml:space="preserve"> o stečajnom upravitelju.</w:t>
      </w:r>
    </w:p>
    <w:p w:rsidRDefault="002828EB" w:rsidP="006A5F54" w:rsidR="00B32D61" w:rsidRPr="00D270B4">
      <w:pPr>
        <w:spacing w:before="260"/>
        <w:ind w:firstLine="703"/>
        <w:jc w:val="both"/>
      </w:pPr>
      <w:r w:rsidRPr="00D270B4">
        <w:t xml:space="preserve"> </w:t>
      </w:r>
      <w:r w:rsidR="00BA0E2E" w:rsidRPr="00D270B4">
        <w:t xml:space="preserve">II. </w:t>
      </w:r>
      <w:r w:rsidR="00E36906">
        <w:t>Privremen</w:t>
      </w:r>
      <w:r w:rsidR="001872F9">
        <w:t>i</w:t>
      </w:r>
      <w:r w:rsidR="00E36906">
        <w:t xml:space="preserve"> stečajn</w:t>
      </w:r>
      <w:r w:rsidR="001872F9">
        <w:t xml:space="preserve">i </w:t>
      </w:r>
      <w:r w:rsidR="005F6849" w:rsidRPr="00D270B4">
        <w:t>upravitelj duž</w:t>
      </w:r>
      <w:r w:rsidR="001872F9">
        <w:t>a</w:t>
      </w:r>
      <w:r w:rsidR="005F6849" w:rsidRPr="00D270B4">
        <w:t>n</w:t>
      </w:r>
      <w:r w:rsidR="00CD130B" w:rsidRPr="00D270B4">
        <w:t xml:space="preserve"> je </w:t>
      </w:r>
      <w:r w:rsidR="00B32D61" w:rsidRPr="00D270B4">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w:t>
      </w:r>
      <w:r w:rsidR="001872F9">
        <w:t>a</w:t>
      </w:r>
      <w:r w:rsidR="00073D39">
        <w:t>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A0E2E" w:rsidP="006A5F54" w:rsidR="00944463" w:rsidRPr="00944463">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w:t>
      </w:r>
      <w:r w:rsidR="001872F9">
        <w:rPr>
          <w:rFonts w:cs="Times New Roman" w:hAnsi="Times New Roman" w:ascii="Times New Roman"/>
          <w:sz w:val="24"/>
          <w:szCs w:val="24"/>
        </w:rPr>
        <w:t>i</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1872F9">
        <w:rPr>
          <w:rFonts w:cs="Times New Roman" w:hAnsi="Times New Roman" w:ascii="Times New Roman"/>
          <w:sz w:val="24"/>
          <w:szCs w:val="24"/>
        </w:rPr>
        <w:t>i</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w:t>
      </w:r>
      <w:r w:rsidR="001872F9">
        <w:rPr>
          <w:rFonts w:cs="Times New Roman" w:hAnsi="Times New Roman" w:ascii="Times New Roman"/>
          <w:sz w:val="24"/>
          <w:szCs w:val="24"/>
        </w:rPr>
        <w:t>j</w:t>
      </w:r>
      <w:r w:rsidR="005F6849">
        <w:rPr>
          <w:rFonts w:cs="Times New Roman" w:hAnsi="Times New Roman" w:ascii="Times New Roman"/>
          <w:sz w:val="24"/>
          <w:szCs w:val="24"/>
        </w:rPr>
        <w:t xml:space="preserve">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1872F9">
        <w:rPr>
          <w:rFonts w:cs="Times New Roman" w:hAnsi="Times New Roman" w:ascii="Times New Roman"/>
          <w:sz w:val="24"/>
          <w:szCs w:val="24"/>
        </w:rPr>
        <w:t>m</w:t>
      </w:r>
      <w:r w:rsidR="003018C4">
        <w:rPr>
          <w:rFonts w:cs="Times New Roman" w:hAnsi="Times New Roman" w:ascii="Times New Roman"/>
          <w:sz w:val="24"/>
          <w:szCs w:val="24"/>
        </w:rPr>
        <w:t xml:space="preserve"> </w:t>
      </w:r>
      <w:r w:rsidR="00944463" w:rsidRPr="00944463">
        <w:rPr>
          <w:rFonts w:cs="Times New Roman" w:hAnsi="Times New Roman" w:ascii="Times New Roman"/>
          <w:sz w:val="24"/>
          <w:szCs w:val="24"/>
        </w:rPr>
        <w:t>stečajno</w:t>
      </w:r>
      <w:r w:rsidR="001872F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3018C4">
        <w:rPr>
          <w:rFonts w:cs="Times New Roman" w:hAnsi="Times New Roman" w:ascii="Times New Roman"/>
          <w:sz w:val="24"/>
          <w:szCs w:val="24"/>
        </w:rPr>
        <w:t>upravitelj</w:t>
      </w:r>
      <w:r w:rsidR="001872F9">
        <w:rPr>
          <w:rFonts w:cs="Times New Roman" w:hAnsi="Times New Roman" w:ascii="Times New Roman"/>
          <w:sz w:val="24"/>
          <w:szCs w:val="24"/>
        </w:rPr>
        <w:t>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A0E2E" w:rsidP="006A5F54" w:rsidR="007075CE">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AC67E7" w:rsidR="00BF565C">
      <w:pPr>
        <w:spacing w:after="140" w:before="240"/>
        <w:jc w:val="center"/>
      </w:pPr>
      <w:r w:rsidRPr="00944463">
        <w:t>Obrazloženje</w:t>
      </w:r>
    </w:p>
    <w:p w:rsidRDefault="006C7237" w:rsidP="006C7237" w:rsidR="006C7237" w:rsidRPr="003351A0">
      <w:pPr>
        <w:spacing w:before="200"/>
        <w:ind w:firstLine="709"/>
        <w:jc w:val="both"/>
        <w:rPr>
          <w:rFonts w:cstheme="minorBidi" w:eastAsiaTheme="minorHAnsi"/>
          <w:lang w:eastAsia="en-US"/>
        </w:rPr>
      </w:pPr>
      <w:r w:rsidRPr="003351A0">
        <w:rPr>
          <w:rFonts w:cstheme="minorBidi" w:eastAsiaTheme="minorHAnsi"/>
          <w:lang w:eastAsia="en-US"/>
        </w:rPr>
        <w:t>Financijska agencija, Regionalni centar Split, Podružnica Split, podnijela je</w:t>
      </w:r>
      <w:r>
        <w:rPr>
          <w:rFonts w:cstheme="minorBidi" w:eastAsiaTheme="minorHAnsi"/>
          <w:lang w:eastAsia="en-US"/>
        </w:rPr>
        <w:t xml:space="preserve"> ovom sudu 30. listopada 2015. </w:t>
      </w:r>
      <w:r w:rsidRPr="003351A0">
        <w:rPr>
          <w:rFonts w:cstheme="minorBidi" w:eastAsiaTheme="minorHAnsi"/>
          <w:lang w:eastAsia="en-US"/>
        </w:rPr>
        <w:t>zahtjev za provedbu skraćenog stečajnog postupka nad dužnikom CALLIDITAS d.o.o., OIB: 82411418905, Kaštel Sućurac, Tamunić 9.</w:t>
      </w:r>
    </w:p>
    <w:p w:rsidRDefault="006C7237" w:rsidP="006C7237" w:rsidR="006C7237" w:rsidRPr="003351A0">
      <w:pPr>
        <w:spacing w:before="200"/>
        <w:ind w:firstLine="709"/>
        <w:jc w:val="both"/>
        <w:rPr>
          <w:rFonts w:cstheme="minorBidi" w:eastAsiaTheme="minorHAnsi"/>
          <w:lang w:eastAsia="en-US"/>
        </w:rPr>
      </w:pPr>
      <w:r w:rsidRPr="003351A0">
        <w:rPr>
          <w:rFonts w:cstheme="minorBidi" w:eastAsiaTheme="minorHAnsi"/>
          <w:lang w:eastAsia="en-US"/>
        </w:rPr>
        <w:t xml:space="preserve">U prijedlogu se navodi da dužnik na dan 1. rujna 2015. u Očevidniku redoslijeda osnova za plaćanje ima evidentirane neizvršene osnove za plaćanja u neprekinutom razdoblju </w:t>
      </w:r>
      <w:r w:rsidRPr="003351A0">
        <w:rPr>
          <w:rFonts w:cstheme="minorBidi" w:eastAsiaTheme="minorHAnsi"/>
          <w:lang w:eastAsia="en-US"/>
        </w:rPr>
        <w:lastRenderedPageBreak/>
        <w:t>od 1311 dana, u ukupnom iznosu od 146.285,34 kn, kao i da prema podacima koji su dostavljeni od Hrvatskog zavoda za mirovinsko osiguranje, dužnik nema zaposlenih.</w:t>
      </w:r>
    </w:p>
    <w:p w:rsidRDefault="006C7237" w:rsidP="006C7237" w:rsidR="006C7237" w:rsidRPr="003351A0">
      <w:pPr>
        <w:spacing w:before="200"/>
        <w:ind w:firstLine="709"/>
        <w:jc w:val="both"/>
        <w:rPr>
          <w:rFonts w:cstheme="minorBidi" w:eastAsiaTheme="minorHAnsi"/>
          <w:lang w:eastAsia="en-US"/>
        </w:rPr>
      </w:pPr>
      <w:r w:rsidRPr="003351A0">
        <w:rPr>
          <w:rFonts w:cstheme="minorBidi" w:eastAsiaTheme="minorHAnsi"/>
          <w:lang w:eastAsia="en-US"/>
        </w:rPr>
        <w:t xml:space="preserve">Utvrdivši da su u smislu odredbe čl. 428. </w:t>
      </w:r>
      <w:r>
        <w:rPr>
          <w:rFonts w:cstheme="minorBidi" w:eastAsiaTheme="minorHAnsi"/>
          <w:lang w:eastAsia="en-US"/>
        </w:rPr>
        <w:t>Stečajnog zakona</w:t>
      </w:r>
      <w:r w:rsidRPr="003351A0">
        <w:rPr>
          <w:rFonts w:cstheme="minorBidi" w:eastAsiaTheme="minorHAnsi"/>
          <w:lang w:eastAsia="en-US"/>
        </w:rPr>
        <w:t xml:space="preserve"> ispunjene pretpostavke za provedbu skraćenog stečajnog postupka, ovaj sud je 29. siječnja 2016. na mrežnoj stranici e-Oglasna ploča sudova objavio oglas poslovni broj 11.St-1012/2015 u smislu odredbe čl. 430. </w:t>
      </w:r>
      <w:r>
        <w:rPr>
          <w:rFonts w:cstheme="minorBidi" w:eastAsiaTheme="minorHAnsi"/>
          <w:lang w:eastAsia="en-US"/>
        </w:rPr>
        <w:t>Stečajnog zakona.</w:t>
      </w:r>
    </w:p>
    <w:p w:rsidRDefault="006C7237" w:rsidP="006C7237" w:rsidR="006C7237" w:rsidRPr="003351A0">
      <w:pPr>
        <w:spacing w:before="200"/>
        <w:ind w:firstLine="709"/>
        <w:jc w:val="both"/>
        <w:rPr>
          <w:rFonts w:cstheme="minorBidi" w:eastAsiaTheme="minorHAnsi"/>
          <w:lang w:eastAsia="en-US"/>
        </w:rPr>
      </w:pPr>
      <w:r w:rsidRPr="003351A0">
        <w:rPr>
          <w:rFonts w:cstheme="minorBidi" w:eastAsiaTheme="minorHAnsi"/>
          <w:lang w:eastAsia="en-US"/>
        </w:rPr>
        <w:t xml:space="preserve">Postupajući po predmetnom oglasu zakonski zastupnik dužnika dostavio je 17. </w:t>
      </w:r>
      <w:r>
        <w:rPr>
          <w:rFonts w:cstheme="minorBidi" w:eastAsiaTheme="minorHAnsi"/>
          <w:lang w:eastAsia="en-US"/>
        </w:rPr>
        <w:t>veljače</w:t>
      </w:r>
      <w:r w:rsidRPr="003351A0">
        <w:rPr>
          <w:rFonts w:cstheme="minorBidi" w:eastAsiaTheme="minorHAnsi"/>
          <w:lang w:eastAsia="en-US"/>
        </w:rPr>
        <w:t xml:space="preserve"> 2016. godine prokazni popis imovine iz kojeg proizlazi kako dužnik ima imovinu iz </w:t>
      </w:r>
      <w:r w:rsidRPr="006C7237">
        <w:rPr>
          <w:rFonts w:cstheme="minorBidi" w:eastAsiaTheme="minorHAnsi"/>
          <w:lang w:eastAsia="en-US"/>
        </w:rPr>
        <w:t>koje</w:t>
      </w:r>
      <w:r w:rsidRPr="003351A0">
        <w:rPr>
          <w:rFonts w:cstheme="minorBidi" w:eastAsiaTheme="minorHAnsi"/>
          <w:lang w:eastAsia="en-US"/>
        </w:rPr>
        <w:t xml:space="preserve"> bi se mogli namiriti troškovi stečajnog postupka, nakon čega je ovaj sud, temeljem odredbe čl. 433. i 435. st. 2. SZ-a rješenjem poslovni broj 11.St-1012/2015 od 21. rujna 2016. godine obustavio skraćeni stečajni postupak nad dužnikom.</w:t>
      </w:r>
    </w:p>
    <w:p w:rsidRDefault="006C7237" w:rsidP="006C7237" w:rsidR="006C7237" w:rsidRPr="003351A0">
      <w:pPr>
        <w:spacing w:before="200"/>
        <w:ind w:firstLine="709"/>
        <w:jc w:val="both"/>
        <w:rPr>
          <w:rFonts w:cstheme="minorBidi" w:eastAsiaTheme="minorHAnsi"/>
          <w:lang w:eastAsia="en-US"/>
        </w:rPr>
      </w:pPr>
      <w:r w:rsidRPr="003351A0">
        <w:rPr>
          <w:rFonts w:cstheme="minorBidi" w:eastAsiaTheme="minorHAnsi"/>
          <w:lang w:eastAsia="en-US"/>
        </w:rPr>
        <w:t>Po pravomoćnosti predmetnog rješenja stečajna pisarnica ovog suda zavela je predmet pod poslovni broj St-1877/2016.</w:t>
      </w:r>
    </w:p>
    <w:p w:rsidRDefault="006C7237" w:rsidP="006C7237" w:rsidR="006C7237">
      <w:pPr>
        <w:spacing w:before="200"/>
        <w:ind w:firstLine="709"/>
        <w:jc w:val="both"/>
        <w:rPr>
          <w:rFonts w:cstheme="minorBidi" w:eastAsiaTheme="minorHAnsi"/>
          <w:lang w:eastAsia="en-US"/>
        </w:rPr>
      </w:pPr>
      <w:r w:rsidRPr="003351A0">
        <w:rPr>
          <w:rFonts w:cstheme="minorBidi" w:eastAsiaTheme="minorHAnsi"/>
          <w:lang w:eastAsia="en-US"/>
        </w:rPr>
        <w:t>Rješenjem ovog suda 11.St-1877/2016 od 25. travnja 2017. pokrenut je prethodni postupak radi utvrđivanja pretpostavki za otvaranje stečajnog postupka nad dužnikom Calliditas d.o.o. Kaštel Sućurac (list 37-39 spisa) i određeno je ročište radi očitovanja o prijedlogu za otvaranje stečajnog postupka.</w:t>
      </w:r>
    </w:p>
    <w:p w:rsidRDefault="006C7237" w:rsidP="006C7237" w:rsidR="006C7237">
      <w:pPr>
        <w:spacing w:before="200"/>
        <w:ind w:firstLine="709"/>
        <w:jc w:val="both"/>
      </w:pPr>
      <w:r>
        <w:t>Na predmetno ročište, održano kod ovog suda 29. svibnja 2017., pristupio je zastupnik po zakonu dužnika Goran Punda koji je naveo da je suglasan sa prijedlogom za otvaranje stečajnog postupka i da priznaje postojanje stečajnog razloga nesposobnosti za plaćanje na strani dužnika. Društvo Calliditas da je osnovano 2006. ili 2007., a bavilo se ugostiteljstvom. Društvo da je on osnovao zajedno sa partnerom koji je naknadno izašao iz posla. Do blokade da je došlo oprije otprilike četiri godine iz jednostavnog razloga što poslovanje nije bilo rentabilno te iz razloga previsoke najamnine. Društvo da osim vozila navedenog u prokaznom popisu imovine nema nikakve druge imovine – nekretnina, pokretnina, imovinskih prava na tuđim stvarima, novčanih ili nenovčanih tražbina prema trećima. Što se tiče vozila, ono da je neispravno i prešlo je preko 200.000 km. Po njegovoj procjeni, to vozilo da bi se moglo unovčiti za iznos od oko 3.000,00 EUR-a. Dug društva da se odnosi na potraživanje Porezne uprave sa naslova poreza, prireza i doprinosa te kamata na te iznose. Društvo da ne vodi nikakav sudski ili upravni postupak.</w:t>
      </w:r>
    </w:p>
    <w:p w:rsidRDefault="006C7237" w:rsidP="006C7237" w:rsidR="006C7237" w:rsidRPr="00125D9A">
      <w:pPr>
        <w:spacing w:before="200"/>
        <w:ind w:firstLine="709"/>
        <w:jc w:val="both"/>
      </w:pPr>
      <w:r w:rsidRPr="00125D9A">
        <w:rPr>
          <w:szCs w:val="20"/>
        </w:rPr>
        <w:t xml:space="preserve">Iz  potvrde Općinskog suda u Splitu </w:t>
      </w:r>
      <w:r>
        <w:rPr>
          <w:szCs w:val="20"/>
        </w:rPr>
        <w:t>- Zemljišnoknjižnog odjela Split</w:t>
      </w:r>
      <w:r w:rsidRPr="00125D9A">
        <w:rPr>
          <w:szCs w:val="20"/>
        </w:rPr>
        <w:t xml:space="preserve"> od </w:t>
      </w:r>
      <w:r>
        <w:rPr>
          <w:szCs w:val="20"/>
        </w:rPr>
        <w:t>22. studenog</w:t>
      </w:r>
      <w:r w:rsidRPr="00125D9A">
        <w:rPr>
          <w:szCs w:val="20"/>
        </w:rPr>
        <w:t xml:space="preserve"> 2016. (list </w:t>
      </w:r>
      <w:r>
        <w:rPr>
          <w:szCs w:val="20"/>
        </w:rPr>
        <w:t>27</w:t>
      </w:r>
      <w:r w:rsidRPr="00125D9A">
        <w:rPr>
          <w:szCs w:val="20"/>
        </w:rPr>
        <w:t xml:space="preserve"> spisa)</w:t>
      </w:r>
      <w:r>
        <w:rPr>
          <w:szCs w:val="20"/>
        </w:rPr>
        <w:t xml:space="preserve"> i potvrde Općinskog suda u Splitu – Zemljišnoknjižnog odjela Kaštel Lukšić od 21. studenog 2016. (list 28 spisa)</w:t>
      </w:r>
      <w:r w:rsidRPr="00125D9A">
        <w:rPr>
          <w:szCs w:val="20"/>
        </w:rPr>
        <w:t xml:space="preserve"> proizlazi da dužnik nije upisan kao vlasnik nekre</w:t>
      </w:r>
      <w:r>
        <w:rPr>
          <w:szCs w:val="20"/>
        </w:rPr>
        <w:t>tnina na području nadležnosti tih zemljišnoknjižnih</w:t>
      </w:r>
      <w:r w:rsidRPr="00125D9A">
        <w:rPr>
          <w:szCs w:val="20"/>
        </w:rPr>
        <w:t xml:space="preserve"> odjela, </w:t>
      </w:r>
      <w:r>
        <w:rPr>
          <w:szCs w:val="20"/>
        </w:rPr>
        <w:t xml:space="preserve">a </w:t>
      </w:r>
      <w:r w:rsidRPr="00125D9A">
        <w:rPr>
          <w:szCs w:val="20"/>
        </w:rPr>
        <w:t xml:space="preserve">iz uvjerenja MUP-a od </w:t>
      </w:r>
      <w:r>
        <w:rPr>
          <w:szCs w:val="20"/>
        </w:rPr>
        <w:t>22. studenog</w:t>
      </w:r>
      <w:r w:rsidRPr="00125D9A">
        <w:rPr>
          <w:szCs w:val="20"/>
        </w:rPr>
        <w:t xml:space="preserve"> 2016. (list </w:t>
      </w:r>
      <w:r>
        <w:rPr>
          <w:szCs w:val="20"/>
        </w:rPr>
        <w:t>30</w:t>
      </w:r>
      <w:r w:rsidRPr="00125D9A">
        <w:rPr>
          <w:szCs w:val="20"/>
        </w:rPr>
        <w:t xml:space="preserve"> spisa) proizlazi da </w:t>
      </w:r>
      <w:r>
        <w:rPr>
          <w:szCs w:val="20"/>
        </w:rPr>
        <w:t xml:space="preserve">je </w:t>
      </w:r>
      <w:r w:rsidRPr="00125D9A">
        <w:rPr>
          <w:szCs w:val="20"/>
        </w:rPr>
        <w:t xml:space="preserve">dužnik prema službenoj evidenciji registracije cestovnih vozila evidentiran kao vlasnik </w:t>
      </w:r>
      <w:r>
        <w:rPr>
          <w:szCs w:val="20"/>
        </w:rPr>
        <w:t>jednog vozila</w:t>
      </w:r>
      <w:r w:rsidRPr="00125D9A">
        <w:rPr>
          <w:szCs w:val="20"/>
        </w:rPr>
        <w:t xml:space="preserve"> </w:t>
      </w:r>
      <w:r>
        <w:rPr>
          <w:szCs w:val="20"/>
        </w:rPr>
        <w:t>M1, marke BMW serija 1 118D, god. proizvodnje: 2007., koje vozilo je odjavljeno 23. rujna 2016.</w:t>
      </w:r>
    </w:p>
    <w:p w:rsidRDefault="00C24990" w:rsidP="006A5F54" w:rsidR="00791D5A" w:rsidRPr="00791D5A">
      <w:pPr>
        <w:spacing w:before="240"/>
        <w:ind w:firstLine="703"/>
        <w:jc w:val="both"/>
        <w:rPr>
          <w:color w:val="000000"/>
        </w:rPr>
      </w:pPr>
      <w:r>
        <w:rPr>
          <w:color w:val="000000"/>
        </w:rPr>
        <w:t>Prema odredbi čl. 132</w:t>
      </w:r>
      <w:r w:rsidR="00791D5A" w:rsidRPr="00791D5A">
        <w:rPr>
          <w:color w:val="000000"/>
        </w:rPr>
        <w:t>. st. 1</w:t>
      </w:r>
      <w:r w:rsidR="002B21EE">
        <w:rPr>
          <w:color w:val="000000"/>
        </w:rPr>
        <w:t xml:space="preserve">. </w:t>
      </w:r>
      <w:r w:rsidR="002B21EE" w:rsidRPr="002B21EE">
        <w:rPr>
          <w:color w:val="000000"/>
        </w:rPr>
        <w:t>Stečajnog zakona („Narodne novine“ 71/15 i 104/17; dalje SZ)</w:t>
      </w:r>
      <w:r w:rsidR="00791D5A" w:rsidRPr="00791D5A">
        <w:rPr>
          <w:color w:val="000000"/>
        </w:rPr>
        <w:t xml:space="preserve"> ako </w:t>
      </w:r>
      <w:r>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Pr>
          <w:color w:val="000000"/>
        </w:rPr>
        <w:t>donijet će</w:t>
      </w:r>
      <w:r w:rsidR="00791D5A" w:rsidRPr="00791D5A">
        <w:rPr>
          <w:color w:val="000000"/>
        </w:rPr>
        <w:t xml:space="preserve"> odluku o otvaranju i zaključenju stečajnog postupka. </w:t>
      </w:r>
    </w:p>
    <w:p w:rsidRDefault="00791D5A" w:rsidP="006A5F54" w:rsidR="00791D5A">
      <w:pPr>
        <w:spacing w:before="240"/>
        <w:ind w:firstLine="703"/>
        <w:jc w:val="both"/>
        <w:rPr>
          <w:color w:val="000000"/>
        </w:rPr>
      </w:pPr>
      <w:r w:rsidRPr="00791D5A">
        <w:rPr>
          <w:color w:val="000000"/>
        </w:rPr>
        <w:t xml:space="preserve">S obzirom na to da u ovoj fazi stečajnog postupka nije </w:t>
      </w:r>
      <w:r w:rsidR="00E27C7D">
        <w:rPr>
          <w:color w:val="000000"/>
        </w:rPr>
        <w:t>nedvojbeno</w:t>
      </w:r>
      <w:r w:rsidRPr="00791D5A">
        <w:rPr>
          <w:color w:val="000000"/>
        </w:rPr>
        <w:t xml:space="preserve"> </w:t>
      </w:r>
      <w:r w:rsidR="00E27C7D">
        <w:rPr>
          <w:color w:val="000000"/>
        </w:rPr>
        <w:t>utvrđena</w:t>
      </w:r>
      <w:r w:rsidRPr="00791D5A">
        <w:rPr>
          <w:color w:val="000000"/>
        </w:rPr>
        <w:t xml:space="preserve"> mogućnost da se imovinom dužnika pokriju troškovi stečajnog postupka, sud je na temelju odredbe čl. </w:t>
      </w:r>
      <w:r w:rsidR="00C24990">
        <w:rPr>
          <w:color w:val="000000"/>
        </w:rPr>
        <w:t>119</w:t>
      </w:r>
      <w:r w:rsidRPr="00791D5A">
        <w:rPr>
          <w:color w:val="000000"/>
        </w:rPr>
        <w:t>. SZ-a imenovao privremenog stečajnog upravitelja, čiji su zadaci određeni točkom II. ovog rješenja.</w:t>
      </w:r>
    </w:p>
    <w:p w:rsidRDefault="00C24990" w:rsidP="006A5F54" w:rsidR="00100A09">
      <w:pPr>
        <w:pStyle w:val="Bezproreda"/>
        <w:spacing w:before="24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 118.</w:t>
      </w:r>
      <w:r>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6A5F54" w:rsidR="00100A09">
      <w:pPr>
        <w:pStyle w:val="Bezproreda"/>
        <w:spacing w:before="240"/>
        <w:ind w:firstLine="708"/>
        <w:jc w:val="both"/>
        <w:rPr>
          <w:rFonts w:cs="Times New Roman" w:hAnsi="Times New Roman" w:ascii="Times New Roman"/>
          <w:sz w:val="24"/>
          <w:szCs w:val="24"/>
        </w:rPr>
      </w:pPr>
      <w:r>
        <w:rPr>
          <w:rFonts w:cs="Times New Roman" w:hAnsi="Times New Roman" w:ascii="Times New Roman"/>
          <w:sz w:val="24"/>
          <w:szCs w:val="24"/>
        </w:rPr>
        <w:t>Odredbom čl. 119</w:t>
      </w:r>
      <w:r w:rsidR="00100A09">
        <w:rPr>
          <w:rFonts w:cs="Times New Roman" w:hAnsi="Times New Roman" w:ascii="Times New Roman"/>
          <w:sz w:val="24"/>
          <w:szCs w:val="24"/>
        </w:rPr>
        <w:t xml:space="preserve">. st.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6A5F54" w:rsidR="005C0FD5">
      <w:pPr>
        <w:pStyle w:val="Bezproreda"/>
        <w:spacing w:before="24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C24990">
        <w:rPr>
          <w:rFonts w:cs="Times New Roman" w:hAnsi="Times New Roman" w:ascii="Times New Roman"/>
          <w:sz w:val="24"/>
          <w:szCs w:val="24"/>
        </w:rPr>
        <w:t>e stečaja nad dužnikom po čl.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6A5F54" w:rsidR="005F6849">
      <w:pPr>
        <w:pStyle w:val="Bezproreda"/>
        <w:spacing w:before="240"/>
        <w:ind w:firstLine="708"/>
        <w:jc w:val="both"/>
        <w:rPr>
          <w:rFonts w:cs="Times New Roman" w:hAnsi="Times New Roman" w:ascii="Times New Roman"/>
          <w:sz w:val="24"/>
          <w:szCs w:val="24"/>
        </w:rPr>
      </w:pPr>
      <w:r w:rsidRPr="005F6849">
        <w:rPr>
          <w:rFonts w:cs="Times New Roman" w:hAnsi="Times New Roman" w:ascii="Times New Roman"/>
          <w:sz w:val="24"/>
          <w:szCs w:val="24"/>
        </w:rPr>
        <w:t>Privremen</w:t>
      </w:r>
      <w:r w:rsidR="006C7237">
        <w:rPr>
          <w:rFonts w:cs="Times New Roman" w:hAnsi="Times New Roman" w:ascii="Times New Roman"/>
          <w:sz w:val="24"/>
          <w:szCs w:val="24"/>
        </w:rPr>
        <w:t>i</w:t>
      </w:r>
      <w:r w:rsidR="006A5F54">
        <w:rPr>
          <w:rFonts w:cs="Times New Roman" w:hAnsi="Times New Roman" w:ascii="Times New Roman"/>
          <w:sz w:val="24"/>
          <w:szCs w:val="24"/>
        </w:rPr>
        <w:t xml:space="preserve"> stečajn</w:t>
      </w:r>
      <w:r w:rsidR="006C7237">
        <w:rPr>
          <w:rFonts w:cs="Times New Roman" w:hAnsi="Times New Roman" w:ascii="Times New Roman"/>
          <w:sz w:val="24"/>
          <w:szCs w:val="24"/>
        </w:rPr>
        <w:t>i</w:t>
      </w:r>
      <w:r w:rsidR="00E36906">
        <w:rPr>
          <w:rFonts w:cs="Times New Roman" w:hAnsi="Times New Roman" w:ascii="Times New Roman"/>
          <w:sz w:val="24"/>
          <w:szCs w:val="24"/>
        </w:rPr>
        <w:t xml:space="preserve"> </w:t>
      </w:r>
      <w:r w:rsidR="001872F9" w:rsidRPr="00DB27DC">
        <w:rPr>
          <w:rFonts w:cs="Times New Roman" w:hAnsi="Times New Roman" w:ascii="Times New Roman"/>
          <w:sz w:val="24"/>
          <w:szCs w:val="24"/>
        </w:rPr>
        <w:t>upravitelj</w:t>
      </w:r>
      <w:r w:rsidR="006A5F54">
        <w:rPr>
          <w:rFonts w:cs="Times New Roman" w:hAnsi="Times New Roman" w:ascii="Times New Roman"/>
          <w:sz w:val="24"/>
          <w:szCs w:val="24"/>
        </w:rPr>
        <w:t xml:space="preserve"> </w:t>
      </w:r>
      <w:r w:rsidR="006C7237">
        <w:rPr>
          <w:rFonts w:cs="Times New Roman" w:hAnsi="Times New Roman" w:ascii="Times New Roman"/>
          <w:sz w:val="24"/>
          <w:szCs w:val="24"/>
        </w:rPr>
        <w:t>Dražen Vidman</w:t>
      </w:r>
      <w:r w:rsidR="001872F9" w:rsidRPr="00DB27DC">
        <w:rPr>
          <w:rFonts w:cs="Times New Roman" w:hAnsi="Times New Roman" w:ascii="Times New Roman"/>
          <w:sz w:val="24"/>
          <w:szCs w:val="24"/>
        </w:rPr>
        <w:t xml:space="preserve"> </w:t>
      </w:r>
      <w:r w:rsidR="00E94F37" w:rsidRPr="00DB27DC">
        <w:rPr>
          <w:rFonts w:cs="Times New Roman" w:hAnsi="Times New Roman" w:ascii="Times New Roman"/>
          <w:sz w:val="24"/>
          <w:szCs w:val="24"/>
        </w:rPr>
        <w:t>imenovan</w:t>
      </w:r>
      <w:r w:rsidR="006A5F54">
        <w:rPr>
          <w:rFonts w:cs="Times New Roman" w:hAnsi="Times New Roman" w:ascii="Times New Roman"/>
          <w:sz w:val="24"/>
          <w:szCs w:val="24"/>
        </w:rPr>
        <w:t>a</w:t>
      </w:r>
      <w:r w:rsidRPr="005F6849">
        <w:rPr>
          <w:rFonts w:cs="Times New Roman" w:hAnsi="Times New Roman" w:ascii="Times New Roman"/>
          <w:sz w:val="24"/>
          <w:szCs w:val="24"/>
        </w:rPr>
        <w:t xml:space="preserve"> je metodom slučajnog odabira sa liste A stečajnih upravitelja za područje Trgovačkog suda u Splitu u smislu odredbe čl. 119. st. 6. i čl. 85. SZ-</w:t>
      </w:r>
      <w:r>
        <w:rPr>
          <w:rFonts w:cs="Times New Roman" w:hAnsi="Times New Roman" w:ascii="Times New Roman"/>
          <w:sz w:val="24"/>
          <w:szCs w:val="24"/>
        </w:rPr>
        <w:t>a.</w:t>
      </w:r>
    </w:p>
    <w:p w:rsidRDefault="00874E96" w:rsidP="006A5F54" w:rsidR="00B32D61">
      <w:pPr>
        <w:pStyle w:val="Bezproreda"/>
        <w:spacing w:before="24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624775" w:rsidP="002B21EE" w:rsidR="00274174">
      <w:pPr>
        <w:spacing w:before="220"/>
        <w:jc w:val="center"/>
      </w:pPr>
      <w:r w:rsidRPr="00D25C4A">
        <w:t>U Spli</w:t>
      </w:r>
      <w:r w:rsidR="00122E18">
        <w:t xml:space="preserve">tu </w:t>
      </w:r>
      <w:r w:rsidR="002B21EE">
        <w:t>2</w:t>
      </w:r>
      <w:r w:rsidR="006C7237">
        <w:t>9</w:t>
      </w:r>
      <w:r w:rsidR="002B21EE">
        <w:t>. kolovoza</w:t>
      </w:r>
      <w:r w:rsidR="00122E18">
        <w:t xml:space="preserve"> 2018.</w:t>
      </w:r>
    </w:p>
    <w:p w:rsidRDefault="00122E18" w:rsidP="002B21EE" w:rsidR="0033288D">
      <w:pPr>
        <w:spacing w:before="220"/>
        <w:ind w:left="6372"/>
        <w:jc w:val="center"/>
      </w:pPr>
      <w:r>
        <w:t>Sutkinja</w:t>
      </w:r>
    </w:p>
    <w:p w:rsidRDefault="00122E18" w:rsidP="00E36906" w:rsidR="0033288D">
      <w:pPr>
        <w:pStyle w:val="Tijeloteksta"/>
        <w:ind w:left="6372"/>
        <w:jc w:val="center"/>
      </w:pPr>
      <w:r>
        <w:t>Ana Golub Gruić</w:t>
      </w:r>
    </w:p>
    <w:p w:rsidRDefault="00122E18" w:rsidP="006C7237" w:rsidR="0033288D">
      <w:pPr>
        <w:spacing w:before="240"/>
        <w:jc w:val="both"/>
        <w:rPr>
          <w:lang w:eastAsia="en-US"/>
        </w:rPr>
      </w:pPr>
      <w:r>
        <w:rPr>
          <w:lang w:eastAsia="en-US"/>
        </w:rPr>
        <w:t>Uputa o pravnom lijeku</w:t>
      </w:r>
      <w:r w:rsidR="0033288D">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122E18" w:rsidP="006C7237" w:rsidR="0033288D">
      <w:pPr>
        <w:spacing w:before="240"/>
        <w:jc w:val="both"/>
      </w:pPr>
      <w:r>
        <w:t>Dna</w:t>
      </w:r>
      <w:r w:rsidR="0033288D">
        <w:t xml:space="preserve">: </w:t>
      </w:r>
    </w:p>
    <w:p w:rsidRDefault="001F5C0E" w:rsidP="002B21EE" w:rsidR="002B21EE">
      <w:pPr>
        <w:pStyle w:val="Odlomakpopisa"/>
        <w:numPr>
          <w:ilvl w:val="0"/>
          <w:numId w:val="12"/>
        </w:numPr>
        <w:jc w:val="both"/>
      </w:pPr>
      <w:r>
        <w:t xml:space="preserve">predlagatelj </w:t>
      </w:r>
      <w:r w:rsidR="002B21EE">
        <w:t>- FINA Split</w:t>
      </w:r>
    </w:p>
    <w:p w:rsidRDefault="001F5C0E" w:rsidP="0033288D" w:rsidR="0033288D">
      <w:pPr>
        <w:pStyle w:val="Odlomakpopisa"/>
        <w:numPr>
          <w:ilvl w:val="0"/>
          <w:numId w:val="12"/>
        </w:numPr>
        <w:jc w:val="both"/>
      </w:pPr>
      <w:r>
        <w:t>dužnik</w:t>
      </w:r>
    </w:p>
    <w:p w:rsidRDefault="001F5C0E" w:rsidP="0033288D" w:rsidR="0033288D">
      <w:pPr>
        <w:pStyle w:val="Odlomakpopisa"/>
        <w:numPr>
          <w:ilvl w:val="0"/>
          <w:numId w:val="12"/>
        </w:numPr>
        <w:jc w:val="both"/>
      </w:pPr>
      <w:r>
        <w:t>zastupnik po zakonu</w:t>
      </w:r>
      <w:r w:rsidR="0033288D">
        <w:t xml:space="preserve"> dužnika</w:t>
      </w:r>
    </w:p>
    <w:p w:rsidRDefault="001F5C0E" w:rsidP="0033288D" w:rsidR="0033288D">
      <w:pPr>
        <w:pStyle w:val="Odlomakpopisa"/>
        <w:numPr>
          <w:ilvl w:val="0"/>
          <w:numId w:val="12"/>
        </w:numPr>
        <w:jc w:val="both"/>
      </w:pPr>
      <w:r>
        <w:t xml:space="preserve">privremeni </w:t>
      </w:r>
      <w:r w:rsidR="001872F9">
        <w:t>stečajn</w:t>
      </w:r>
      <w:r>
        <w:t>i</w:t>
      </w:r>
      <w:r w:rsidR="001872F9">
        <w:t xml:space="preserve"> upravitel</w:t>
      </w:r>
      <w:r>
        <w:t>j</w:t>
      </w:r>
    </w:p>
    <w:p w:rsidRDefault="001F5C0E" w:rsidP="00122E18" w:rsidR="0033288D">
      <w:pPr>
        <w:pStyle w:val="Odlomakpopisa"/>
        <w:numPr>
          <w:ilvl w:val="0"/>
          <w:numId w:val="12"/>
        </w:numPr>
        <w:jc w:val="both"/>
      </w:pPr>
      <w:r>
        <w:t>sudski registar</w:t>
      </w:r>
    </w:p>
    <w:p w:rsidRDefault="0033288D" w:rsidP="0033288D" w:rsidR="0033288D">
      <w:pPr>
        <w:pStyle w:val="Odlomakpopisa"/>
        <w:numPr>
          <w:ilvl w:val="0"/>
          <w:numId w:val="12"/>
        </w:numPr>
        <w:jc w:val="both"/>
      </w:pPr>
      <w:r>
        <w:t xml:space="preserve">mrežna stranica e-Oglasna ploča sudova </w:t>
      </w:r>
    </w:p>
    <w:p w:rsidRDefault="0033288D" w:rsidP="0033288D" w:rsidR="0033288D">
      <w:pPr>
        <w:pStyle w:val="Odlomakpopisa"/>
        <w:numPr>
          <w:ilvl w:val="0"/>
          <w:numId w:val="12"/>
        </w:numPr>
        <w:jc w:val="both"/>
      </w:pPr>
      <w:r>
        <w:t>u spis</w:t>
      </w:r>
    </w:p>
    <w:p w:rsidRDefault="00996540" w:rsidP="00944463" w:rsidR="00996540">
      <w:pPr>
        <w:jc w:val="both"/>
      </w:pPr>
    </w:p>
    <w:sectPr w:rsidSect="00644F0A" w:rsidR="00996540">
      <w:headerReference w:type="even" r:id="rId11"/>
      <w:headerReference w:type="defaul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320CDF">
      <w:rPr>
        <w:rStyle w:val="Brojstranice"/>
        <w:noProof/>
      </w:rPr>
      <w:t>3</w:t>
    </w:r>
    <w:r>
      <w:rPr>
        <w:rStyle w:val="Brojstranice"/>
      </w:rPr>
      <w:fldChar w:fldCharType="end"/>
    </w:r>
  </w:p>
  <w:p w:rsidRDefault="00122E18" w:rsidP="00122E18" w:rsidR="00622B52">
    <w:pPr>
      <w:pStyle w:val="Zaglavlje"/>
      <w:jc w:val="right"/>
    </w:pPr>
    <w:r>
      <w:t xml:space="preserve">Poslovni broj: </w:t>
    </w:r>
    <w:r w:rsidR="001B3F30">
      <w:t>11.</w:t>
    </w:r>
    <w:r w:rsidR="00622B52">
      <w:t>St</w:t>
    </w:r>
    <w:r w:rsidR="001872F9">
      <w:t>-</w:t>
    </w:r>
    <w:r w:rsidR="006C7237">
      <w:t>1877</w:t>
    </w:r>
    <w:r w:rsidR="002B21EE">
      <w:t>/2016</w:t>
    </w:r>
  </w:p>
  <w:p w:rsidRDefault="007A053B" w:rsidP="007A053B" w:rsidR="007A053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1372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0128"/>
    <w:rsid w:val="00032A0A"/>
    <w:rsid w:val="0003320E"/>
    <w:rsid w:val="00036386"/>
    <w:rsid w:val="00044534"/>
    <w:rsid w:val="00073D39"/>
    <w:rsid w:val="00090C84"/>
    <w:rsid w:val="000A1804"/>
    <w:rsid w:val="000A6287"/>
    <w:rsid w:val="000C2B16"/>
    <w:rsid w:val="000C6B76"/>
    <w:rsid w:val="000D5751"/>
    <w:rsid w:val="000D6238"/>
    <w:rsid w:val="000D6985"/>
    <w:rsid w:val="000E68B0"/>
    <w:rsid w:val="000F4DBC"/>
    <w:rsid w:val="00100A09"/>
    <w:rsid w:val="0010141B"/>
    <w:rsid w:val="001042C7"/>
    <w:rsid w:val="00104F7D"/>
    <w:rsid w:val="00122E18"/>
    <w:rsid w:val="00134C93"/>
    <w:rsid w:val="00136BB4"/>
    <w:rsid w:val="00142D71"/>
    <w:rsid w:val="001437F0"/>
    <w:rsid w:val="00152E22"/>
    <w:rsid w:val="00164D3C"/>
    <w:rsid w:val="00173FAA"/>
    <w:rsid w:val="00183A95"/>
    <w:rsid w:val="00184DC9"/>
    <w:rsid w:val="001872F9"/>
    <w:rsid w:val="001A0C3F"/>
    <w:rsid w:val="001A4936"/>
    <w:rsid w:val="001B3F30"/>
    <w:rsid w:val="001B69C1"/>
    <w:rsid w:val="001C3899"/>
    <w:rsid w:val="001D0722"/>
    <w:rsid w:val="001D4BCF"/>
    <w:rsid w:val="001D765A"/>
    <w:rsid w:val="001E16FE"/>
    <w:rsid w:val="001E3BD5"/>
    <w:rsid w:val="001F5C0E"/>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21EE"/>
    <w:rsid w:val="002B4F3F"/>
    <w:rsid w:val="002C052E"/>
    <w:rsid w:val="002C0DC8"/>
    <w:rsid w:val="002C2C6D"/>
    <w:rsid w:val="002C5AB8"/>
    <w:rsid w:val="002C7ECE"/>
    <w:rsid w:val="002E2F58"/>
    <w:rsid w:val="002E4478"/>
    <w:rsid w:val="002E67E8"/>
    <w:rsid w:val="002F0942"/>
    <w:rsid w:val="002F2612"/>
    <w:rsid w:val="00300B89"/>
    <w:rsid w:val="003018C4"/>
    <w:rsid w:val="0030195D"/>
    <w:rsid w:val="00310B43"/>
    <w:rsid w:val="00317000"/>
    <w:rsid w:val="00320CDF"/>
    <w:rsid w:val="00322DED"/>
    <w:rsid w:val="00326A90"/>
    <w:rsid w:val="0033288D"/>
    <w:rsid w:val="00334F76"/>
    <w:rsid w:val="003370AF"/>
    <w:rsid w:val="00337473"/>
    <w:rsid w:val="00337E7C"/>
    <w:rsid w:val="0034751D"/>
    <w:rsid w:val="003626BF"/>
    <w:rsid w:val="00376375"/>
    <w:rsid w:val="003948F1"/>
    <w:rsid w:val="003A1AD9"/>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4770D"/>
    <w:rsid w:val="00552EA4"/>
    <w:rsid w:val="005679DF"/>
    <w:rsid w:val="00571EFF"/>
    <w:rsid w:val="00574155"/>
    <w:rsid w:val="00587DEB"/>
    <w:rsid w:val="00591EFC"/>
    <w:rsid w:val="00597E79"/>
    <w:rsid w:val="005A4A13"/>
    <w:rsid w:val="005B02E1"/>
    <w:rsid w:val="005B6B4C"/>
    <w:rsid w:val="005B7DF7"/>
    <w:rsid w:val="005C0FD5"/>
    <w:rsid w:val="005D1238"/>
    <w:rsid w:val="005D2A88"/>
    <w:rsid w:val="005E33DE"/>
    <w:rsid w:val="005F0FF0"/>
    <w:rsid w:val="005F6849"/>
    <w:rsid w:val="006045CF"/>
    <w:rsid w:val="00612582"/>
    <w:rsid w:val="00615BDB"/>
    <w:rsid w:val="00622B52"/>
    <w:rsid w:val="00624775"/>
    <w:rsid w:val="00625C97"/>
    <w:rsid w:val="0063119E"/>
    <w:rsid w:val="00632AE9"/>
    <w:rsid w:val="0063302A"/>
    <w:rsid w:val="00634026"/>
    <w:rsid w:val="00644F0A"/>
    <w:rsid w:val="00645B15"/>
    <w:rsid w:val="00650552"/>
    <w:rsid w:val="00652CF7"/>
    <w:rsid w:val="00656371"/>
    <w:rsid w:val="0067248A"/>
    <w:rsid w:val="0067383E"/>
    <w:rsid w:val="00687FCE"/>
    <w:rsid w:val="00691E2D"/>
    <w:rsid w:val="006A06E9"/>
    <w:rsid w:val="006A5F54"/>
    <w:rsid w:val="006A6E63"/>
    <w:rsid w:val="006B7BBF"/>
    <w:rsid w:val="006B7E9F"/>
    <w:rsid w:val="006C189E"/>
    <w:rsid w:val="006C69FF"/>
    <w:rsid w:val="006C7237"/>
    <w:rsid w:val="006D3B8B"/>
    <w:rsid w:val="006D4240"/>
    <w:rsid w:val="006D5D0E"/>
    <w:rsid w:val="006F2BBA"/>
    <w:rsid w:val="006F2D72"/>
    <w:rsid w:val="007075CE"/>
    <w:rsid w:val="00710B73"/>
    <w:rsid w:val="00722328"/>
    <w:rsid w:val="0072291F"/>
    <w:rsid w:val="00734609"/>
    <w:rsid w:val="00737CEC"/>
    <w:rsid w:val="00744D51"/>
    <w:rsid w:val="007557C2"/>
    <w:rsid w:val="00760AFF"/>
    <w:rsid w:val="0076471E"/>
    <w:rsid w:val="00770D0C"/>
    <w:rsid w:val="00773597"/>
    <w:rsid w:val="00783EAE"/>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405A3"/>
    <w:rsid w:val="0087231D"/>
    <w:rsid w:val="00874E67"/>
    <w:rsid w:val="00874E96"/>
    <w:rsid w:val="008753A1"/>
    <w:rsid w:val="008776D1"/>
    <w:rsid w:val="00891AF6"/>
    <w:rsid w:val="008B1CB2"/>
    <w:rsid w:val="008B1D1B"/>
    <w:rsid w:val="008B5761"/>
    <w:rsid w:val="008D04C8"/>
    <w:rsid w:val="008D1D94"/>
    <w:rsid w:val="008D670B"/>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0C4A"/>
    <w:rsid w:val="00975497"/>
    <w:rsid w:val="00976EE9"/>
    <w:rsid w:val="009824E9"/>
    <w:rsid w:val="00982E0B"/>
    <w:rsid w:val="00986004"/>
    <w:rsid w:val="00996540"/>
    <w:rsid w:val="00997768"/>
    <w:rsid w:val="009A4850"/>
    <w:rsid w:val="009A51CA"/>
    <w:rsid w:val="009A575E"/>
    <w:rsid w:val="009C35C6"/>
    <w:rsid w:val="009C3999"/>
    <w:rsid w:val="009C5B47"/>
    <w:rsid w:val="009D3964"/>
    <w:rsid w:val="009D50CD"/>
    <w:rsid w:val="009D5518"/>
    <w:rsid w:val="009E5F19"/>
    <w:rsid w:val="009E6815"/>
    <w:rsid w:val="00A05C0B"/>
    <w:rsid w:val="00A05F49"/>
    <w:rsid w:val="00A1784B"/>
    <w:rsid w:val="00A21CC9"/>
    <w:rsid w:val="00A25FC5"/>
    <w:rsid w:val="00A44245"/>
    <w:rsid w:val="00A479A1"/>
    <w:rsid w:val="00A67C46"/>
    <w:rsid w:val="00A82F19"/>
    <w:rsid w:val="00A85A47"/>
    <w:rsid w:val="00A862E1"/>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5968"/>
    <w:rsid w:val="00CC66EC"/>
    <w:rsid w:val="00CD130B"/>
    <w:rsid w:val="00CD24D7"/>
    <w:rsid w:val="00CE0E84"/>
    <w:rsid w:val="00CF4217"/>
    <w:rsid w:val="00CF528D"/>
    <w:rsid w:val="00D133E7"/>
    <w:rsid w:val="00D25C4A"/>
    <w:rsid w:val="00D270B4"/>
    <w:rsid w:val="00D53C14"/>
    <w:rsid w:val="00D62B20"/>
    <w:rsid w:val="00D67749"/>
    <w:rsid w:val="00D6793E"/>
    <w:rsid w:val="00D7242A"/>
    <w:rsid w:val="00D83F7C"/>
    <w:rsid w:val="00D84696"/>
    <w:rsid w:val="00D92816"/>
    <w:rsid w:val="00D97C04"/>
    <w:rsid w:val="00DB27DC"/>
    <w:rsid w:val="00DB35B4"/>
    <w:rsid w:val="00DB730F"/>
    <w:rsid w:val="00DC434F"/>
    <w:rsid w:val="00DC599E"/>
    <w:rsid w:val="00DD0D7D"/>
    <w:rsid w:val="00DD2508"/>
    <w:rsid w:val="00DD375D"/>
    <w:rsid w:val="00DD58C6"/>
    <w:rsid w:val="00DD6489"/>
    <w:rsid w:val="00DE0390"/>
    <w:rsid w:val="00DF6583"/>
    <w:rsid w:val="00DF7080"/>
    <w:rsid w:val="00E07AF7"/>
    <w:rsid w:val="00E11976"/>
    <w:rsid w:val="00E17605"/>
    <w:rsid w:val="00E20482"/>
    <w:rsid w:val="00E27C7D"/>
    <w:rsid w:val="00E304D9"/>
    <w:rsid w:val="00E36906"/>
    <w:rsid w:val="00E40216"/>
    <w:rsid w:val="00E439F9"/>
    <w:rsid w:val="00E44EB9"/>
    <w:rsid w:val="00E4525D"/>
    <w:rsid w:val="00E47AF4"/>
    <w:rsid w:val="00E52E3C"/>
    <w:rsid w:val="00E5386F"/>
    <w:rsid w:val="00E56435"/>
    <w:rsid w:val="00E56551"/>
    <w:rsid w:val="00E61F7E"/>
    <w:rsid w:val="00E77C4A"/>
    <w:rsid w:val="00E94F37"/>
    <w:rsid w:val="00EA3831"/>
    <w:rsid w:val="00EB4356"/>
    <w:rsid w:val="00EB61A8"/>
    <w:rsid w:val="00ED613B"/>
    <w:rsid w:val="00ED730A"/>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71D2B"/>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7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20CDF"/>
    <w:rPr>
      <w:color w:val="808080"/>
      <w:bdr w:space="0" w:sz="0" w:color="auto" w:val="none"/>
      <w:shd w:fill="auto" w:color="auto" w:val="clear"/>
    </w:rPr>
  </w:style>
  <w:style w:customStyle="true" w:styleId="eSPISCCParagraphDefaultFont" w:type="character">
    <w:name w:val="eSPIS_CC_Paragraph Default Font"/>
    <w:basedOn w:val="Zadanifontodlomka"/>
    <w:rsid w:val="00320C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0CDF"/>
    <w:rPr>
      <w:bdr w:space="0" w:sz="0" w:color="auto" w:val="none"/>
      <w:shd w:fill="FFFFCC" w:color="auto" w:val="clear"/>
      <w:lang w:val="hr-HR"/>
    </w:rPr>
  </w:style>
  <w:style w:customStyle="true" w:styleId="PozadinaSvijetloCrvena" w:type="character">
    <w:name w:val="Pozadina_SvijetloCrvena"/>
    <w:basedOn w:val="eSPISCCParagraphDefaultFont"/>
    <w:rsid w:val="00320C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0CD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20CDF"/>
    <w:rPr>
      <w:color w:val="808080"/>
      <w:bdr w:color="auto" w:space="0" w:sz="0" w:val="none"/>
      <w:shd w:color="auto" w:fill="auto" w:val="clear"/>
    </w:rPr>
  </w:style>
  <w:style w:customStyle="1" w:styleId="eSPISCCParagraphDefaultFont" w:type="character">
    <w:name w:val="eSPIS_CC_Paragraph Default Font"/>
    <w:basedOn w:val="Zadanifontodlomka"/>
    <w:rsid w:val="00320C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0CDF"/>
    <w:rPr>
      <w:bdr w:color="auto" w:space="0" w:sz="0" w:val="none"/>
      <w:shd w:color="auto" w:fill="FFFFCC" w:val="clear"/>
      <w:lang w:val="hr-HR"/>
    </w:rPr>
  </w:style>
  <w:style w:customStyle="1" w:styleId="PozadinaSvijetloCrvena" w:type="character">
    <w:name w:val="Pozadina_SvijetloCrvena"/>
    <w:basedOn w:val="eSPISCCParagraphDefaultFont"/>
    <w:rsid w:val="00320C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0CD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834518">
      <w:bodyDiv w:val="true"/>
      <w:marLeft w:val="0"/>
      <w:marRight w:val="0"/>
      <w:marTop w:val="0"/>
      <w:marBottom w:val="0"/>
      <w:divBdr>
        <w:top w:space="0" w:sz="0" w:color="auto" w:val="none"/>
        <w:left w:space="0" w:sz="0" w:color="auto" w:val="none"/>
        <w:bottom w:space="0" w:sz="0" w:color="auto" w:val="none"/>
        <w:right w:space="0" w:sz="0" w:color="auto" w:val="none"/>
      </w:divBdr>
    </w:div>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2018.</izvorni_sadrzaj>
    <derivirana_varijabla naziv="DomainObject.DatumDonosenjaOdluke_1">29.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1877</izvorni_sadrzaj>
    <derivirana_varijabla naziv="DomainObject.Predmet.Broj_1">1877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St-1877/2016</izvorni_sadrzaj>
    <derivirana_varijabla naziv="DomainObject.Predmet.OznakaBroj_1">St-1877/2016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CALLIDITAS d.o.o. za ugostiteljstvo i turizam, putnička agencija</izvorni_sadrzaj>
    <derivirana_varijabla naziv="DomainObject.Predmet.ProtustrankaFormated_1">  CALLIDITAS d.o.o. za ugostiteljstvo i turizam, putnička agencija</derivirana_varijabla>
  </DomainObject.Predmet.ProtustrankaFormated>
  <DomainObject.Predmet.ProtustrankaFormatedOIB>
    <izvorni_sadrzaj>  CALLIDITAS d.o.o. za ugostiteljstvo i turizam, putnička agencija, OIB 82411418905</izvorni_sadrzaj>
    <derivirana_varijabla naziv="DomainObject.Predmet.ProtustrankaFormatedOIB_1">  CALLIDITAS d.o.o. za ugostiteljstvo i turizam, putnička agencija, OIB 82411418905</derivirana_varijabla>
  </DomainObject.Predmet.ProtustrankaFormatedOIB>
  <DomainObject.Predmet.ProtustrankaFormatedWithAdress>
    <izvorni_sadrzaj> CALLIDITAS d.o.o. za ugostiteljstvo i turizam, putnička agencija, Tamunić 9, 21212 Kaštel Sućurac</izvorni_sadrzaj>
    <derivirana_varijabla naziv="DomainObject.Predmet.ProtustrankaFormatedWithAdress_1"> CALLIDITAS d.o.o. za ugostiteljstvo i turizam, putnička agencija, Tamunić 9, 21212 Kaštel Sućurac</derivirana_varijabla>
  </DomainObject.Predmet.ProtustrankaFormatedWithAdress>
  <DomainObject.Predmet.ProtustrankaFormatedWithAdressOIB>
    <izvorni_sadrzaj> CALLIDITAS d.o.o. za ugostiteljstvo i turizam, putnička agencija, OIB 82411418905, Tamunić 9, 21212 Kaštel Sućurac</izvorni_sadrzaj>
    <derivirana_varijabla naziv="DomainObject.Predmet.ProtustrankaFormatedWithAdressOIB_1"> CALLIDITAS d.o.o. za ugostiteljstvo i turizam, putnička agencija, OIB 82411418905, Tamunić 9, 21212 Kaštel Sućurac</derivirana_varijabla>
  </DomainObject.Predmet.ProtustrankaFormatedWithAdressOIB>
  <DomainObject.Predmet.ProtustrankaWithAdress>
    <izvorni_sadrzaj>CALLIDITAS d.o.o. za ugostiteljstvo i turizam, putnička agencija Tamunić 9, 21212 Kaštel Sućurac</izvorni_sadrzaj>
    <derivirana_varijabla naziv="DomainObject.Predmet.ProtustrankaWithAdress_1">CALLIDITAS d.o.o. za ugostiteljstvo i turizam, putnička agencija Tamunić 9, 21212 Kaštel Sućurac</derivirana_varijabla>
  </DomainObject.Predmet.ProtustrankaWithAdress>
  <DomainObject.Predmet.ProtustrankaWithAdressOIB>
    <izvorni_sadrzaj>CALLIDITAS d.o.o. za ugostiteljstvo i turizam, putnička agencija, OIB 82411418905, Tamunić 9, 21212 Kaštel Sućurac</izvorni_sadrzaj>
    <derivirana_varijabla naziv="DomainObject.Predmet.ProtustrankaWithAdressOIB_1">CALLIDITAS d.o.o. za ugostiteljstvo i turizam, putnička agencija, OIB 82411418905, Tamunić 9, 21212 Kaštel Sućurac</derivirana_varijabla>
  </DomainObject.Predmet.ProtustrankaWithAdressOIB>
  <DomainObject.Predmet.ProtustrankaNazivFormated>
    <izvorni_sadrzaj>CALLIDITAS d.o.o. za ugostiteljstvo i turizam, putnička agencija</izvorni_sadrzaj>
    <derivirana_varijabla naziv="DomainObject.Predmet.ProtustrankaNazivFormated_1">CALLIDITAS d.o.o. za ugostiteljstvo i turizam, putnička agencija</derivirana_varijabla>
  </DomainObject.Predmet.ProtustrankaNazivFormated>
  <DomainObject.Predmet.ProtustrankaNazivFormatedOIB>
    <izvorni_sadrzaj>CALLIDITAS d.o.o. za ugostiteljstvo i turizam, putnička agencija, OIB 82411418905</izvorni_sadrzaj>
    <derivirana_varijabla naziv="DomainObject.Predmet.ProtustrankaNazivFormatedOIB_1">CALLIDITAS d.o.o. za ugostiteljstvo i turizam, putnička agencija, OIB 82411418905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 šet. 24 b, 21000 Split</izvorni_sadrzaj>
    <derivirana_varijabla naziv="DomainObject.Predmet.StrankaFormatedWithAdress_1"> FINANCIJSKA AGENCIJA, RC SPLIT, Mažur. šet. 24 b, 21000 Split</derivirana_varijabla>
  </DomainObject.Predmet.StrankaFormatedWithAdress>
  <DomainObject.Predmet.StrankaFormatedWithAdressOIB>
    <izvorni_sadrzaj> FINANCIJSKA AGENCIJA, RC SPLIT, OIB 85821130368, Mažur. šet. 24 b, 21000 Split</izvorni_sadrzaj>
    <derivirana_varijabla naziv="DomainObject.Predmet.StrankaFormatedWithAdressOIB_1"> FINANCIJSKA AGENCIJA, RC SPLIT, OIB 85821130368, Mažur. šet. 24 b, 21000 Split</derivirana_varijabla>
  </DomainObject.Predmet.StrankaFormatedWithAdressOIB>
  <DomainObject.Predmet.StrankaWithAdress>
    <izvorni_sadrzaj>FINANCIJSKA AGENCIJA, RC SPLIT Mažur. šet. 24 b,21000 Split</izvorni_sadrzaj>
    <derivirana_varijabla naziv="DomainObject.Predmet.StrankaWithAdress_1">FINANCIJSKA AGENCIJA, RC SPLIT Mažur. šet. 24 b,21000 Split</derivirana_varijabla>
  </DomainObject.Predmet.StrankaWithAdress>
  <DomainObject.Predmet.StrankaWithAdressOIB>
    <izvorni_sadrzaj>FINANCIJSKA AGENCIJA, RC SPLIT, OIB 85821130368, Mažur. šet. 24 b,21000 Split</izvorni_sadrzaj>
    <derivirana_varijabla naziv="DomainObject.Predmet.StrankaWithAdressOIB_1">FINANCIJSKA AGENCIJA, RC SPLIT, OIB 85821130368, Mažur. šet.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146285.34</izvorni_sadrzaj>
    <derivirana_varijabla naziv="DomainObject.Predmet.TrenutnaVrijednost_1">146285.34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 šet. 24 b, 21000 Split</item>
    </izvorni_sadrzaj>
    <derivirana_varijabla naziv="DomainObject.Predmet.StrankaListFormatedWithAdress_1">
      <item>FINANCIJSKA AGENCIJA, RC SPLIT, Mažur. šet. 24 b, 21000 Split</item>
    </derivirana_varijabla>
  </DomainObject.Predmet.StrankaListFormatedWithAdress>
  <DomainObject.Predmet.StrankaListFormatedWithAdressOIB>
    <izvorni_sadrzaj>
      <item>FINANCIJSKA AGENCIJA, RC SPLIT, OIB 85821130368, Mažur. šet. 24 b, 21000 Split</item>
    </izvorni_sadrzaj>
    <derivirana_varijabla naziv="DomainObject.Predmet.StrankaListFormatedWithAdressOIB_1">
      <item>FINANCIJSKA AGENCIJA, RC SPLIT, OIB 85821130368, Mažur. šet.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CALLIDITAS d.o.o. za ugostiteljstvo i turizam, putnička agencija</item>
    </izvorni_sadrzaj>
    <derivirana_varijabla naziv="DomainObject.Predmet.ProtuStrankaListFormated_1">
      <item>CALLIDITAS d.o.o. za ugostiteljstvo i turizam, putnička agencija</item>
    </derivirana_varijabla>
  </DomainObject.Predmet.ProtuStrankaListFormated>
  <DomainObject.Predmet.ProtuStrankaListFormatedOIB>
    <izvorni_sadrzaj>
      <item>CALLIDITAS d.o.o. za ugostiteljstvo i turizam, putnička agencija, OIB 82411418905</item>
    </izvorni_sadrzaj>
    <derivirana_varijabla naziv="DomainObject.Predmet.ProtuStrankaListFormatedOIB_1">
      <item>CALLIDITAS d.o.o. za ugostiteljstvo i turizam, putnička agencija, OIB 82411418905</item>
    </derivirana_varijabla>
  </DomainObject.Predmet.ProtuStrankaListFormatedOIB>
  <DomainObject.Predmet.ProtuStrankaListFormatedWithAdress>
    <izvorni_sadrzaj>
      <item>CALLIDITAS d.o.o. za ugostiteljstvo i turizam, putnička agencija, Tamunić 9, 21212 Kaštel Sućurac</item>
    </izvorni_sadrzaj>
    <derivirana_varijabla naziv="DomainObject.Predmet.ProtuStrankaListFormatedWithAdress_1">
      <item>CALLIDITAS d.o.o. za ugostiteljstvo i turizam, putnička agencija, Tamunić 9, 21212 Kaštel Sućurac</item>
    </derivirana_varijabla>
  </DomainObject.Predmet.ProtuStrankaListFormatedWithAdress>
  <DomainObject.Predmet.ProtuStrankaListFormatedWithAdressOIB>
    <izvorni_sadrzaj>
      <item>CALLIDITAS d.o.o. za ugostiteljstvo i turizam, putnička agencija, OIB 82411418905, Tamunić 9, 21212 Kaštel Sućurac</item>
    </izvorni_sadrzaj>
    <derivirana_varijabla naziv="DomainObject.Predmet.ProtuStrankaListFormatedWithAdressOIB_1">
      <item>CALLIDITAS d.o.o. za ugostiteljstvo i turizam, putnička agencija, OIB 82411418905, Tamunić 9, 21212 Kaštel Sućurac</item>
    </derivirana_varijabla>
  </DomainObject.Predmet.ProtuStrankaListFormatedWithAdressOIB>
  <DomainObject.Predmet.ProtuStrankaListNazivFormated>
    <izvorni_sadrzaj>
      <item>CALLIDITAS d.o.o. za ugostiteljstvo i turizam, putnička agencija</item>
    </izvorni_sadrzaj>
    <derivirana_varijabla naziv="DomainObject.Predmet.ProtuStrankaListNazivFormated_1">
      <item>CALLIDITAS d.o.o. za ugostiteljstvo i turizam, putnička agencija</item>
    </derivirana_varijabla>
  </DomainObject.Predmet.ProtuStrankaListNazivFormated>
  <DomainObject.Predmet.ProtuStrankaListNazivFormatedOIB>
    <izvorni_sadrzaj>
      <item>CALLIDITAS d.o.o. za ugostiteljstvo i turizam, putnička agencija, OIB 82411418905</item>
    </izvorni_sadrzaj>
    <derivirana_varijabla naziv="DomainObject.Predmet.ProtuStrankaListNazivFormatedOIB_1">
      <item>CALLIDITAS d.o.o. za ugostiteljstvo i turizam, putnička agencija, OIB 82411418905</item>
    </derivirana_varijabla>
  </DomainObject.Predmet.ProtuStrankaListNazivFormatedOIB>
  <DomainObject.Predmet.OstaliListFormated>
    <izvorni_sadrzaj>
      <item>Goran Punda</item>
    </izvorni_sadrzaj>
    <derivirana_varijabla naziv="DomainObject.Predmet.OstaliListFormated_1">
      <item>Goran Punda</item>
    </derivirana_varijabla>
  </DomainObject.Predmet.OstaliListFormated>
  <DomainObject.Predmet.OstaliListFormatedOIB>
    <izvorni_sadrzaj>
      <item>Goran Punda, OIB 64055889539</item>
    </izvorni_sadrzaj>
    <derivirana_varijabla naziv="DomainObject.Predmet.OstaliListFormatedOIB_1">
      <item>Goran Punda, OIB 64055889539</item>
    </derivirana_varijabla>
  </DomainObject.Predmet.OstaliListFormatedOIB>
  <DomainObject.Predmet.OstaliListFormatedWithAdress>
    <izvorni_sadrzaj>
      <item>Goran Punda, Tamunić 9, 21212 Kaštel Sućurac</item>
    </izvorni_sadrzaj>
    <derivirana_varijabla naziv="DomainObject.Predmet.OstaliListFormatedWithAdress_1">
      <item>Goran Punda, Tamunić 9, 21212 Kaštel Sućurac</item>
    </derivirana_varijabla>
  </DomainObject.Predmet.OstaliListFormatedWithAdress>
  <DomainObject.Predmet.OstaliListFormatedWithAdressOIB>
    <izvorni_sadrzaj>
      <item>Goran Punda, OIB 64055889539, Tamunić 9, 21212 Kaštel Sućurac</item>
    </izvorni_sadrzaj>
    <derivirana_varijabla naziv="DomainObject.Predmet.OstaliListFormatedWithAdressOIB_1">
      <item>Goran Punda, OIB 64055889539, Tamunić 9, 21212 Kaštel Sućurac</item>
    </derivirana_varijabla>
  </DomainObject.Predmet.OstaliListFormatedWithAdressOIB>
  <DomainObject.Predmet.OstaliListNazivFormated>
    <izvorni_sadrzaj>
      <item>Goran Punda</item>
    </izvorni_sadrzaj>
    <derivirana_varijabla naziv="DomainObject.Predmet.OstaliListNazivFormated_1">
      <item>Goran Punda</item>
    </derivirana_varijabla>
  </DomainObject.Predmet.OstaliListNazivFormated>
  <DomainObject.Predmet.OstaliListNazivFormatedOIB>
    <izvorni_sadrzaj>
      <item>Goran Punda, OIB 64055889539</item>
    </izvorni_sadrzaj>
    <derivirana_varijabla naziv="DomainObject.Predmet.OstaliListNazivFormatedOIB_1">
      <item>Goran Punda, OIB 64055889539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CALLIDITAS d.o.o. za ugostiteljstvo i turizam, putnička agencija</izvorni_sadrzaj>
    <derivirana_varijabla naziv="DomainObject.Predmet.ProtustrankaIDrugi_1">CALLIDITAS d.o.o. za ugostiteljstvo i turizam, putnička agencija</derivirana_varijabla>
  </DomainObject.Predmet.ProtustrankaIDrugi>
  <DomainObject.Predmet.StrankaIDrugiAdressOIB>
    <izvorni_sadrzaj>FINANCIJSKA AGENCIJA, RC SPLIT, OIB 85821130368, Mažur. šet. 24 b, 21000 Split</izvorni_sadrzaj>
    <derivirana_varijabla naziv="DomainObject.Predmet.StrankaIDrugiAdressOIB_1">FINANCIJSKA AGENCIJA, RC SPLIT, OIB 85821130368, Mažur. šet. 24 b, 21000 Split</derivirana_varijabla>
  </DomainObject.Predmet.StrankaIDrugiAdressOIB>
  <DomainObject.Predmet.ProtustrankaIDrugiAdressOIB>
    <izvorni_sadrzaj>CALLIDITAS d.o.o. za ugostiteljstvo i turizam, putnička agencija, OIB 82411418905, Tamunić 9, 21212 Kaštel Sućurac</izvorni_sadrzaj>
    <derivirana_varijabla naziv="DomainObject.Predmet.ProtustrankaIDrugiAdressOIB_1">CALLIDITAS d.o.o. za ugostiteljstvo i turizam, putnička agencija, OIB 82411418905, Tamunić 9,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CALLIDITAS d.o.o. za ugostiteljstvo i turizam, putnička agencija</item>
      <item>FINANCIJSKA AGENCIJA, RC SPLIT</item>
      <item>Goran Punda</item>
    </izvorni_sadrzaj>
    <derivirana_varijabla naziv="DomainObject.Predmet.SudioniciListNaziv_1">
      <item>CALLIDITAS d.o.o. za ugostiteljstvo i turizam, putnička agencija</item>
      <item>FINANCIJSKA AGENCIJA, RC SPLIT</item>
      <item>Goran Punda</item>
    </derivirana_varijabla>
  </DomainObject.Predmet.SudioniciListNaziv>
  <DomainObject.Predmet.SudioniciListAdressOIB>
    <izvorni_sadrzaj>
      <item>CALLIDITAS d.o.o. za ugostiteljstvo i turizam, putnička agencija, OIB 82411418905, Tamunić 9,21212 Kaštel Sućurac</item>
      <item>FINANCIJSKA AGENCIJA, RC SPLIT, OIB 85821130368, Mažur. šet. 24 b,21000 Split</item>
      <item>Goran Punda, OIB 64055889539, Tamunić 9,21212 Kaštel Sućurac</item>
    </izvorni_sadrzaj>
    <derivirana_varijabla naziv="DomainObject.Predmet.SudioniciListAdressOIB_1">
      <item>CALLIDITAS d.o.o. za ugostiteljstvo i turizam, putnička agencija, OIB 82411418905, Tamunić 9,21212 Kaštel Sućurac</item>
      <item>FINANCIJSKA AGENCIJA, RC SPLIT, OIB 85821130368, Mažur. šet. 24 b,21000 Split</item>
      <item>Goran Punda, OIB 64055889539, Tamunić 9,21212 Kaštel Sućurac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82411418905</item>
      <item>, OIB 85821130368</item>
      <item>, OIB 64055889539</item>
    </izvorni_sadrzaj>
    <derivirana_varijabla naziv="DomainObject.Predmet.SudioniciListNazivOIB_1">
      <item>, OIB 82411418905</item>
      <item>, OIB 85821130368</item>
      <item>, OIB 64055889539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Vidman, OIB 42883746819, V. Nazora 77 Ivanec</item>
    </izvorni_sadrzaj>
    <derivirana_varijabla naziv="DomainObject.Predmet.StecajniUpraviteljiListAddressOIB_1">
      <item>Dražen Vidman, OIB 42883746819, V. Nazora 77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586016-E988-486F-8CC8-A9BF1C53BE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1215</properties:Words>
  <properties:Characters>6929</properties:Characters>
  <properties:Lines>128</properties:Lines>
  <properties:Paragraphs>45</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8138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2018-05-29T12:49:00Z</dcterms:created>
  <dc:creator>Trgovački sud Split</dc:creator>
  <cp:lastModifiedBy>Ana Golub Gruić</cp:lastModifiedBy>
  <cp:lastPrinted>2018-08-29T05:48:00Z</cp:lastPrinted>
  <dcterms:modified xmlns:xsi="http://www.w3.org/2001/XMLSchema-instance" xsi:type="dcterms:W3CDTF">2018-08-29T08:16:00Z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(St-1877-2016  RJEŠENJE postavljanje privremenog steč upravitelja.docx)</vt:lpwstr>
  </prop:property>
  <prop:property name="CC_coloring" pid="4" fmtid="{D5CDD505-2E9C-101B-9397-08002B2CF9AE}">
    <vt:bool>false</vt:bool>
  </prop:property>
  <prop:property name="BrojStranica" pid="5" fmtid="{D5CDD505-2E9C-101B-9397-08002B2CF9AE}">
    <vt:i4>3</vt:i4>
  </prop:property>
</prop:Properties>
</file>