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c133" w14:paraId="0d2c133" w:rsidRDefault="006D69AA" w:rsidP="006D69AA" w:rsidR="0083759D">
      <w:pPr>
        <w:jc w:val="center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                                                                                        </w:t>
      </w:r>
      <w:r w:rsidR="002C5CA3"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>
        <w:rPr>
          <w:lang w:val="hr-HR"/>
        </w:rPr>
        <w:t>St-</w:t>
      </w:r>
      <w:r w:rsidR="00543631">
        <w:rPr>
          <w:lang w:val="hr-HR"/>
        </w:rPr>
        <w:t>889</w:t>
      </w:r>
      <w:r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921740">
        <w:t xml:space="preserve"> </w:t>
      </w:r>
      <w:r w:rsidR="00543631">
        <w:t>STUDIO LJEPOTE</w:t>
      </w:r>
      <w:r w:rsidR="00921740">
        <w:t xml:space="preserve"> </w:t>
      </w:r>
      <w:r w:rsidR="00543631">
        <w:t>j.</w:t>
      </w:r>
      <w:r w:rsidR="00921740">
        <w:t>d.o.o.</w:t>
      </w:r>
      <w:r w:rsidR="000D26CD">
        <w:t>,</w:t>
      </w:r>
      <w:r w:rsidR="00921740">
        <w:t xml:space="preserve"> </w:t>
      </w:r>
      <w:r w:rsidR="00543631">
        <w:t>Koprivnica</w:t>
      </w:r>
      <w:r w:rsidR="000D26CD">
        <w:t xml:space="preserve">, </w:t>
      </w:r>
      <w:r w:rsidR="00543631">
        <w:t>Mirka Viriusa 10</w:t>
      </w:r>
      <w:r w:rsidR="000D26CD">
        <w:t>,</w:t>
      </w:r>
      <w:r w:rsidR="00921740">
        <w:t xml:space="preserve"> OIB: </w:t>
      </w:r>
      <w:r w:rsidR="00543631" w:rsidRPr="00543631">
        <w:t>82433490890</w:t>
      </w:r>
      <w:r w:rsidR="006D69AA">
        <w:t>,</w:t>
      </w:r>
      <w:r w:rsidR="0082762B">
        <w:t xml:space="preserve"> </w:t>
      </w:r>
      <w:r w:rsidR="002C5CA3">
        <w:t xml:space="preserve"> dana </w:t>
      </w:r>
      <w:r w:rsidR="000D26CD">
        <w:t>29</w:t>
      </w:r>
      <w:r w:rsidR="00921740">
        <w:t>. lipnja</w:t>
      </w:r>
      <w:r w:rsidR="00310458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921740">
        <w:rPr>
          <w:lang w:val="hr-HR"/>
        </w:rPr>
        <w:t xml:space="preserve"> </w:t>
      </w:r>
      <w:r w:rsidR="00543631">
        <w:t xml:space="preserve">STUDIO LJEPOTE j.d.o.o., Koprivnica, Mirka Viriusa 10, OIB: </w:t>
      </w:r>
      <w:r w:rsidR="00543631" w:rsidRPr="00543631">
        <w:t>82433490890</w:t>
      </w:r>
      <w:r w:rsidR="00B50EF2">
        <w:t>,</w:t>
      </w:r>
      <w:r w:rsidR="00B50EF2">
        <w:rPr>
          <w:lang w:val="hr-HR"/>
        </w:rPr>
        <w:t xml:space="preserve"> </w:t>
      </w:r>
      <w:r w:rsidR="00921740">
        <w:rPr>
          <w:lang w:val="hr-HR"/>
        </w:rPr>
        <w:t xml:space="preserve">na dan </w:t>
      </w:r>
      <w:r w:rsidR="00543631">
        <w:rPr>
          <w:lang w:val="hr-HR"/>
        </w:rPr>
        <w:t>15</w:t>
      </w:r>
      <w:r w:rsidR="00310458">
        <w:rPr>
          <w:lang w:val="hr-HR"/>
        </w:rPr>
        <w:t xml:space="preserve">. </w:t>
      </w:r>
      <w:r w:rsidR="000D26CD">
        <w:rPr>
          <w:lang w:val="hr-HR"/>
        </w:rPr>
        <w:t>lipnja</w:t>
      </w:r>
      <w:r w:rsidR="00310458">
        <w:rPr>
          <w:lang w:val="hr-HR"/>
        </w:rPr>
        <w:t xml:space="preserve">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543631">
        <w:rPr>
          <w:lang w:val="hr-HR"/>
        </w:rPr>
        <w:t>46.168,66</w:t>
      </w:r>
      <w:r w:rsidR="00921740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21740">
        <w:t xml:space="preserve"> </w:t>
      </w:r>
      <w:r w:rsidR="00543631" w:rsidRPr="00543631">
        <w:t>STUDIO LJEPOTE j.d.o.o., Koprivnica, Mirka Viriusa 10, OIB: 82433490890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310458" w:rsidP="00B41B30" w:rsidR="00310458">
      <w:pPr>
        <w:jc w:val="center"/>
        <w:outlineLvl w:val="0"/>
        <w:rPr>
          <w:lang w:val="hr-HR"/>
        </w:rPr>
      </w:pPr>
    </w:p>
    <w:p w:rsidRDefault="00310458" w:rsidP="00B41B30" w:rsidR="00310458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21740">
        <w:rPr>
          <w:lang w:val="hr-HR"/>
        </w:rPr>
        <w:t xml:space="preserve"> ovome sudu dana </w:t>
      </w:r>
      <w:r w:rsidR="00543631">
        <w:rPr>
          <w:lang w:val="hr-HR"/>
        </w:rPr>
        <w:t>17</w:t>
      </w:r>
      <w:r w:rsidR="00921740">
        <w:rPr>
          <w:lang w:val="hr-HR"/>
        </w:rPr>
        <w:t xml:space="preserve">. </w:t>
      </w:r>
      <w:r w:rsidR="000D26CD">
        <w:rPr>
          <w:lang w:val="hr-HR"/>
        </w:rPr>
        <w:t>lipnja</w:t>
      </w:r>
      <w:r w:rsidR="00921740">
        <w:rPr>
          <w:lang w:val="hr-HR"/>
        </w:rPr>
        <w:t xml:space="preserve"> </w:t>
      </w:r>
      <w:r w:rsidR="00310458">
        <w:rPr>
          <w:lang w:val="hr-HR"/>
        </w:rPr>
        <w:t>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171C43">
        <w:rPr>
          <w:lang w:val="hr-HR"/>
        </w:rPr>
        <w:t xml:space="preserve"> </w:t>
      </w:r>
      <w:r w:rsidR="00543631" w:rsidRPr="00543631">
        <w:t>STUDIO LJEPOTE j.d.o.o., Koprivnica, Mirka Viriusa 10, OIB: 82433490890</w:t>
      </w:r>
      <w:r w:rsidR="006D69AA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6D69AA">
        <w:t xml:space="preserve"> </w:t>
      </w:r>
      <w:r w:rsidR="00543631">
        <w:t>15</w:t>
      </w:r>
      <w:r w:rsidR="00171C43">
        <w:t xml:space="preserve">. </w:t>
      </w:r>
      <w:r w:rsidR="000D26CD">
        <w:t>lipnja</w:t>
      </w:r>
      <w:r w:rsidR="00171C43">
        <w:t xml:space="preserve">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543631">
        <w:t>46.168,66</w:t>
      </w:r>
      <w:r w:rsidR="00171C4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D26CD">
        <w:rPr>
          <w:lang w:val="hr-HR"/>
        </w:rPr>
        <w:t>29</w:t>
      </w:r>
      <w:r w:rsidR="00171C43">
        <w:rPr>
          <w:lang w:val="hr-HR"/>
        </w:rPr>
        <w:t xml:space="preserve">. lipnja </w:t>
      </w:r>
      <w:r w:rsidR="00310458">
        <w:rPr>
          <w:lang w:val="hr-HR"/>
        </w:rPr>
        <w:t>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50EF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D4D" w:rsidP="007F64E0" w:rsidR="00EB5D4D">
      <w:r>
        <w:separator/>
      </w:r>
    </w:p>
  </w:endnote>
  <w:endnote w:id="0" w:type="continuationSeparator">
    <w:p w:rsidRDefault="00EB5D4D" w:rsidP="007F64E0" w:rsidR="00EB5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D4D" w:rsidP="007F64E0" w:rsidR="00EB5D4D">
      <w:r>
        <w:separator/>
      </w:r>
    </w:p>
  </w:footnote>
  <w:footnote w:id="0" w:type="continuationSeparator">
    <w:p w:rsidRDefault="00EB5D4D" w:rsidP="007F64E0" w:rsidR="00EB5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9AA" w:rsidP="006D69AA" w:rsidR="006D69AA">
    <w:pPr>
      <w:jc w:val="center"/>
      <w:outlineLvl w:val="0"/>
      <w:rPr>
        <w:lang w:val="hr-HR"/>
      </w:rPr>
    </w:pPr>
    <w:r>
      <w:rPr>
        <w:lang w:val="hr-HR"/>
      </w:rPr>
      <w:t xml:space="preserve">                                                                                                    </w:t>
    </w:r>
    <w:r w:rsidR="00171C43">
      <w:rPr>
        <w:lang w:val="hr-HR"/>
      </w:rPr>
      <w:t>Poslovni broj: 7 St-</w:t>
    </w:r>
    <w:r w:rsidR="00543631">
      <w:rPr>
        <w:lang w:val="hr-HR"/>
      </w:rPr>
      <w:t>889</w:t>
    </w:r>
    <w:r w:rsidR="00171C43">
      <w:rPr>
        <w:lang w:val="hr-HR"/>
      </w:rPr>
      <w:t>/16-3</w:t>
    </w:r>
  </w:p>
  <w:p w:rsidRDefault="00360E74" w:rsidP="006D69AA" w:rsidR="00360E74">
    <w:pPr>
      <w:pStyle w:val="Zaglavlje"/>
      <w:jc w:val="center"/>
    </w:pP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2CE5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26CD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1C43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458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3631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C6F65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D69AA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174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1391"/>
    <w:rsid w:val="009D24FB"/>
    <w:rsid w:val="009D327F"/>
    <w:rsid w:val="009E2910"/>
    <w:rsid w:val="009E2CD6"/>
    <w:rsid w:val="009E65B0"/>
    <w:rsid w:val="009E6FA5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4819"/>
    <w:rsid w:val="00B14BE8"/>
    <w:rsid w:val="00B16CA0"/>
    <w:rsid w:val="00B17F04"/>
    <w:rsid w:val="00B23813"/>
    <w:rsid w:val="00B24ED5"/>
    <w:rsid w:val="00B25788"/>
    <w:rsid w:val="00B26F7E"/>
    <w:rsid w:val="00B416DA"/>
    <w:rsid w:val="00B41B30"/>
    <w:rsid w:val="00B41C36"/>
    <w:rsid w:val="00B42637"/>
    <w:rsid w:val="00B50EF2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93F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642B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5D4D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27647"/>
    <w:rsid w:val="00F309D9"/>
    <w:rsid w:val="00F34EC9"/>
    <w:rsid w:val="00F37373"/>
    <w:rsid w:val="00F37D1D"/>
    <w:rsid w:val="00F43D61"/>
    <w:rsid w:val="00F459E3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1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3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3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3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3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C1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3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3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3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3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LJEPOTE jednostavno društvo s ograničenom odgovornošću za frizerske usluge</izvorni_sadrzaj>
    <derivirana_varijabla naziv="DomainObject.Predmet.ProtustrankaFormated_1">  STUDIO LJEPOTE jednostavno društvo s ograničenom odgovornošću za frizerske usluge</derivirana_varijabla>
  </DomainObject.Predmet.ProtustrankaFormated>
  <DomainObject.Predmet.ProtustrankaFormatedOIB>
    <izvorni_sadrzaj>  STUDIO LJEPOTE jednostavno društvo s ograničenom odgovornošću za frizerske usluge, OIB 82433490890</izvorni_sadrzaj>
    <derivirana_varijabla naziv="DomainObject.Predmet.ProtustrankaFormatedOIB_1">  STUDIO LJEPOTE jednostavno društvo s ograničenom odgovornošću za frizerske usluge, OIB 82433490890</derivirana_varijabla>
  </DomainObject.Predmet.ProtustrankaFormatedOIB>
  <DomainObject.Predmet.ProtustrankaFormatedWithAdress>
    <izvorni_sadrzaj> STUDIO LJEPOTE jednostavno društvo s ograničenom odgovornošću za frizerske usluge, Mirka Viriusa 10, 48000 Koprivnica</izvorni_sadrzaj>
    <derivirana_varijabla naziv="DomainObject.Predmet.ProtustrankaFormatedWithAdress_1"> STUDIO LJEPOTE jednostavno društvo s ograničenom odgovornošću za frizerske usluge, Mirka Viriusa 10, 48000 Koprivnica</derivirana_varijabla>
  </DomainObject.Predmet.ProtustrankaFormatedWithAdress>
  <DomainObject.Predmet.ProtustrankaFormatedWithAdressOIB>
    <izvorni_sadrzaj> STUDIO LJEPOTE jednostavno društvo s ograničenom odgovornošću za frizerske usluge, OIB 82433490890, Mirka Viriusa 10, 48000 Koprivnica</izvorni_sadrzaj>
    <derivirana_varijabla naziv="DomainObject.Predmet.ProtustrankaFormatedWithAdressOIB_1"> STUDIO LJEPOTE jednostavno društvo s ograničenom odgovornošću za frizerske usluge, OIB 82433490890, Mirka Viriusa 10, 48000 Koprivnica</derivirana_varijabla>
  </DomainObject.Predmet.ProtustrankaFormatedWithAdressOIB>
  <DomainObject.Predmet.ProtustrankaWithAdress>
    <izvorni_sadrzaj>STUDIO LJEPOTE jednostavno društvo s ograničenom odgovornošću za frizerske usluge Mirka Viriusa 10, 48000 Koprivnica</izvorni_sadrzaj>
    <derivirana_varijabla naziv="DomainObject.Predmet.ProtustrankaWithAdress_1">STUDIO LJEPOTE jednostavno društvo s ograničenom odgovornošću za frizerske usluge Mirka Viriusa 10, 48000 Koprivnica</derivirana_varijabla>
  </DomainObject.Predmet.ProtustrankaWithAdress>
  <DomainObject.Predmet.ProtustrankaWithAdressOIB>
    <izvorni_sadrzaj>STUDIO LJEPOTE jednostavno društvo s ograničenom odgovornošću za frizerske usluge, OIB 82433490890, Mirka Viriusa 10, 48000 Koprivnica</izvorni_sadrzaj>
    <derivirana_varijabla naziv="DomainObject.Predmet.ProtustrankaWithAdressOIB_1">STUDIO LJEPOTE jednostavno društvo s ograničenom odgovornošću za frizerske usluge, OIB 82433490890, Mirka Viriusa 10, 48000 Koprivnica</derivirana_varijabla>
  </DomainObject.Predmet.ProtustrankaWithAdressOIB>
  <DomainObject.Predmet.ProtustrankaNazivFormated>
    <izvorni_sadrzaj>STUDIO LJEPOTE jednostavno društvo s ograničenom odgovornošću za frizerske usluge</izvorni_sadrzaj>
    <derivirana_varijabla naziv="DomainObject.Predmet.ProtustrankaNazivFormated_1">STUDIO LJEPOTE jednostavno društvo s ograničenom odgovornošću za frizerske usluge</derivirana_varijabla>
  </DomainObject.Predmet.ProtustrankaNazivFormated>
  <DomainObject.Predmet.ProtustrankaNazivFormatedOIB>
    <izvorni_sadrzaj>STUDIO LJEPOTE jednostavno društvo s ograničenom odgovornošću za frizerske usluge, OIB 82433490890</izvorni_sadrzaj>
    <derivirana_varijabla naziv="DomainObject.Predmet.ProtustrankaNazivFormatedOIB_1">STUDIO LJEPOTE jednostavno društvo s ograničenom odgovornošću za frizerske usluge, OIB 82433490890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46168.66</izvorni_sadrzaj>
    <derivirana_varijabla naziv="DomainObject.Predmet.TrenutnaVrijednost_1">46168.66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LJEPOTE jednostavno društvo s ograničenom odgovornošću za frizerske usluge</item>
    </izvorni_sadrzaj>
    <derivirana_varijabla naziv="DomainObject.Predmet.ProtuStrankaListFormated_1">
      <item>STUDIO LJEPOTE jednostavno društvo s ograničenom odgovornošću za frizerske usluge</item>
    </derivirana_varijabla>
  </DomainObject.Predmet.ProtuStrankaListFormated>
  <DomainObject.Predmet.ProtuStrankaListFormatedOIB>
    <izvorni_sadrzaj>
      <item>STUDIO LJEPOTE jednostavno društvo s ograničenom odgovornošću za frizerske usluge, OIB 82433490890</item>
    </izvorni_sadrzaj>
    <derivirana_varijabla naziv="DomainObject.Predmet.ProtuStrankaListFormatedOIB_1">
      <item>STUDIO LJEPOTE jednostavno društvo s ograničenom odgovornošću za frizerske usluge, OIB 82433490890</item>
    </derivirana_varijabla>
  </DomainObject.Predmet.ProtuStrankaListFormatedOIB>
  <DomainObject.Predmet.ProtuStrankaListFormatedWithAdress>
    <izvorni_sadrzaj>
      <item>STUDIO LJEPOTE jednostavno društvo s ograničenom odgovornošću za frizerske usluge, Mirka Viriusa 10, 48000 Koprivnica</item>
    </izvorni_sadrzaj>
    <derivirana_varijabla naziv="DomainObject.Predmet.ProtuStrankaListFormatedWithAdress_1">
      <item>STUDIO LJEPOTE jednostavno društvo s ograničenom odgovornošću za frizerske usluge, Mirka Viriusa 10, 48000 Koprivnica</item>
    </derivirana_varijabla>
  </DomainObject.Predmet.ProtuStrankaListFormatedWithAdress>
  <DomainObject.Predmet.ProtuStrankaListFormatedWithAdressOIB>
    <izvorni_sadrzaj>
      <item>STUDIO LJEPOTE jednostavno društvo s ograničenom odgovornošću za frizerske usluge, OIB 82433490890, Mirka Viriusa 10, 48000 Koprivnica</item>
    </izvorni_sadrzaj>
    <derivirana_varijabla naziv="DomainObject.Predmet.ProtuStrankaListFormatedWithAdressOIB_1">
      <item>STUDIO LJEPOTE jednostavno društvo s ograničenom odgovornošću za frizerske usluge, OIB 82433490890, Mirka Viriusa 10, 48000 Koprivnica</item>
    </derivirana_varijabla>
  </DomainObject.Predmet.ProtuStrankaListFormatedWithAdressOIB>
  <DomainObject.Predmet.ProtuStrankaListNazivFormated>
    <izvorni_sadrzaj>
      <item>STUDIO LJEPOTE jednostavno društvo s ograničenom odgovornošću za frizerske usluge</item>
    </izvorni_sadrzaj>
    <derivirana_varijabla naziv="DomainObject.Predmet.ProtuStrankaListNazivFormated_1">
      <item>STUDIO LJEPOTE jednostavno društvo s ograničenom odgovornošću za frizerske usluge</item>
    </derivirana_varijabla>
  </DomainObject.Predmet.ProtuStrankaListNazivFormated>
  <DomainObject.Predmet.ProtuStrankaListNazivFormatedOIB>
    <izvorni_sadrzaj>
      <item>STUDIO LJEPOTE jednostavno društvo s ograničenom odgovornošću za frizerske usluge, OIB 82433490890</item>
    </izvorni_sadrzaj>
    <derivirana_varijabla naziv="DomainObject.Predmet.ProtuStrankaListNazivFormatedOIB_1">
      <item>STUDIO LJEPOTE jednostavno društvo s ograničenom odgovornošću za frizerske usluge, OIB 82433490890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LJEPOTE jednostavno društvo s ograničenom odgovornošću za frizerske usluge</izvorni_sadrzaj>
    <derivirana_varijabla naziv="DomainObject.Predmet.ProtustrankaIDrugi_1">STUDIO LJEPOTE jednostavno društvo s ograničenom odgovornošću za frizerske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STUDIO LJEPOTE jednostavno društvo s ograničenom odgovornošću za frizerske usluge, OIB 82433490890, Mirka Viriusa 10, 48000 Koprivnica</izvorni_sadrzaj>
    <derivirana_varijabla naziv="DomainObject.Predmet.ProtustrankaIDrugiAdressOIB_1">STUDIO LJEPOTE jednostavno društvo s ograničenom odgovornošću za frizerske usluge, OIB 82433490890, Mirka Viriusa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LJEPOTE jednostavno društvo s ograničenom odgovornošću za frizerske usluge</item>
      <item>sudski registar</item>
    </izvorni_sadrzaj>
    <derivirana_varijabla naziv="DomainObject.Predmet.SudioniciListNaziv_1">
      <item>Financijska agencija</item>
      <item>STUDIO LJEPOTE jednostavno društvo s ograničenom odgovornošću za frizerske usluge</item>
      <item>sudski registar</item>
    </derivirana_varijabla>
  </DomainObject.Predmet.SudioniciListNaziv>
  <DomainObject.Predmet.SudioniciListAdressOIB>
    <izvorni_sadrzaj>
      <item>Financijska agencija, OIB 85821130368</item>
      <item>STUDIO LJEPOTE jednostavno društvo s ograničenom odgovornošću za frizerske usluge, OIB 82433490890, Mirka Viriusa 10,48000 Koprivnica</item>
      <item>sudski registar</item>
    </izvorni_sadrzaj>
    <derivirana_varijabla naziv="DomainObject.Predmet.SudioniciListAdressOIB_1">
      <item>Financijska agencija, OIB 85821130368</item>
      <item>STUDIO LJEPOTE jednostavno društvo s ograničenom odgovornošću za frizerske usluge, OIB 82433490890, Mirka Viriusa 10,48000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82433490890</item>
      <item>, OIB null</item>
    </izvorni_sadrzaj>
    <derivirana_varijabla naziv="DomainObject.Predmet.SudioniciListNazivOIB_1">
      <item>, OIB 85821130368</item>
      <item>, OIB 82433490890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</properties:Company>
  <properties:Pages>2</properties:Pages>
  <properties:Words>408</properties:Words>
  <properties:Characters>2264</properties:Characters>
  <properties:Lines>66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2016-06-29T12:09:00Z</dcterms:created>
  <dc:creator>user</dc:creator>
  <cp:lastModifiedBy>Nevenka Vuković</cp:lastModifiedBy>
  <cp:lastPrinted>2016-06-29T12:05:00Z</cp:lastPrinted>
  <dcterms:modified xmlns:xsi="http://www.w3.org/2001/XMLSchema-instance" xsi:type="dcterms:W3CDTF">2016-06-29T12:12:00Z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