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3c90" w14:paraId="d4f3c90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7935DC">
        <w:t>532</w:t>
      </w:r>
      <w:r w:rsidR="006B338C">
        <w:t>/1</w:t>
      </w:r>
      <w:r w:rsidR="00664993">
        <w:t>6</w:t>
      </w:r>
      <w:r w:rsidR="006B338C">
        <w:t>-</w:t>
      </w:r>
      <w:r w:rsidR="007935DC">
        <w:t>17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7935DC">
        <w:t>TORNADO TRANSPORT</w:t>
      </w:r>
      <w:r w:rsidR="007935DC" w:rsidRPr="0086514F">
        <w:t xml:space="preserve"> d.o.o., </w:t>
      </w:r>
      <w:r w:rsidR="007935DC">
        <w:t>Turanj</w:t>
      </w:r>
      <w:r w:rsidR="007935DC" w:rsidRPr="0086514F">
        <w:t xml:space="preserve">, </w:t>
      </w:r>
      <w:r w:rsidR="007935DC">
        <w:t>Turanj 527</w:t>
      </w:r>
      <w:r w:rsidR="007935DC" w:rsidRPr="0086514F">
        <w:t xml:space="preserve">, OIB: </w:t>
      </w:r>
      <w:r w:rsidR="007935DC">
        <w:t>83400690550</w:t>
      </w:r>
      <w:r w:rsidR="006B338C">
        <w:t xml:space="preserve">, </w:t>
      </w:r>
      <w:r w:rsidR="00D45752">
        <w:t>2</w:t>
      </w:r>
      <w:r w:rsidR="007935DC">
        <w:t>8</w:t>
      </w:r>
      <w:r w:rsidR="00D45752">
        <w:t>. rujna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7935DC">
        <w:t>TORNADO TRANSPORT</w:t>
      </w:r>
      <w:r w:rsidR="007935DC" w:rsidRPr="0086514F">
        <w:t xml:space="preserve"> d.o.o., </w:t>
      </w:r>
      <w:r w:rsidR="007935DC">
        <w:t>Turanj</w:t>
      </w:r>
      <w:r w:rsidR="007935DC" w:rsidRPr="0086514F">
        <w:t xml:space="preserve">, </w:t>
      </w:r>
      <w:r w:rsidR="007935DC">
        <w:t>Turanj 527</w:t>
      </w:r>
      <w:r w:rsidR="007935DC" w:rsidRPr="0086514F">
        <w:t xml:space="preserve">, OIB: </w:t>
      </w:r>
      <w:r w:rsidR="007935DC">
        <w:t>83400690550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7935DC">
        <w:t>13. travnja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7935DC">
        <w:t>TORNADO TRANSPORT</w:t>
      </w:r>
      <w:r w:rsidR="007935DC" w:rsidRPr="0086514F">
        <w:t xml:space="preserve"> d.o.o., </w:t>
      </w:r>
      <w:r w:rsidR="007935DC">
        <w:t>Turanj</w:t>
      </w:r>
      <w:r w:rsidR="00D21088" w:rsidRPr="000C3CA4">
        <w:t>.</w:t>
      </w:r>
    </w:p>
    <w:p w:rsidRDefault="007935DC" w:rsidP="007935DC" w:rsidR="007935DC">
      <w:pPr>
        <w:ind w:firstLine="708"/>
        <w:jc w:val="both"/>
      </w:pPr>
      <w:r>
        <w:t>Postupajući po prijedlogu rješenjem je pokrenut prethodni postupak i određeno ročište radi utvrđivanja uvjeta za otvaranje stečajnog postupka. Sud je rješenjem od 29. kolovoza 2016. imenovao privremenu stečajnu upraviteljicu koja je 21. rujna 2016. dostavila svoje izvješće i Potvrdu Financijske agencije o blokadi računa i novčanih sredstava ovršenika iz koje proizlazi da na dan 15. rujna 2016. dužnik nema nepodmirenih osnova za plaćanje evidentiranih u Očevidniku redoslijeda za plaćanje.</w:t>
      </w:r>
      <w:r>
        <w:tab/>
        <w:t xml:space="preserve"> </w:t>
      </w:r>
    </w:p>
    <w:p w:rsidRDefault="007935DC" w:rsidP="007935DC" w:rsidR="007935DC">
      <w:pPr>
        <w:ind w:firstLine="708"/>
        <w:jc w:val="both"/>
      </w:pPr>
      <w:r>
        <w:t>Slijedom navedeno sud je utvrdio da je prestao stečajni razlog i da dužnik nije nesposoban za plaćanje niti prezadužen, a u smislu čl. 5., 6. i 7. Stečajnog zakona (Narodne novine 71/15).</w:t>
      </w:r>
    </w:p>
    <w:p w:rsidRDefault="007935DC" w:rsidP="007935DC" w:rsidR="007935D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7935DC" w:rsidP="007935DC" w:rsidR="007935DC">
      <w:pPr>
        <w:jc w:val="both"/>
      </w:pPr>
      <w:r>
        <w:tab/>
        <w:t xml:space="preserve">Stoga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D45752">
        <w:t>2</w:t>
      </w:r>
      <w:r w:rsidR="007935DC">
        <w:t>8</w:t>
      </w:r>
      <w:r w:rsidR="00D45752">
        <w:t>. rujna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lastRenderedPageBreak/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FE5A5C">
        <w:t>– e-oglasna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60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935DC">
          <w:t>532/16-17</w:t>
        </w:r>
      </w:p>
      <w:p w:rsidRDefault="00FF3603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TORNADO TRANSPORT d.o.o., za prijevoz i usluge</izvorni_sadrzaj>
    <derivirana_varijabla naziv="DomainObject.Predmet.ProtustrankaFormated_1">  TORNADO TRANSPORT d.o.o., za prijevoz i usluge</derivirana_varijabla>
  </DomainObject.Predmet.ProtustrankaFormated>
  <DomainObject.Predmet.ProtustrankaFormatedOIB>
    <izvorni_sadrzaj>  TORNADO TRANSPORT d.o.o., za prijevoz i usluge, OIB 83400690550</izvorni_sadrzaj>
    <derivirana_varijabla naziv="DomainObject.Predmet.ProtustrankaFormatedOIB_1">  TORNADO TRANSPORT d.o.o., za prijevoz i usluge, OIB 83400690550</derivirana_varijabla>
  </DomainObject.Predmet.ProtustrankaFormatedOIB>
  <DomainObject.Predmet.ProtustrankaFormatedWithAdress>
    <izvorni_sadrzaj> TORNADO TRANSPORT d.o.o., za prijevoz i usluge, Turanj 527, 23210 Turanj</izvorni_sadrzaj>
    <derivirana_varijabla naziv="DomainObject.Predmet.ProtustrankaFormatedWithAdress_1"> TORNADO TRANSPORT d.o.o., za prijevoz i usluge, Turanj 527, 23210 Turanj</derivirana_varijabla>
  </DomainObject.Predmet.ProtustrankaFormatedWithAdress>
  <DomainObject.Predmet.ProtustrankaFormatedWithAdressOIB>
    <izvorni_sadrzaj> TORNADO TRANSPORT d.o.o., za prijevoz i usluge, OIB 83400690550, Turanj 527, 23210 Turanj</izvorni_sadrzaj>
    <derivirana_varijabla naziv="DomainObject.Predmet.ProtustrankaFormatedWithAdressOIB_1"> TORNADO TRANSPORT d.o.o., za prijevoz i usluge, OIB 83400690550, Turanj 527, 23210 Turanj</derivirana_varijabla>
  </DomainObject.Predmet.ProtustrankaFormatedWithAdressOIB>
  <DomainObject.Predmet.ProtustrankaWithAdress>
    <izvorni_sadrzaj>TORNADO TRANSPORT d.o.o., za prijevoz i usluge Turanj 527, 23210 Turanj</izvorni_sadrzaj>
    <derivirana_varijabla naziv="DomainObject.Predmet.ProtustrankaWithAdress_1">TORNADO TRANSPORT d.o.o., za prijevoz i usluge Turanj 527, 23210 Turanj</derivirana_varijabla>
  </DomainObject.Predmet.ProtustrankaWithAdress>
  <DomainObject.Predmet.ProtustrankaWithAdressOIB>
    <izvorni_sadrzaj>TORNADO TRANSPORT d.o.o., za prijevoz i usluge, OIB 83400690550, Turanj 527, 23210 Turanj</izvorni_sadrzaj>
    <derivirana_varijabla naziv="DomainObject.Predmet.ProtustrankaWithAdressOIB_1">TORNADO TRANSPORT d.o.o., za prijevoz i usluge, OIB 83400690550, Turanj 527, 23210 Turanj</derivirana_varijabla>
  </DomainObject.Predmet.ProtustrankaWithAdressOIB>
  <DomainObject.Predmet.ProtustrankaNazivFormated>
    <izvorni_sadrzaj>TORNADO TRANSPORT d.o.o., za prijevoz i usluge</izvorni_sadrzaj>
    <derivirana_varijabla naziv="DomainObject.Predmet.ProtustrankaNazivFormated_1">TORNADO TRANSPORT d.o.o., za prijevoz i usluge</derivirana_varijabla>
  </DomainObject.Predmet.ProtustrankaNazivFormated>
  <DomainObject.Predmet.ProtustrankaNazivFormatedOIB>
    <izvorni_sadrzaj>TORNADO TRANSPORT d.o.o., za prijevoz i usluge, OIB 83400690550</izvorni_sadrzaj>
    <derivirana_varijabla naziv="DomainObject.Predmet.ProtustrankaNazivFormatedOIB_1">TORNADO TRANSPORT d.o.o., za prijevoz i usluge, OIB 83400690550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88176.45</izvorni_sadrzaj>
    <derivirana_varijabla naziv="DomainObject.Predmet.TrenutnaVrijednost_1">88176.45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TORNADO TRANSPORT d.o.o., za prijevoz i usluge</item>
    </izvorni_sadrzaj>
    <derivirana_varijabla naziv="DomainObject.Predmet.ProtuStrankaListFormated_1">
      <item>TORNADO TRANSPORT d.o.o., za prijevoz i usluge</item>
    </derivirana_varijabla>
  </DomainObject.Predmet.ProtuStrankaListFormated>
  <DomainObject.Predmet.ProtuStrankaListFormatedOIB>
    <izvorni_sadrzaj>
      <item>TORNADO TRANSPORT d.o.o., za prijevoz i usluge, OIB 83400690550</item>
    </izvorni_sadrzaj>
    <derivirana_varijabla naziv="DomainObject.Predmet.ProtuStrankaListFormatedOIB_1">
      <item>TORNADO TRANSPORT d.o.o., za prijevoz i usluge, OIB 83400690550</item>
    </derivirana_varijabla>
  </DomainObject.Predmet.ProtuStrankaListFormatedOIB>
  <DomainObject.Predmet.ProtuStrankaListFormatedWithAdress>
    <izvorni_sadrzaj>
      <item>TORNADO TRANSPORT d.o.o., za prijevoz i usluge, Turanj 527, 23210 Turanj</item>
    </izvorni_sadrzaj>
    <derivirana_varijabla naziv="DomainObject.Predmet.ProtuStrankaListFormatedWithAdress_1">
      <item>TORNADO TRANSPORT d.o.o., za prijevoz i usluge, Turanj 527, 23210 Turanj</item>
    </derivirana_varijabla>
  </DomainObject.Predmet.ProtuStrankaListFormatedWithAdress>
  <DomainObject.Predmet.ProtuStrankaListFormatedWithAdressOIB>
    <izvorni_sadrzaj>
      <item>TORNADO TRANSPORT d.o.o., za prijevoz i usluge, OIB 83400690550, Turanj 527, 23210 Turanj</item>
    </izvorni_sadrzaj>
    <derivirana_varijabla naziv="DomainObject.Predmet.ProtuStrankaListFormatedWithAdressOIB_1">
      <item>TORNADO TRANSPORT d.o.o., za prijevoz i usluge, OIB 83400690550, Turanj 527, 23210 Turanj</item>
    </derivirana_varijabla>
  </DomainObject.Predmet.ProtuStrankaListFormatedWithAdressOIB>
  <DomainObject.Predmet.ProtuStrankaListNazivFormated>
    <izvorni_sadrzaj>
      <item>TORNADO TRANSPORT d.o.o., za prijevoz i usluge</item>
    </izvorni_sadrzaj>
    <derivirana_varijabla naziv="DomainObject.Predmet.ProtuStrankaListNazivFormated_1">
      <item>TORNADO TRANSPORT d.o.o., za prijevoz i usluge</item>
    </derivirana_varijabla>
  </DomainObject.Predmet.ProtuStrankaListNazivFormated>
  <DomainObject.Predmet.ProtuStrankaListNazivFormatedOIB>
    <izvorni_sadrzaj>
      <item>TORNADO TRANSPORT d.o.o., za prijevoz i usluge, OIB 83400690550</item>
    </izvorni_sadrzaj>
    <derivirana_varijabla naziv="DomainObject.Predmet.ProtuStrankaListNazivFormatedOIB_1">
      <item>TORNADO TRANSPORT d.o.o., za prijevoz i usluge, OIB 83400690550</item>
    </derivirana_varijabla>
  </DomainObject.Predmet.ProtuStrankaListNazivFormatedOIB>
  <DomainObject.Predmet.OstaliListFormated>
    <izvorni_sadrzaj>
      <item>Roko Bilaver</item>
    </izvorni_sadrzaj>
    <derivirana_varijabla naziv="DomainObject.Predmet.OstaliListFormated_1">
      <item>Roko Bilaver</item>
    </derivirana_varijabla>
  </DomainObject.Predmet.OstaliListFormated>
  <DomainObject.Predmet.OstaliListFormatedOIB>
    <izvorni_sadrzaj>
      <item>Roko Bilaver, OIB 79976684421</item>
    </izvorni_sadrzaj>
    <derivirana_varijabla naziv="DomainObject.Predmet.OstaliListFormatedOIB_1">
      <item>Roko Bilaver, OIB 79976684421</item>
    </derivirana_varijabla>
  </DomainObject.Predmet.OstaliListFormatedOIB>
  <DomainObject.Predmet.OstaliListFormatedWithAdress>
    <izvorni_sadrzaj>
      <item>Roko Bilaver, Put Ražovljeve Glavice 15, 23223 Škabrnje</item>
    </izvorni_sadrzaj>
    <derivirana_varijabla naziv="DomainObject.Predmet.OstaliListFormatedWithAdress_1">
      <item>Roko Bilaver, Put Ražovljeve Glavice 15, 23223 Škabrnje</item>
    </derivirana_varijabla>
  </DomainObject.Predmet.OstaliListFormatedWithAdress>
  <DomainObject.Predmet.OstaliListFormatedWithAdressOIB>
    <izvorni_sadrzaj>
      <item>Roko Bilaver, OIB 79976684421, Put Ražovljeve Glavice 15, 23223 Škabrnje</item>
    </izvorni_sadrzaj>
    <derivirana_varijabla naziv="DomainObject.Predmet.OstaliListFormatedWithAdressOIB_1">
      <item>Roko Bilaver, OIB 79976684421, Put Ražovljeve Glavice 15, 23223 Škabrnje</item>
    </derivirana_varijabla>
  </DomainObject.Predmet.OstaliListFormatedWithAdressOIB>
  <DomainObject.Predmet.OstaliListNazivFormated>
    <izvorni_sadrzaj>
      <item>Roko Bilaver</item>
    </izvorni_sadrzaj>
    <derivirana_varijabla naziv="DomainObject.Predmet.OstaliListNazivFormated_1">
      <item>Roko Bilaver</item>
    </derivirana_varijabla>
  </DomainObject.Predmet.OstaliListNazivFormated>
  <DomainObject.Predmet.OstaliListNazivFormatedOIB>
    <izvorni_sadrzaj>
      <item>Roko Bilaver, OIB 79976684421</item>
    </izvorni_sadrzaj>
    <derivirana_varijabla naziv="DomainObject.Predmet.OstaliListNazivFormatedOIB_1">
      <item>Roko Bilaver, OIB 79976684421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TORNADO TRANSPORT d.o.o., za prijevoz i usluge</izvorni_sadrzaj>
    <derivirana_varijabla naziv="DomainObject.Predmet.ProtustrankaIDrugi_1">TORNADO TRANSPORT d.o.o., za prijevoz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TORNADO TRANSPORT d.o.o., za prijevoz i usluge, OIB 83400690550, Turanj 527, 23210 Turanj</izvorni_sadrzaj>
    <derivirana_varijabla naziv="DomainObject.Predmet.ProtustrankaIDrugiAdressOIB_1">TORNADO TRANSPORT d.o.o., za prijevoz i usluge, OIB 83400690550, Turanj 527,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TORNADO TRANSPORT d.o.o., za prijevoz i usluge</item>
      <item>Roko Bilaver</item>
    </izvorni_sadrzaj>
    <derivirana_varijabla naziv="DomainObject.Predmet.SudioniciListNaziv_1">
      <item>Financijska agencija</item>
      <item>TORNADO TRANSPORT d.o.o., za prijevoz i usluge</item>
      <item>Roko Bilaver</item>
    </derivirana_varijabla>
  </DomainObject.Predmet.SudioniciListNaziv>
  <DomainObject.Predmet.SudioniciListAdressOIB>
    <izvorni_sadrzaj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izvorni_sadrzaj>
    <derivirana_varijabla naziv="DomainObject.Predmet.SudioniciListAdressOIB_1">
      <item>Financijska agencija, OIB 85821130368, Ivana Danila 4,23000 Zadar</item>
      <item>TORNADO TRANSPORT d.o.o., za prijevoz i usluge, OIB 83400690550, Turanj 527,23210 Turanj</item>
      <item>Roko Bilaver, OIB 79976684421, Put Ražovljeve Glavice 15,23223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83400690550</item>
      <item>, OIB 79976684421</item>
    </izvorni_sadrzaj>
    <derivirana_varijabla naziv="DomainObject.Predmet.SudioniciListNazivOIB_1">
      <item>, OIB 85821130368</item>
      <item>, OIB 83400690550</item>
      <item>, OIB 79976684421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325</properties:Words>
  <properties:Characters>1656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2016-09-28T05:23:00Z</dcterms:created>
  <dc:creator>Ardena Bajlo</dc:creator>
  <cp:lastModifiedBy>Martina Kalmeta</cp:lastModifiedBy>
  <cp:lastPrinted>2016-05-20T09:24:00Z</cp:lastPrinted>
  <dcterms:modified xmlns:xsi="http://www.w3.org/2001/XMLSchema-instance" xsi:type="dcterms:W3CDTF">2016-09-30T07:43:00Z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