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c2e7" w14:paraId="ee1c2e7" w:rsidRDefault="000810D8" w:rsidP="000810D8" w:rsidR="000810D8">
      <w:pPr>
        <w:spacing w:after="0"/>
        <w:jc w:val="right"/>
        <w15:collapsed w:val="false"/>
      </w:pPr>
      <w:r>
        <w:t>Poslovni broj: 3 St-218/16-5</w:t>
      </w:r>
    </w:p>
    <w:p w:rsidRDefault="000810D8" w:rsidP="000810D8" w:rsidR="000810D8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810D8" w:rsidP="000810D8" w:rsidR="000810D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810D8" w:rsidP="000810D8" w:rsidR="000810D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810D8" w:rsidP="000810D8" w:rsidR="000810D8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810D8" w:rsidP="000810D8" w:rsidR="000810D8">
      <w:pPr>
        <w:spacing w:after="0"/>
        <w:rPr>
          <w:lang w:eastAsia="hr-HR"/>
        </w:rPr>
      </w:pP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  <w:jc w:val="center"/>
      </w:pPr>
      <w:r>
        <w:t>U  I M E  R E P U B L I K E  H R V A T S K E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  <w:jc w:val="center"/>
      </w:pPr>
      <w:r>
        <w:t>R J E Š E NJ E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KOCIJ</w:t>
      </w:r>
      <w:r w:rsidR="007A227D">
        <w:t>A</w:t>
      </w:r>
      <w:r>
        <w:t>N METALI jednostavno društvo s ograničenom odgovornošću za proizvodnju i trgovinu, skraćena tvrtka: KOCIJAN METALI j.d.o.o. Varaždin, Braće Radića 104, MBS: 070120527, OIB: 71883233236, dana 14. travnja 2016. godine</w:t>
      </w:r>
    </w:p>
    <w:p w:rsidRDefault="000810D8" w:rsidP="000810D8" w:rsidR="000810D8">
      <w:pPr>
        <w:spacing w:after="0"/>
        <w:jc w:val="both"/>
      </w:pPr>
    </w:p>
    <w:p w:rsidRDefault="000810D8" w:rsidP="000810D8" w:rsidR="000810D8">
      <w:pPr>
        <w:spacing w:after="0"/>
        <w:jc w:val="center"/>
      </w:pPr>
      <w:r>
        <w:t>r i j e š i o  j e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  <w:jc w:val="both"/>
      </w:pPr>
      <w:r>
        <w:tab/>
        <w:t>I/ Otvara se stečajni postupak nad stečajnim dužnikom KOCIJ</w:t>
      </w:r>
      <w:r w:rsidR="007A227D">
        <w:t>A</w:t>
      </w:r>
      <w:r>
        <w:t>N METALI jednostavno društvo s ograničenom odgovornošću za proizvodnju i trgovinu, skraćena tvrtka: KOCIJAN METALI j.d.o.o. Varaždin, Braće Radića 104, MBS: 070120527, OIB: 71883233236, s danom 14. travnja 2016. u 14,30 sati.</w:t>
      </w:r>
    </w:p>
    <w:p w:rsidRDefault="000810D8" w:rsidP="000810D8" w:rsidR="000810D8">
      <w:pPr>
        <w:spacing w:after="0"/>
        <w:jc w:val="both"/>
      </w:pPr>
    </w:p>
    <w:p w:rsidRDefault="000810D8" w:rsidP="000810D8" w:rsidR="000810D8">
      <w:pPr>
        <w:spacing w:after="0"/>
        <w:jc w:val="both"/>
        <w:rPr>
          <w:szCs w:val="20"/>
        </w:rPr>
      </w:pPr>
      <w:r>
        <w:tab/>
        <w:t>II/ Zaključuje se stečajni postupak nad stečajnim dužnikom KOCIJ</w:t>
      </w:r>
      <w:r w:rsidR="007A227D">
        <w:t>A</w:t>
      </w:r>
      <w:bookmarkStart w:name="_GoBack" w:id="0"/>
      <w:bookmarkEnd w:id="0"/>
      <w:r>
        <w:t>N METALI jednostavno društvo s ograničenom odgovornošću za proizvodnju i trgovinu, skraćena tvrtka: KOCIJAN METALI j.d.o.o. Varaždin, Braće Radića 104, MBS: 070120527, OIB: 71883233236.</w:t>
      </w:r>
    </w:p>
    <w:p w:rsidRDefault="000810D8" w:rsidP="000810D8" w:rsidR="000810D8">
      <w:pPr>
        <w:spacing w:after="0"/>
        <w:jc w:val="both"/>
      </w:pPr>
    </w:p>
    <w:p w:rsidRDefault="000810D8" w:rsidP="000810D8" w:rsidR="000810D8">
      <w:pPr>
        <w:spacing w:after="0"/>
        <w:jc w:val="both"/>
      </w:pPr>
      <w:r>
        <w:tab/>
        <w:t>III/ Za stečajnog upravitelja imenuje se Davor Ivančić iz Čakovca, Ivana pl. Zajca 17, OIB: 21146522885.</w:t>
      </w:r>
    </w:p>
    <w:p w:rsidRDefault="000810D8" w:rsidP="000810D8" w:rsidR="000810D8">
      <w:pPr>
        <w:spacing w:after="0"/>
        <w:jc w:val="both"/>
        <w:rPr>
          <w:color w:val="FF0000"/>
        </w:rPr>
      </w:pPr>
    </w:p>
    <w:p w:rsidRDefault="000810D8" w:rsidP="000810D8" w:rsidR="000810D8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0810D8" w:rsidP="000810D8" w:rsidR="000810D8">
      <w:pPr>
        <w:spacing w:after="0"/>
        <w:jc w:val="both"/>
      </w:pP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  <w:jc w:val="center"/>
      </w:pPr>
      <w:r>
        <w:t>Obrazloženje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  <w:jc w:val="both"/>
      </w:pPr>
      <w:r>
        <w:tab/>
        <w:t xml:space="preserve">Predlagatelj je dana 12. veljače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810D8" w:rsidP="000810D8" w:rsidR="000810D8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  <w:jc w:val="center"/>
      </w:pPr>
      <w:r>
        <w:t>U Varaždinu, 14. travnja 2016. godine</w:t>
      </w:r>
    </w:p>
    <w:p w:rsidRDefault="000810D8" w:rsidP="000810D8" w:rsidR="000810D8">
      <w:pPr>
        <w:spacing w:after="0"/>
      </w:pPr>
      <w:r>
        <w:t xml:space="preserve">                                                                                                  </w:t>
      </w:r>
    </w:p>
    <w:p w:rsidRDefault="000810D8" w:rsidP="000810D8" w:rsidR="000810D8">
      <w:pPr>
        <w:spacing w:after="0"/>
      </w:pPr>
      <w:r>
        <w:t xml:space="preserve">     </w:t>
      </w:r>
    </w:p>
    <w:p w:rsidRDefault="000810D8" w:rsidP="000810D8" w:rsidR="000810D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0810D8" w:rsidP="000810D8" w:rsidR="000810D8">
      <w:pPr>
        <w:spacing w:after="0"/>
      </w:pPr>
      <w:r>
        <w:t xml:space="preserve"> 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  <w:r>
        <w:t xml:space="preserve">                              </w:t>
      </w:r>
    </w:p>
    <w:p w:rsidRDefault="000810D8" w:rsidP="000810D8" w:rsidR="000810D8">
      <w:pPr>
        <w:spacing w:after="0"/>
      </w:pPr>
      <w:r>
        <w:tab/>
        <w:t>UPUTA O PRAVNOM LIJEKU: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810D8" w:rsidP="000810D8" w:rsidR="000810D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  <w:r>
        <w:t>DNA:</w:t>
      </w:r>
    </w:p>
    <w:p w:rsidRDefault="000810D8" w:rsidP="000810D8" w:rsidR="000810D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810D8" w:rsidP="000810D8" w:rsidR="000810D8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0810D8" w:rsidP="000810D8" w:rsidR="000810D8">
      <w:pPr>
        <w:numPr>
          <w:ilvl w:val="0"/>
          <w:numId w:val="47"/>
        </w:numPr>
        <w:spacing w:after="0"/>
      </w:pPr>
      <w:r>
        <w:t>Dužnik KOCIJAN METALI j.d.o.o. Varaždin, Braće Radića 104</w:t>
      </w:r>
    </w:p>
    <w:p w:rsidRDefault="000810D8" w:rsidP="000810D8" w:rsidR="000810D8">
      <w:pPr>
        <w:numPr>
          <w:ilvl w:val="0"/>
          <w:numId w:val="47"/>
        </w:numPr>
        <w:spacing w:after="0"/>
      </w:pPr>
      <w:r>
        <w:t xml:space="preserve">Direktor dužnika Mirjana </w:t>
      </w:r>
      <w:proofErr w:type="spellStart"/>
      <w:r>
        <w:t>Škriljevečki</w:t>
      </w:r>
      <w:proofErr w:type="spellEnd"/>
      <w:r>
        <w:t xml:space="preserve">, </w:t>
      </w:r>
      <w:proofErr w:type="spellStart"/>
      <w:r>
        <w:t>Ledinec</w:t>
      </w:r>
      <w:proofErr w:type="spellEnd"/>
      <w:r>
        <w:t xml:space="preserve"> Gornji, </w:t>
      </w:r>
      <w:proofErr w:type="spellStart"/>
      <w:r>
        <w:t>Briška</w:t>
      </w:r>
      <w:proofErr w:type="spellEnd"/>
      <w:r>
        <w:t xml:space="preserve"> 14, 42201 </w:t>
      </w:r>
      <w:proofErr w:type="spellStart"/>
      <w:r>
        <w:t>Beretinec</w:t>
      </w:r>
      <w:proofErr w:type="spellEnd"/>
    </w:p>
    <w:p w:rsidRDefault="000810D8" w:rsidP="000810D8" w:rsidR="000810D8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0810D8" w:rsidP="000810D8" w:rsidR="000810D8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0810D8" w:rsidP="000810D8" w:rsidR="000810D8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Davor Ivančić iz Čakovca, Ivana pl. Zajca 17</w:t>
      </w:r>
    </w:p>
    <w:p w:rsidRDefault="000810D8" w:rsidP="000810D8" w:rsidR="000810D8">
      <w:pPr>
        <w:numPr>
          <w:ilvl w:val="0"/>
          <w:numId w:val="47"/>
        </w:numPr>
        <w:spacing w:after="0"/>
      </w:pPr>
      <w:r>
        <w:t>e-Oglasna ploča suda</w:t>
      </w: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</w:p>
    <w:p w:rsidRDefault="000810D8" w:rsidP="000810D8" w:rsidR="000810D8">
      <w:pPr>
        <w:spacing w:after="0"/>
      </w:pPr>
    </w:p>
    <w:p w:rsidRDefault="00CF71ED" w:rsidP="000810D8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1ED" w:rsidP="00537B78" w:rsidR="00CF71ED">
      <w:r>
        <w:separator/>
      </w:r>
    </w:p>
  </w:endnote>
  <w:endnote w:id="0" w:type="continuationSeparator">
    <w:p w:rsidRDefault="00CF71ED" w:rsidP="00537B78" w:rsidR="00CF7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1ED" w:rsidP="00537B78" w:rsidR="00CF71ED">
      <w:r>
        <w:separator/>
      </w:r>
    </w:p>
  </w:footnote>
  <w:footnote w:id="0" w:type="continuationSeparator">
    <w:p w:rsidRDefault="00CF71ED" w:rsidP="00537B78" w:rsidR="00CF71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0D8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5C3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27D"/>
    <w:rsid w:val="007A422E"/>
    <w:rsid w:val="007A652F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1ED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7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St-218/2016-5</izvorni_sadrzaj>
    <derivirana_varijabla naziv="DomainObject.Oznaka_1">St-218/2016-5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 METALI jednostavno društvo s ograničenom odgovornošću za proizvodnju i trgovinu</izvorni_sadrzaj>
    <derivirana_varijabla naziv="DomainObject.Predmet.ProtustrankaFormated_1">  KOCIJAN METALI jednostavno društvo s ograničenom odgovornošću za proizvodnju i trgovinu</derivirana_varijabla>
  </DomainObject.Predmet.ProtustrankaFormated>
  <DomainObject.Predmet.ProtustrankaFormatedOIB>
    <izvorni_sadrzaj>  KOCIJAN METALI jednostavno društvo s ograničenom odgovornošću za proizvodnju i trgovinu, OIB 71883233236</izvorni_sadrzaj>
    <derivirana_varijabla naziv="DomainObject.Predmet.ProtustrankaFormatedOIB_1">  KOCIJAN METALI jednostavno društvo s ograničenom odgovornošću za proizvodnju i trgovinu, OIB 71883233236</derivirana_varijabla>
  </DomainObject.Predmet.ProtustrankaFormatedOIB>
  <DomainObject.Predmet.ProtustrankaFormatedWithAdress>
    <izvorni_sadrzaj> KOCIJAN METALI jednostavno društvo s ograničenom odgovornošću za proizvodnju i trgovinu, Braće Radića 104, 42000 Varaždin</izvorni_sadrzaj>
    <derivirana_varijabla naziv="DomainObject.Predmet.ProtustrankaFormatedWithAdress_1"> KOCIJAN METALI jednostavno društvo s ograničenom odgovornošću za proizvodnju i trgovinu, Braće Radića 104, 42000 Varaždin</derivirana_varijabla>
  </DomainObject.Predmet.ProtustrankaFormatedWithAdress>
  <DomainObject.Predmet.ProtustrankaFormatedWithAdressOIB>
    <izvorni_sadrzaj> KOCIJAN METALI jednostavno društvo s ograničenom odgovornošću za proizvodnju i trgovinu, OIB 71883233236, Braće Radića 104, 42000 Varaždin</izvorni_sadrzaj>
    <derivirana_varijabla naziv="DomainObject.Predmet.ProtustrankaFormatedWithAdressOIB_1"> KOCIJAN METALI jednostavno društvo s ograničenom odgovornošću za proizvodnju i trgovinu, OIB 71883233236, Braće Radića 104, 42000 Varaždin</derivirana_varijabla>
  </DomainObject.Predmet.ProtustrankaFormatedWithAdressOIB>
  <DomainObject.Predmet.ProtustrankaWithAdress>
    <izvorni_sadrzaj>KOCIJAN METALI jednostavno društvo s ograničenom odgovornošću za proizvodnju i trgovinu Braće Radića 104, 42000 Varaždin</izvorni_sadrzaj>
    <derivirana_varijabla naziv="DomainObject.Predmet.ProtustrankaWithAdress_1">KOCIJAN METALI jednostavno društvo s ograničenom odgovornošću za proizvodnju i trgovinu Braće Radića 104, 42000 Varaždin</derivirana_varijabla>
  </DomainObject.Predmet.ProtustrankaWithAdress>
  <DomainObject.Predmet.ProtustrankaWithAdressOIB>
    <izvorni_sadrzaj>KOCIJAN METALI jednostavno društvo s ograničenom odgovornošću za proizvodnju i trgovinu, OIB 71883233236, Braće Radića 104, 42000 Varaždin</izvorni_sadrzaj>
    <derivirana_varijabla naziv="DomainObject.Predmet.ProtustrankaWithAdressOIB_1">KOCIJAN METALI jednostavno društvo s ograničenom odgovornošću za proizvodnju i trgovinu, OIB 71883233236, Braće Radića 104, 42000 Varaždin</derivirana_varijabla>
  </DomainObject.Predmet.ProtustrankaWithAdressOIB>
  <DomainObject.Predmet.ProtustrankaNazivFormated>
    <izvorni_sadrzaj>KOCIJAN METALI jednostavno društvo s ograničenom odgovornošću za proizvodnju i trgovinu</izvorni_sadrzaj>
    <derivirana_varijabla naziv="DomainObject.Predmet.ProtustrankaNazivFormated_1">KOCIJAN METALI jednostavno društvo s ograničenom odgovornošću za proizvodnju i trgovinu</derivirana_varijabla>
  </DomainObject.Predmet.ProtustrankaNazivFormated>
  <DomainObject.Predmet.ProtustrankaNazivFormatedOIB>
    <izvorni_sadrzaj>KOCIJAN METALI jednostavno društvo s ograničenom odgovornošću za proizvodnju i trgovinu, OIB 71883233236</izvorni_sadrzaj>
    <derivirana_varijabla naziv="DomainObject.Predmet.ProtustrankaNazivFormatedOIB_1">KOCIJAN METALI jednostavno društvo s ograničenom odgovornošću za proizvodnju i trgovinu, OIB 71883233236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14839.76</izvorni_sadrzaj>
    <derivirana_varijabla naziv="DomainObject.Predmet.TrenutnaVrijednost_1">14839.76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KOCIJAN METALI jednostavno društvo s ograničenom odgovornošću za proizvodnju i trgovinu</item>
    </izvorni_sadrzaj>
    <derivirana_varijabla naziv="DomainObject.Predmet.ProtuStrankaListFormated_1">
      <item>KOCIJAN METALI jednostavno društvo s ograničenom odgovornošću za proizvodnju i trgovinu</item>
    </derivirana_varijabla>
  </DomainObject.Predmet.ProtuStrankaListFormated>
  <DomainObject.Predmet.ProtuStrankaListFormatedOIB>
    <izvorni_sadrzaj>
      <item>KOCIJAN METALI jednostavno društvo s ograničenom odgovornošću za proizvodnju i trgovinu, OIB 71883233236</item>
    </izvorni_sadrzaj>
    <derivirana_varijabla naziv="DomainObject.Predmet.ProtuStrankaListFormatedOIB_1">
      <item>KOCIJAN METALI jednostavno društvo s ograničenom odgovornošću za proizvodnju i trgovinu, OIB 71883233236</item>
    </derivirana_varijabla>
  </DomainObject.Predmet.ProtuStrankaListFormatedOIB>
  <DomainObject.Predmet.ProtuStrankaListFormatedWithAdress>
    <izvorni_sadrzaj>
      <item>KOCIJAN METALI jednostavno društvo s ograničenom odgovornošću za proizvodnju i trgovinu, Braće Radića 104, 42000 Varaždin</item>
    </izvorni_sadrzaj>
    <derivirana_varijabla naziv="DomainObject.Predmet.ProtuStrankaListFormatedWithAdress_1">
      <item>KOCIJAN METALI jednostavno društvo s ograničenom odgovornošću za proizvodnju i trgovinu, Braće Radića 104, 42000 Varaždin</item>
    </derivirana_varijabla>
  </DomainObject.Predmet.ProtuStrankaListFormatedWithAdress>
  <DomainObject.Predmet.ProtuStrankaListFormatedWithAdressOIB>
    <izvorni_sadrzaj>
      <item>KOCIJAN METALI jednostavno društvo s ograničenom odgovornošću za proizvodnju i trgovinu, OIB 71883233236, Braće Radića 104, 42000 Varaždin</item>
    </izvorni_sadrzaj>
    <derivirana_varijabla naziv="DomainObject.Predmet.ProtuStrankaListFormatedWithAdressOIB_1">
      <item>KOCIJAN METALI jednostavno društvo s ograničenom odgovornošću za proizvodnju i trgovinu, OIB 71883233236, Braće Radića 104, 42000 Varaždin</item>
    </derivirana_varijabla>
  </DomainObject.Predmet.ProtuStrankaListFormatedWithAdressOIB>
  <DomainObject.Predmet.ProtuStrankaListNazivFormated>
    <izvorni_sadrzaj>
      <item>KOCIJAN METALI jednostavno društvo s ograničenom odgovornošću za proizvodnju i trgovinu</item>
    </izvorni_sadrzaj>
    <derivirana_varijabla naziv="DomainObject.Predmet.ProtuStrankaListNazivFormated_1">
      <item>KOCIJAN METALI jednostavno društvo s ograničenom odgovornošću za proizvodnju i trgovinu</item>
    </derivirana_varijabla>
  </DomainObject.Predmet.ProtuStrankaListNazivFormated>
  <DomainObject.Predmet.ProtuStrankaListNazivFormatedOIB>
    <izvorni_sadrzaj>
      <item>KOCIJAN METALI jednostavno društvo s ograničenom odgovornošću za proizvodnju i trgovinu, OIB 71883233236</item>
    </izvorni_sadrzaj>
    <derivirana_varijabla naziv="DomainObject.Predmet.ProtuStrankaListNazivFormatedOIB_1">
      <item>KOCIJAN METALI jednostavno društvo s ograničenom odgovornošću za proizvodnju i trgovinu, OIB 71883233236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St-218/2016-5</izvorni_sadrzaj>
    <derivirana_varijabla naziv="DomainObject.PoslovniBrojDokumenta_1">St-218/2016-5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KOCIJAN METALI jednostavno društvo s ograničenom odgovornošću za proizvodnju i trgovinu</izvorni_sadrzaj>
    <derivirana_varijabla naziv="DomainObject.Predmet.ProtustrankaIDrugi_1">KOCIJAN METALI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KOCIJAN METALI jednostavno društvo s ograničenom odgovornošću za proizvodnju i trgovinu, OIB 71883233236, Braće Radića 104, 42000 Varaždin</izvorni_sadrzaj>
    <derivirana_varijabla naziv="DomainObject.Predmet.ProtustrankaIDrugiAdressOIB_1">KOCIJAN METALI jednostavno društvo s ograničenom odgovornošću za proizvodnju i trgovinu, OIB 71883233236, Braće Radića 104,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St-218/2016-5</izvorni_sadrzaj>
    <derivirana_varijabla naziv="DomainObject.Predmet.OdlukaRjesenje.Oznaka_1">St-218/2016-5</derivirana_varijabla>
  </DomainObject.Predmet.OdlukaRjesenje.Oznaka>
  <DomainObject.Predmet.SudioniciListNaziv>
    <izvorni_sadrzaj>
      <item>Financijska agencija</item>
      <item>KOCIJAN METALI jednostavno društvo s ograničenom odgovornošću za proizvodnju i trgovinu</item>
      <item>Sudski registar</item>
    </izvorni_sadrzaj>
    <derivirana_varijabla naziv="DomainObject.Predmet.SudioniciListNaziv_1">
      <item>Financijska agencija</item>
      <item>KOCIJAN METALI jednostavno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KOCIJAN METALI jednostavno društvo s ograničenom odgovornošću za proizvodnju i trgovinu, OIB 71883233236, Braće Radića 104,42000 Varaždin</item>
      <item>Sudski registar</item>
    </izvorni_sadrzaj>
    <derivirana_varijabla naziv="DomainObject.Predmet.SudioniciListAdressOIB_1">
      <item>Financijska agencija, OIB 85821130368, A. Cesarca 2,42000 Varaždin</item>
      <item>KOCIJAN METALI jednostavno društvo s ograničenom odgovornošću za proizvodnju i trgovinu, OIB 71883233236, Braće Radića 104,42000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478A3-C6C2-4207-A3BB-A08ACBD53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3096</properties:Characters>
  <properties:Lines>93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2016-04-14T07:53:00Z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