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dfdf" w14:paraId="931dfdf" w:rsidRDefault="00C74991" w:rsidP="00C74991" w:rsidR="00C7499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991" w:rsidP="00C74991" w:rsidR="00C7499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4991" w:rsidP="00C74991" w:rsidR="00C749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4991" w:rsidP="00C74991" w:rsidR="00C749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4991" w:rsidP="00C74991" w:rsidR="00C7499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4991" w:rsidP="00C74991" w:rsidR="00C7499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4991" w:rsidP="00C74991" w:rsidR="00C74991" w:rsidRPr="005D578C">
      <w:pPr>
        <w:jc w:val="center"/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ŠERIĆ GRADITELJSTVO d. o. o. Medulin, Vrčevan 27, OIB 96821585031, MBS 040074206,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B115C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115C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ŠERIĆ GRADITELJSTVO d. o. o. Medulin, Vrčevan 27, OIB 96821585031, MBS 040074206,</w:t>
      </w:r>
      <w:r w:rsidRPr="005D578C">
        <w:rPr>
          <w:rFonts w:cs="Times New Roman" w:eastAsia="Times New Roman"/>
          <w:szCs w:val="24"/>
        </w:rPr>
        <w:t xml:space="preserve"> s danom </w:t>
      </w:r>
      <w:r w:rsidR="005E662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5E662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Jelenko Lehki iz Zagreba, Pavla Hatza 10, OIB 96068307857. </w:t>
      </w:r>
    </w:p>
    <w:p w:rsidRDefault="00C74991" w:rsidP="00C74991" w:rsidR="00C74991">
      <w:pPr>
        <w:ind w:firstLine="708"/>
        <w:rPr>
          <w:rFonts w:cs="Times New Roman" w:eastAsia="Times New Roman"/>
          <w:szCs w:val="20"/>
        </w:rPr>
      </w:pPr>
    </w:p>
    <w:p w:rsidRDefault="00C74991" w:rsidP="00C74991" w:rsidR="00C749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ŠERIĆ GRADITELJSTVO d. o. o. Medulin, Vrčevan 27, OIB 96821585031, MBS 040074206.</w:t>
      </w:r>
    </w:p>
    <w:p w:rsidRDefault="00C74991" w:rsidP="00C74991" w:rsidR="00C74991">
      <w:pPr>
        <w:rPr>
          <w:rFonts w:cs="Times New Roman" w:eastAsia="Times New Roman"/>
          <w:szCs w:val="24"/>
        </w:rPr>
      </w:pPr>
    </w:p>
    <w:p w:rsidRDefault="00C74991" w:rsidP="00C74991" w:rsidR="00C749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ŠERIĆ GRADITELJSTVO d. o. o. Medulin, Vrčevan 27, OIB 96821585031, MBS 040074206.</w:t>
      </w:r>
    </w:p>
    <w:p w:rsidRDefault="00C74991" w:rsidP="00C74991" w:rsidR="00C74991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4991" w:rsidP="00C74991" w:rsidR="00C74991">
      <w:pPr>
        <w:ind w:firstLine="708"/>
        <w:rPr>
          <w:rFonts w:cs="Times New Roman" w:eastAsia="Times New Roman"/>
          <w:szCs w:val="24"/>
        </w:rPr>
      </w:pPr>
    </w:p>
    <w:p w:rsidRDefault="00C74991" w:rsidP="00C74991" w:rsidR="00C749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9F0FC4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ŠERIĆ GRADITELJSTVO d. o. o. Medulin.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St-734/2015-3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4991" w:rsidP="00C74991" w:rsidR="00C7499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6559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6559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4991" w:rsidP="00C74991" w:rsidR="00C74991" w:rsidRPr="005D578C">
      <w:pPr>
        <w:jc w:val="center"/>
        <w:rPr>
          <w:rFonts w:cs="Times New Roman" w:eastAsia="Times New Roman"/>
          <w:szCs w:val="24"/>
        </w:rPr>
      </w:pPr>
    </w:p>
    <w:p w:rsidRDefault="00C74991" w:rsidP="009F0FC4" w:rsidR="00C74991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74991" w:rsidP="009F0FC4" w:rsidR="00C749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F47D0">
        <w:rPr>
          <w:rFonts w:cs="Times New Roman" w:eastAsia="Times New Roman"/>
          <w:szCs w:val="24"/>
        </w:rPr>
        <w:t>, v.r.</w:t>
      </w:r>
    </w:p>
    <w:p w:rsidRDefault="00C74991" w:rsidP="00C74991" w:rsidR="00C74991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74991" w:rsidP="00C74991" w:rsidR="00C74991" w:rsidRPr="005D578C">
      <w:pPr>
        <w:jc w:val="left"/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4991" w:rsidP="00C74991" w:rsidR="00C7499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74991" w:rsidP="00C74991" w:rsidR="00C74991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rPr>
          <w:rFonts w:cs="Times New Roman" w:eastAsia="Times New Roman"/>
          <w:szCs w:val="24"/>
        </w:rPr>
      </w:pPr>
    </w:p>
    <w:p w:rsidRDefault="00C74991" w:rsidP="00C74991" w:rsidR="00C749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ŠERIĆ GRADITELJSTVO d. o. o. Medulin, Vrčevan 27, 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Željko Šerić, Zagreb, Odvojak Kopačevskog puta 30, </w:t>
      </w:r>
    </w:p>
    <w:p w:rsidRDefault="00C74991" w:rsidP="00C74991" w:rsidR="00C7499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74991" w:rsidP="00C74991" w:rsidR="00C7499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74991" w:rsidP="00C74991" w:rsidR="00C74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74991" w:rsidP="00C74991" w:rsidR="00C74991"/>
    <w:p w:rsidRDefault="00C74991" w:rsidP="00C74991" w:rsidR="00C74991"/>
    <w:p w:rsidRDefault="00C74991" w:rsidP="00C74991" w:rsidR="00C74991"/>
    <w:p w:rsidRDefault="00FF47D0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91" w:rsidP="00C74991" w:rsidR="00C74991">
      <w:r>
        <w:separator/>
      </w:r>
    </w:p>
  </w:endnote>
  <w:endnote w:id="0" w:type="continuationSeparator">
    <w:p w:rsidRDefault="00C74991" w:rsidP="00C74991" w:rsidR="00C74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91" w:rsidP="00C74991" w:rsidR="00C74991">
      <w:r>
        <w:separator/>
      </w:r>
    </w:p>
  </w:footnote>
  <w:footnote w:id="0" w:type="continuationSeparator">
    <w:p w:rsidRDefault="00C74991" w:rsidP="00C74991" w:rsidR="00C74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991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47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St-734/2015-5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991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St-734/2015-5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CAE"/>
    <w:rsid w:val="0046559F"/>
    <w:rsid w:val="00516CAE"/>
    <w:rsid w:val="005E662B"/>
    <w:rsid w:val="0075528E"/>
    <w:rsid w:val="0079403F"/>
    <w:rsid w:val="009F0FC4"/>
    <w:rsid w:val="00B115CA"/>
    <w:rsid w:val="00C74991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9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49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49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9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9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49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7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47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47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47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9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49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49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9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49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49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7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47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47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47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ŠERIĆ GRADITELJSTVO d.o.o., Medulin</izvorni_sadrzaj>
    <derivirana_varijabla naziv="DomainObject.Predmet.ProtustrankaFormated_1">  ŠERIĆ GRADITELJSTVO d.o.o., Medulin</derivirana_varijabla>
  </DomainObject.Predmet.ProtustrankaFormated>
  <DomainObject.Predmet.ProtustrankaFormatedOIB>
    <izvorni_sadrzaj>  ŠERIĆ GRADITELJSTVO d.o.o., Medulin, OIB 96821585031</izvorni_sadrzaj>
    <derivirana_varijabla naziv="DomainObject.Predmet.ProtustrankaFormatedOIB_1">  ŠERIĆ GRADITELJSTVO d.o.o., Medulin, OIB 96821585031</derivirana_varijabla>
  </DomainObject.Predmet.ProtustrankaFormatedOIB>
  <DomainObject.Predmet.ProtustrankaFormatedWithAdress>
    <izvorni_sadrzaj> ŠERIĆ GRADITELJSTVO d.o.o., Medulin, Vrčevan 27, 52100 Medulin</izvorni_sadrzaj>
    <derivirana_varijabla naziv="DomainObject.Predmet.ProtustrankaFormatedWithAdress_1"> ŠERIĆ GRADITELJSTVO d.o.o., Medulin, Vrčevan 27, 52100 Medulin</derivirana_varijabla>
  </DomainObject.Predmet.ProtustrankaFormatedWithAdress>
  <DomainObject.Predmet.ProtustrankaFormatedWithAdressOIB>
    <izvorni_sadrzaj> ŠERIĆ GRADITELJSTVO d.o.o., Medulin, OIB 96821585031, Vrčevan 27, 52100 Medulin</izvorni_sadrzaj>
    <derivirana_varijabla naziv="DomainObject.Predmet.ProtustrankaFormatedWithAdressOIB_1"> ŠERIĆ GRADITELJSTVO d.o.o., Medulin, OIB 96821585031, Vrčevan 27, 52100 Medulin</derivirana_varijabla>
  </DomainObject.Predmet.ProtustrankaFormatedWithAdressOIB>
  <DomainObject.Predmet.ProtustrankaWithAdress>
    <izvorni_sadrzaj>ŠERIĆ GRADITELJSTVO d.o.o., Medulin Vrčevan 27, 52100 Medulin</izvorni_sadrzaj>
    <derivirana_varijabla naziv="DomainObject.Predmet.ProtustrankaWithAdress_1">ŠERIĆ GRADITELJSTVO d.o.o., Medulin Vrčevan 27, 52100 Medulin</derivirana_varijabla>
  </DomainObject.Predmet.ProtustrankaWithAdress>
  <DomainObject.Predmet.ProtustrankaWithAdressOIB>
    <izvorni_sadrzaj>ŠERIĆ GRADITELJSTVO d.o.o., Medulin, OIB 96821585031, Vrčevan 27, 52100 Medulin</izvorni_sadrzaj>
    <derivirana_varijabla naziv="DomainObject.Predmet.ProtustrankaWithAdressOIB_1">ŠERIĆ GRADITELJSTVO d.o.o., Medulin, OIB 96821585031, Vrčevan 27, 52100 Medulin</derivirana_varijabla>
  </DomainObject.Predmet.ProtustrankaWithAdressOIB>
  <DomainObject.Predmet.ProtustrankaNazivFormated>
    <izvorni_sadrzaj>ŠERIĆ GRADITELJSTVO d.o.o., Medulin</izvorni_sadrzaj>
    <derivirana_varijabla naziv="DomainObject.Predmet.ProtustrankaNazivFormated_1">ŠERIĆ GRADITELJSTVO d.o.o., Medulin</derivirana_varijabla>
  </DomainObject.Predmet.ProtustrankaNazivFormated>
  <DomainObject.Predmet.ProtustrankaNazivFormatedOIB>
    <izvorni_sadrzaj>ŠERIĆ GRADITELJSTVO d.o.o., Medulin, OIB 96821585031</izvorni_sadrzaj>
    <derivirana_varijabla naziv="DomainObject.Predmet.ProtustrankaNazivFormatedOIB_1">ŠERIĆ GRADITELJSTVO d.o.o., Medulin, OIB 96821585031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4934.13</izvorni_sadrzaj>
    <derivirana_varijabla naziv="DomainObject.Predmet.TrenutnaVrijednost_1">4934.13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ŠERIĆ GRADITELJSTVO d.o.o., Medulin</item>
    </izvorni_sadrzaj>
    <derivirana_varijabla naziv="DomainObject.Predmet.ProtuStrankaListFormated_1">
      <item>ŠERIĆ GRADITELJSTVO d.o.o., Medulin</item>
    </derivirana_varijabla>
  </DomainObject.Predmet.ProtuStrankaListFormated>
  <DomainObject.Predmet.ProtuStrankaListFormatedOIB>
    <izvorni_sadrzaj>
      <item>ŠERIĆ GRADITELJSTVO d.o.o., Medulin, OIB 96821585031</item>
    </izvorni_sadrzaj>
    <derivirana_varijabla naziv="DomainObject.Predmet.ProtuStrankaListFormatedOIB_1">
      <item>ŠERIĆ GRADITELJSTVO d.o.o., Medulin, OIB 96821585031</item>
    </derivirana_varijabla>
  </DomainObject.Predmet.ProtuStrankaListFormatedOIB>
  <DomainObject.Predmet.ProtuStrankaListFormatedWithAdress>
    <izvorni_sadrzaj>
      <item>ŠERIĆ GRADITELJSTVO d.o.o., Medulin, Vrčevan 27, 52100 Medulin</item>
    </izvorni_sadrzaj>
    <derivirana_varijabla naziv="DomainObject.Predmet.ProtuStrankaListFormatedWithAdress_1">
      <item>ŠERIĆ GRADITELJSTVO d.o.o., Medulin, Vrčevan 27, 52100 Medulin</item>
    </derivirana_varijabla>
  </DomainObject.Predmet.ProtuStrankaListFormatedWithAdress>
  <DomainObject.Predmet.ProtuStrankaListFormatedWithAdressOIB>
    <izvorni_sadrzaj>
      <item>ŠERIĆ GRADITELJSTVO d.o.o., Medulin, OIB 96821585031, Vrčevan 27, 52100 Medulin</item>
    </izvorni_sadrzaj>
    <derivirana_varijabla naziv="DomainObject.Predmet.ProtuStrankaListFormatedWithAdressOIB_1">
      <item>ŠERIĆ GRADITELJSTVO d.o.o., Medulin, OIB 96821585031, Vrčevan 27, 52100 Medulin</item>
    </derivirana_varijabla>
  </DomainObject.Predmet.ProtuStrankaListFormatedWithAdressOIB>
  <DomainObject.Predmet.ProtuStrankaListNazivFormated>
    <izvorni_sadrzaj>
      <item>ŠERIĆ GRADITELJSTVO d.o.o., Medulin</item>
    </izvorni_sadrzaj>
    <derivirana_varijabla naziv="DomainObject.Predmet.ProtuStrankaListNazivFormated_1">
      <item>ŠERIĆ GRADITELJSTVO d.o.o., Medulin</item>
    </derivirana_varijabla>
  </DomainObject.Predmet.ProtuStrankaListNazivFormated>
  <DomainObject.Predmet.ProtuStrankaListNazivFormatedOIB>
    <izvorni_sadrzaj>
      <item>ŠERIĆ GRADITELJSTVO d.o.o., Medulin, OIB 96821585031</item>
    </izvorni_sadrzaj>
    <derivirana_varijabla naziv="DomainObject.Predmet.ProtuStrankaListNazivFormatedOIB_1">
      <item>ŠERIĆ GRADITELJSTVO d.o.o., Medulin, OIB 96821585031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ŠERIĆ GRADITELJSTVO d.o.o., Medulin</izvorni_sadrzaj>
    <derivirana_varijabla naziv="DomainObject.Predmet.ProtustrankaIDrugi_1">ŠERIĆ GRADITELJSTVO d.o.o.,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ŠERIĆ GRADITELJSTVO d.o.o., Medulin, OIB 96821585031, Vrčevan 27, 52100 Medulin</izvorni_sadrzaj>
    <derivirana_varijabla naziv="DomainObject.Predmet.ProtustrankaIDrugiAdressOIB_1">ŠERIĆ GRADITELJSTVO d.o.o., Medulin, OIB 96821585031, Vrčevan 27,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ŠERIĆ GRADITELJSTVO d.o.o., Medulin</item>
    </izvorni_sadrzaj>
    <derivirana_varijabla naziv="DomainObject.Predmet.SudioniciListNaziv_1">
      <item>FINANCIJSKA AGENCIJA, RC RIJEKA, PODRUŽNICA PULA, PULA</item>
      <item>ŠERIĆ GRADITELJSTVO d.o.o.,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ŠERIĆ GRADITELJSTVO d.o.o., Medulin, OIB 96821585031, Vrčevan 27,52100 Medulin</item>
    </izvorni_sadrzaj>
    <derivirana_varijabla naziv="DomainObject.Predmet.SudioniciListAdressOIB_1">
      <item>FINANCIJSKA AGENCIJA, RC RIJEKA, PODRUŽNICA PULA, PULA, OIB 85821130368, Giardini 5,52100 Pula</item>
      <item>ŠERIĆ GRADITELJSTVO d.o.o., Medulin, OIB 96821585031, Vrčevan 27,52100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96821585031</item>
    </izvorni_sadrzaj>
    <derivirana_varijabla naziv="DomainObject.Predmet.SudioniciListNazivOIB_1">
      <item>, OIB 85821130368</item>
      <item>, OIB 96821585031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3098</properties:Characters>
  <properties:Lines>81</properties:Lines>
  <properties:Paragraphs>30</properties:Paragraphs>
  <properties:TotalTime>10</properties:TotalTime>
  <properties:ScaleCrop>false</properties:ScaleCrop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2016-03-17T06:58:00Z</dcterms:created>
  <dc:creator>Mihaela Kaligari</dc:creator>
  <dc:description/>
  <cp:keywords/>
  <cp:lastModifiedBy>Ana Jeromela</cp:lastModifiedBy>
  <cp:lastPrinted>2016-04-04T06:23:00Z</cp:lastPrinted>
  <dcterms:modified xmlns:xsi="http://www.w3.org/2001/XMLSchema-instance" xsi:type="dcterms:W3CDTF">2016-04-04T06:23:00Z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