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9B81E" w14:paraId="47B1E90B" w:rsidRDefault="00EF516A" w:rsidP="00EF516A" w:rsidR="00EF516A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0F4613C1" w:rsidRDefault="00EF516A" w:rsidP="00EF516A" w:rsidR="00EF516A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0E7094E7" w:rsidRDefault="00EF516A" w:rsidP="00EF516A" w:rsidR="00EF516A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100D27D4" w:rsidRDefault="00EF516A" w:rsidP="00EF516A" w:rsidR="00EF516A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St-6710/2015             </w:t>
      </w:r>
    </w:p>
    <w:p w14:textId="77777777" w14:paraId="63BDB58C" w:rsidRDefault="00EF516A" w:rsidP="00EF516A" w:rsidR="00EF516A">
      <w:pPr>
        <w:rPr>
          <w:sz w:val="22"/>
          <w:szCs w:val="22"/>
        </w:rPr>
      </w:pPr>
    </w:p>
    <w:p w14:textId="77777777" w14:paraId="7FEAAB46" w:rsidRDefault="00EF516A" w:rsidP="00EF516A" w:rsidR="00EF516A">
      <w:pPr>
        <w:rPr>
          <w:sz w:val="22"/>
          <w:szCs w:val="22"/>
        </w:rPr>
      </w:pPr>
    </w:p>
    <w:p w14:textId="77777777" w14:paraId="68B9A074" w:rsidRDefault="00EF516A" w:rsidP="00EF516A" w:rsidR="00EF516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STRIKO-PROJEKT d.o.o., Zagreb, Čepinski put 12, OIB 34596811734, temeljem odredbe članka 430. Stečajnog zakona (N. N. br. 71/15), dana 25. siječnja 2016.g. </w:t>
      </w:r>
    </w:p>
    <w:p w14:textId="77777777" w14:paraId="344D5DEE" w:rsidRDefault="00EF516A" w:rsidP="00EF516A" w:rsidR="00EF516A">
      <w:pPr>
        <w:jc w:val="both"/>
        <w:rPr>
          <w:sz w:val="22"/>
          <w:szCs w:val="22"/>
        </w:rPr>
      </w:pPr>
    </w:p>
    <w:p w14:textId="77777777" w14:paraId="17193A7F" w:rsidRDefault="00EF516A" w:rsidP="00EF516A" w:rsidR="00EF516A">
      <w:pPr>
        <w:jc w:val="both"/>
        <w:rPr>
          <w:sz w:val="22"/>
          <w:szCs w:val="22"/>
        </w:rPr>
      </w:pPr>
    </w:p>
    <w:p w14:textId="77777777" w14:paraId="3DE5D51B" w:rsidRDefault="00EF516A" w:rsidP="00EF516A" w:rsidR="00EF516A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352D44C7" w:rsidRDefault="00EF516A" w:rsidP="00EF516A" w:rsidR="00EF516A">
      <w:pPr>
        <w:jc w:val="center"/>
        <w:rPr>
          <w:sz w:val="22"/>
          <w:szCs w:val="22"/>
        </w:rPr>
      </w:pPr>
    </w:p>
    <w:p w14:textId="77777777" w14:paraId="24B44336" w:rsidRDefault="00EF516A" w:rsidP="00EF516A" w:rsidR="00EF516A">
      <w:pPr>
        <w:rPr>
          <w:b/>
          <w:sz w:val="22"/>
          <w:szCs w:val="22"/>
        </w:rPr>
      </w:pPr>
    </w:p>
    <w:p w14:textId="77777777" w14:paraId="32833BF2" w:rsidRDefault="00EF516A" w:rsidP="00EF516A" w:rsidR="00EF51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STRIKO-PROJEKT d.o.o., Zagreb, Čepinski put 12, OIB 34596811734.</w:t>
      </w:r>
    </w:p>
    <w:p w14:textId="77777777" w14:paraId="6F9F77C5" w:rsidRDefault="00EF516A" w:rsidP="00EF516A" w:rsidR="00EF51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14:textId="77777777" w14:paraId="53C2BDFF" w:rsidRDefault="00EF516A" w:rsidP="00EF516A" w:rsidR="00EF51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838.523,12 kn. </w:t>
      </w:r>
    </w:p>
    <w:p w14:textId="77777777" w14:paraId="70FFBC05" w:rsidRDefault="00EF516A" w:rsidP="00EF516A" w:rsidR="00EF516A">
      <w:pPr>
        <w:ind w:firstLine="708"/>
        <w:jc w:val="both"/>
        <w:rPr>
          <w:sz w:val="22"/>
          <w:szCs w:val="22"/>
        </w:rPr>
      </w:pPr>
    </w:p>
    <w:p w14:textId="77777777" w14:paraId="1DDD0A99" w:rsidRDefault="00EF516A" w:rsidP="00EF516A" w:rsidR="00EF51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43EC4FF2" w:rsidRDefault="00EF516A" w:rsidP="00EF516A" w:rsidR="00EF516A">
      <w:pPr>
        <w:ind w:firstLine="708"/>
        <w:jc w:val="both"/>
        <w:rPr>
          <w:sz w:val="22"/>
          <w:szCs w:val="22"/>
        </w:rPr>
      </w:pPr>
    </w:p>
    <w:p w14:textId="77777777" w14:paraId="5BC3D1E0" w:rsidRDefault="00EF516A" w:rsidP="00EF516A" w:rsidR="00EF51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2576BD9" w:rsidRDefault="00EF516A" w:rsidP="00EF516A" w:rsidR="00EF516A">
      <w:pPr>
        <w:ind w:firstLine="708"/>
        <w:jc w:val="both"/>
        <w:rPr>
          <w:sz w:val="22"/>
          <w:szCs w:val="22"/>
        </w:rPr>
      </w:pPr>
    </w:p>
    <w:p w14:textId="77777777" w14:paraId="6ED125C4" w:rsidRDefault="00EF516A" w:rsidP="00EF516A" w:rsidR="00EF516A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68A2CA69" w:rsidRDefault="00EF516A" w:rsidP="00EF516A" w:rsidR="00EF51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83C18CD" w:rsidRDefault="00EF516A" w:rsidP="00EF516A" w:rsidR="00EF51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44905793" w:rsidRDefault="00EF516A" w:rsidP="00EF516A" w:rsidR="00EF516A">
      <w:pPr>
        <w:jc w:val="both"/>
        <w:rPr>
          <w:sz w:val="22"/>
          <w:szCs w:val="22"/>
        </w:rPr>
      </w:pPr>
    </w:p>
    <w:p w14:textId="77777777" w14:paraId="707C79D7" w:rsidRDefault="00EF516A" w:rsidP="00EF516A" w:rsidR="00EF516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25. siječnja 2016.g. </w:t>
      </w:r>
    </w:p>
    <w:p w14:textId="77777777" w14:paraId="725B2C55" w:rsidRDefault="00EF516A" w:rsidP="00EF516A" w:rsidR="00EF516A">
      <w:pPr>
        <w:jc w:val="center"/>
        <w:rPr>
          <w:sz w:val="22"/>
          <w:szCs w:val="22"/>
        </w:rPr>
      </w:pPr>
    </w:p>
    <w:p w14:textId="77777777" w14:paraId="2EC0A30E" w:rsidRDefault="00EF516A" w:rsidP="00EF516A" w:rsidR="00EF516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2F3C1266" w:rsidRDefault="00EF516A" w:rsidP="00EF516A" w:rsidR="00EF516A">
      <w:pPr>
        <w:ind w:firstLine="708" w:left="5664"/>
        <w:jc w:val="both"/>
        <w:rPr>
          <w:sz w:val="22"/>
          <w:szCs w:val="22"/>
        </w:rPr>
      </w:pPr>
    </w:p>
    <w:p w14:textId="77777777" w14:paraId="2E9AA361" w:rsidRDefault="00EF516A" w:rsidP="00EF516A" w:rsidR="00EF516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7D7A8F49" w:rsidRDefault="00EF516A" w:rsidP="00EF516A" w:rsidR="00EF516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61D7D58F" w:rsidRDefault="00EF516A" w:rsidP="00EF516A" w:rsidR="00EF516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3028BA53" w:rsidRDefault="00EF516A" w:rsidP="00EF516A" w:rsidR="00EF516A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000A4F64" w14:paraId="000A4F6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516A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F5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1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1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1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1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51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6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F5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1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1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1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1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51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6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83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6710</izvorni_sadrzaj>
    <derivirana_varijabla naziv="DomainObject.Predmet.Broj_1">6710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St-6710/2015</izvorni_sadrzaj>
    <derivirana_varijabla naziv="DomainObject.Predmet.OznakaBroj_1">St-6710/2015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STIRO-PROJEKT d.o.o.</izvorni_sadrzaj>
    <derivirana_varijabla naziv="DomainObject.Predmet.ProtustrankaFormated_1">  STIRO-PROJEKT d.o.o.</derivirana_varijabla>
  </DomainObject.Predmet.ProtustrankaFormated>
  <DomainObject.Predmet.ProtustrankaFormatedOIB>
    <izvorni_sadrzaj>  STIRO-PROJEKT d.o.o., OIB 34596811734</izvorni_sadrzaj>
    <derivirana_varijabla naziv="DomainObject.Predmet.ProtustrankaFormatedOIB_1">  STIRO-PROJEKT d.o.o., OIB 34596811734</derivirana_varijabla>
  </DomainObject.Predmet.ProtustrankaFormatedOIB>
  <DomainObject.Predmet.ProtustrankaFormatedWithAdress>
    <izvorni_sadrzaj> STIRO-PROJEKT d.o.o., Čepinski put 12, 10000 Zagreb</izvorni_sadrzaj>
    <derivirana_varijabla naziv="DomainObject.Predmet.ProtustrankaFormatedWithAdress_1"> STIRO-PROJEKT d.o.o., Čepinski put 12, 10000 Zagreb</derivirana_varijabla>
  </DomainObject.Predmet.ProtustrankaFormatedWithAdress>
  <DomainObject.Predmet.ProtustrankaFormatedWithAdressOIB>
    <izvorni_sadrzaj> STIRO-PROJEKT d.o.o., OIB 34596811734, Čepinski put 12, 10000 Zagreb</izvorni_sadrzaj>
    <derivirana_varijabla naziv="DomainObject.Predmet.ProtustrankaFormatedWithAdressOIB_1"> STIRO-PROJEKT d.o.o., OIB 34596811734, Čepinski put 12, 10000 Zagreb</derivirana_varijabla>
  </DomainObject.Predmet.ProtustrankaFormatedWithAdressOIB>
  <DomainObject.Predmet.ProtustrankaWithAdress>
    <izvorni_sadrzaj>STIRO-PROJEKT d.o.o. Čepinski put 12, 10000 Zagreb</izvorni_sadrzaj>
    <derivirana_varijabla naziv="DomainObject.Predmet.ProtustrankaWithAdress_1">STIRO-PROJEKT d.o.o. Čepinski put 12, 10000 Zagreb</derivirana_varijabla>
  </DomainObject.Predmet.ProtustrankaWithAdress>
  <DomainObject.Predmet.ProtustrankaWithAdressOIB>
    <izvorni_sadrzaj>STIRO-PROJEKT d.o.o., OIB 34596811734, Čepinski put 12, 10000 Zagreb</izvorni_sadrzaj>
    <derivirana_varijabla naziv="DomainObject.Predmet.ProtustrankaWithAdressOIB_1">STIRO-PROJEKT d.o.o., OIB 34596811734, Čepinski put 12, 10000 Zagreb</derivirana_varijabla>
  </DomainObject.Predmet.ProtustrankaWithAdressOIB>
  <DomainObject.Predmet.ProtustrankaNazivFormated>
    <izvorni_sadrzaj>STIRO-PROJEKT d.o.o.</izvorni_sadrzaj>
    <derivirana_varijabla naziv="DomainObject.Predmet.ProtustrankaNazivFormated_1">STIRO-PROJEKT d.o.o.</derivirana_varijabla>
  </DomainObject.Predmet.ProtustrankaNazivFormated>
  <DomainObject.Predmet.ProtustrankaNazivFormatedOIB>
    <izvorni_sadrzaj>STIRO-PROJEKT d.o.o., OIB 34596811734</izvorni_sadrzaj>
    <derivirana_varijabla naziv="DomainObject.Predmet.ProtustrankaNazivFormatedOIB_1">STIRO-PROJEKT d.o.o., OIB 34596811734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STIRO-PROJEKT d.o.o.</item>
    </izvorni_sadrzaj>
    <derivirana_varijabla naziv="DomainObject.Predmet.ProtuStrankaListFormated_1">
      <item>STIRO-PROJEKT d.o.o.</item>
    </derivirana_varijabla>
  </DomainObject.Predmet.ProtuStrankaListFormated>
  <DomainObject.Predmet.ProtuStrankaListFormatedOIB>
    <izvorni_sadrzaj>
      <item>STIRO-PROJEKT d.o.o., OIB 34596811734</item>
    </izvorni_sadrzaj>
    <derivirana_varijabla naziv="DomainObject.Predmet.ProtuStrankaListFormatedOIB_1">
      <item>STIRO-PROJEKT d.o.o., OIB 34596811734</item>
    </derivirana_varijabla>
  </DomainObject.Predmet.ProtuStrankaListFormatedOIB>
  <DomainObject.Predmet.ProtuStrankaListFormatedWithAdress>
    <izvorni_sadrzaj>
      <item>STIRO-PROJEKT d.o.o., Čepinski put 12, 10000 Zagreb</item>
    </izvorni_sadrzaj>
    <derivirana_varijabla naziv="DomainObject.Predmet.ProtuStrankaListFormatedWithAdress_1">
      <item>STIRO-PROJEKT d.o.o., Čepinski put 12, 10000 Zagreb</item>
    </derivirana_varijabla>
  </DomainObject.Predmet.ProtuStrankaListFormatedWithAdress>
  <DomainObject.Predmet.ProtuStrankaListFormatedWithAdressOIB>
    <izvorni_sadrzaj>
      <item>STIRO-PROJEKT d.o.o., OIB 34596811734, Čepinski put 12, 10000 Zagreb</item>
    </izvorni_sadrzaj>
    <derivirana_varijabla naziv="DomainObject.Predmet.ProtuStrankaListFormatedWithAdressOIB_1">
      <item>STIRO-PROJEKT d.o.o., OIB 34596811734, Čepinski put 12, 10000 Zagreb</item>
    </derivirana_varijabla>
  </DomainObject.Predmet.ProtuStrankaListFormatedWithAdressOIB>
  <DomainObject.Predmet.ProtuStrankaListNazivFormated>
    <izvorni_sadrzaj>
      <item>STIRO-PROJEKT d.o.o.</item>
    </izvorni_sadrzaj>
    <derivirana_varijabla naziv="DomainObject.Predmet.ProtuStrankaListNazivFormated_1">
      <item>STIRO-PROJEKT d.o.o.</item>
    </derivirana_varijabla>
  </DomainObject.Predmet.ProtuStrankaListNazivFormated>
  <DomainObject.Predmet.ProtuStrankaListNazivFormatedOIB>
    <izvorni_sadrzaj>
      <item>STIRO-PROJEKT d.o.o., OIB 34596811734</item>
    </izvorni_sadrzaj>
    <derivirana_varijabla naziv="DomainObject.Predmet.ProtuStrankaListNazivFormatedOIB_1">
      <item>STIRO-PROJEKT d.o.o., OIB 34596811734</item>
    </derivirana_varijabla>
  </DomainObject.Predmet.ProtuStrankaListNazivFormatedOIB>
  <DomainObject.Predmet.OstaliListFormated>
    <izvorni_sadrzaj>
      <item>Stjepan Božić</item>
      <item>HRVATSKI ZAVOD ZA MIROVINSKO OSIGURANJE</item>
    </izvorni_sadrzaj>
    <derivirana_varijabla naziv="DomainObject.Predmet.OstaliListFormated_1">
      <item>Stjepan Božić</item>
      <item>HRVATSKI ZAVOD ZA MIROVINSKO OSIGURANJE</item>
    </derivirana_varijabla>
  </DomainObject.Predmet.OstaliListFormated>
  <DomainObject.Predmet.OstaliListFormatedOIB>
    <izvorni_sadrzaj>
      <item>Stjepan Božić, OIB 81220811305</item>
      <item>HRVATSKI ZAVOD ZA MIROVINSKO OSIGURANJE, OIB 84397956623</item>
    </izvorni_sadrzaj>
    <derivirana_varijabla naziv="DomainObject.Predmet.OstaliListFormatedOIB_1">
      <item>Stjepan Božić, OIB 81220811305</item>
      <item>HRVATSKI ZAVOD ZA MIROVINSKO OSIGURANJE, OIB 84397956623</item>
    </derivirana_varijabla>
  </DomainObject.Predmet.OstaliListFormatedOIB>
  <DomainObject.Predmet.OstaliListFormatedWithAdress>
    <izvorni_sadrzaj>
      <item>Stjepan Božić, Čepinski Put 12, 10000 Zagreb</item>
      <item>HRVATSKI ZAVOD ZA MIROVINSKO OSIGURANJE, Trpimirova 4, 10000 Zagreb</item>
    </izvorni_sadrzaj>
    <derivirana_varijabla naziv="DomainObject.Predmet.OstaliListFormatedWithAdress_1">
      <item>Stjepan Božić, Čepinski Put 12,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Stjepan Božić, OIB 81220811305, Čepinski Put 12, 10000 Zagreb</item>
      <item>HRVATSKI ZAVOD ZA MIROVINSKO OSIGURANJE, OIB 84397956623, Trpimirova 4, 10000 Zagreb</item>
    </izvorni_sadrzaj>
    <derivirana_varijabla naziv="DomainObject.Predmet.OstaliListFormatedWithAdressOIB_1">
      <item>Stjepan Božić, OIB 81220811305, Čepinski Put 12,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Stjepan Božić</item>
      <item>HRVATSKI ZAVOD ZA MIROVINSKO OSIGURANJE</item>
    </izvorni_sadrzaj>
    <derivirana_varijabla naziv="DomainObject.Predmet.OstaliListNazivFormated_1">
      <item>Stjepan Božić</item>
      <item>HRVATSKI ZAVOD ZA MIROVINSKO OSIGURANJE</item>
    </derivirana_varijabla>
  </DomainObject.Predmet.OstaliListNazivFormated>
  <DomainObject.Predmet.OstaliListNazivFormatedOIB>
    <izvorni_sadrzaj>
      <item>Stjepan Božić, OIB 81220811305</item>
      <item>HRVATSKI ZAVOD ZA MIROVINSKO OSIGURANJE, OIB 84397956623</item>
    </izvorni_sadrzaj>
    <derivirana_varijabla naziv="DomainObject.Predmet.OstaliListNazivFormatedOIB_1">
      <item>Stjepan Božić, OIB 81220811305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STIRO-PROJEKT d.o.o.</izvorni_sadrzaj>
    <derivirana_varijabla naziv="DomainObject.Predmet.ProtustrankaIDrugi_1">STIRO-PROJEKT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STIRO-PROJEKT d.o.o., OIB 34596811734, Čepinski put 12, 10000 Zagreb</izvorni_sadrzaj>
    <derivirana_varijabla naziv="DomainObject.Predmet.ProtustrankaIDrugiAdressOIB_1">STIRO-PROJEKT d.o.o., OIB 34596811734, Čepinski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STIRO-PROJEKT d.o.o.</item>
      <item>Stjepan Božić</item>
      <item>HRVATSKI ZAVOD ZA MIROVINSKO OSIGURANJE</item>
    </izvorni_sadrzaj>
    <derivirana_varijabla naziv="DomainObject.Predmet.SudioniciListNaziv_1">
      <item>FINA Regionalni centar Zagreb</item>
      <item>STIRO-PROJEKT d.o.o.</item>
      <item>Stjepan Božić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STIRO-PROJEKT d.o.o., OIB 34596811734, Čepinski put 12,10000 Zagreb</item>
      <item>Stjepan Božić, OIB 81220811305, Čepinski Put 12,10000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STIRO-PROJEKT d.o.o., OIB 34596811734, Čepinski put 12,10000 Zagreb</item>
      <item>Stjepan Božić, OIB 81220811305, Čepinski Put 12,10000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34596811734</item>
      <item>, OIB 81220811305</item>
      <item>, OIB 84397956623</item>
    </izvorni_sadrzaj>
    <derivirana_varijabla naziv="DomainObject.Predmet.SudioniciListNazivOIB_1">
      <item>, OIB 85821130368</item>
      <item>, OIB 34596811734</item>
      <item>, OIB 81220811305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263</properties:Words>
  <properties:Characters>1443</properties:Characters>
  <properties:Lines>45</properties:Lines>
  <properties:Paragraphs>17</properties:Paragraphs>
  <properties:TotalTime>1</properties:TotalTime>
  <properties:ScaleCrop>false</properties:ScaleCrop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2016-01-25T09:44:00Z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