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ae68" w14:paraId="745ae68" w:rsidRDefault="00477405" w:rsidP="00477405" w:rsidR="0047740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405" w:rsidP="00477405" w:rsidR="0047740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77405" w:rsidP="00477405" w:rsidR="004774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77405" w:rsidP="00477405" w:rsidR="004774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77405" w:rsidP="00477405" w:rsidR="0047740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77405" w:rsidP="00477405" w:rsidR="0047740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77405" w:rsidP="00477405" w:rsidR="00477405" w:rsidRPr="005D578C">
      <w:pPr>
        <w:jc w:val="center"/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77405" w:rsidP="00477405" w:rsidR="00477405" w:rsidRPr="005D578C">
      <w:pPr>
        <w:rPr>
          <w:rFonts w:cs="Times New Roman" w:eastAsia="Times New Roman"/>
          <w:szCs w:val="24"/>
        </w:rPr>
      </w:pPr>
    </w:p>
    <w:p w:rsidRDefault="00477405" w:rsidP="00477405" w:rsidR="0047740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CIVITAS NOVA d. o. o. Novigrad, Sv. Anton 15, OIB </w:t>
      </w:r>
      <w:r w:rsidRPr="00477405">
        <w:rPr>
          <w:rFonts w:cs="Times New Roman" w:eastAsia="Times New Roman"/>
          <w:szCs w:val="24"/>
        </w:rPr>
        <w:t>88044011284</w:t>
      </w:r>
      <w:r>
        <w:rPr>
          <w:rFonts w:cs="Times New Roman" w:eastAsia="Times New Roman"/>
          <w:szCs w:val="24"/>
        </w:rPr>
        <w:t xml:space="preserve">, MBS </w:t>
      </w:r>
      <w:r w:rsidRPr="00477405">
        <w:rPr>
          <w:rFonts w:cs="Times New Roman" w:eastAsia="Times New Roman"/>
          <w:szCs w:val="24"/>
        </w:rPr>
        <w:t>040030660</w:t>
      </w:r>
      <w:r>
        <w:rPr>
          <w:rFonts w:cs="Times New Roman" w:eastAsia="Times New Roman"/>
          <w:szCs w:val="24"/>
        </w:rPr>
        <w:t>, 14. prosinca 2016.</w:t>
      </w:r>
    </w:p>
    <w:p w:rsidRDefault="00477405" w:rsidP="00477405" w:rsidR="00477405" w:rsidRPr="005D578C">
      <w:pPr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77405" w:rsidP="00477405" w:rsidR="00477405" w:rsidRPr="005D578C">
      <w:pPr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CIVITAS NOVA d. o. o. Novigrad, Sv. Anton 15, OIB </w:t>
      </w:r>
      <w:r w:rsidRPr="00477405">
        <w:rPr>
          <w:rFonts w:cs="Times New Roman" w:eastAsia="Times New Roman"/>
          <w:szCs w:val="24"/>
        </w:rPr>
        <w:t>88044011284</w:t>
      </w:r>
      <w:r>
        <w:rPr>
          <w:rFonts w:cs="Times New Roman" w:eastAsia="Times New Roman"/>
          <w:szCs w:val="24"/>
        </w:rPr>
        <w:t xml:space="preserve">, MBS </w:t>
      </w:r>
      <w:r w:rsidRPr="00477405">
        <w:rPr>
          <w:rFonts w:cs="Times New Roman" w:eastAsia="Times New Roman"/>
          <w:szCs w:val="24"/>
        </w:rPr>
        <w:t>040030660</w:t>
      </w:r>
      <w:r>
        <w:rPr>
          <w:rFonts w:cs="Times New Roman" w:eastAsia="Times New Roman"/>
          <w:szCs w:val="24"/>
        </w:rPr>
        <w:t>.</w:t>
      </w:r>
    </w:p>
    <w:p w:rsidRDefault="00477405" w:rsidP="00477405" w:rsidR="00477405" w:rsidRPr="005D578C">
      <w:pPr>
        <w:rPr>
          <w:rFonts w:cs="Times New Roman" w:eastAsia="Times New Roman"/>
          <w:szCs w:val="24"/>
        </w:rPr>
      </w:pPr>
    </w:p>
    <w:p w:rsidRDefault="00477405" w:rsidP="00477405" w:rsidR="0047740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477405" w:rsidP="00477405" w:rsidR="00477405">
      <w:pPr>
        <w:rPr>
          <w:rFonts w:cs="Times New Roman" w:eastAsia="Times New Roman"/>
          <w:szCs w:val="20"/>
        </w:rPr>
      </w:pPr>
    </w:p>
    <w:p w:rsidRDefault="00477405" w:rsidP="00477405" w:rsidR="0047740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CIVITAS NOVA d. o. o. Novigrad, Sv. Anton 15, OIB </w:t>
      </w:r>
      <w:r w:rsidRPr="00477405">
        <w:rPr>
          <w:rFonts w:cs="Times New Roman" w:eastAsia="Times New Roman"/>
          <w:szCs w:val="24"/>
        </w:rPr>
        <w:t>88044011284</w:t>
      </w:r>
      <w:r>
        <w:rPr>
          <w:rFonts w:cs="Times New Roman" w:eastAsia="Times New Roman"/>
          <w:szCs w:val="24"/>
        </w:rPr>
        <w:t xml:space="preserve">, MBS </w:t>
      </w:r>
      <w:r w:rsidRPr="00477405">
        <w:rPr>
          <w:rFonts w:cs="Times New Roman" w:eastAsia="Times New Roman"/>
          <w:szCs w:val="24"/>
        </w:rPr>
        <w:t>040030660</w:t>
      </w:r>
      <w:r>
        <w:rPr>
          <w:rFonts w:cs="Times New Roman" w:eastAsia="Times New Roman"/>
          <w:szCs w:val="24"/>
        </w:rPr>
        <w:t>.</w:t>
      </w:r>
    </w:p>
    <w:p w:rsidRDefault="00477405" w:rsidP="00477405" w:rsidR="00477405">
      <w:pPr>
        <w:ind w:firstLine="709"/>
        <w:rPr>
          <w:rFonts w:cs="Times New Roman" w:eastAsia="Times New Roman"/>
          <w:szCs w:val="24"/>
        </w:rPr>
      </w:pPr>
    </w:p>
    <w:p w:rsidRDefault="00477405" w:rsidP="00477405" w:rsidR="0047740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CIVITAS NOVA d. o. o. Novigrad, Sv. Anton 15, OIB </w:t>
      </w:r>
      <w:r w:rsidRPr="00477405">
        <w:rPr>
          <w:rFonts w:cs="Times New Roman" w:eastAsia="Times New Roman"/>
          <w:szCs w:val="24"/>
        </w:rPr>
        <w:t>88044011284</w:t>
      </w:r>
      <w:r>
        <w:rPr>
          <w:rFonts w:cs="Times New Roman" w:eastAsia="Times New Roman"/>
          <w:szCs w:val="24"/>
        </w:rPr>
        <w:t xml:space="preserve">, MBS </w:t>
      </w:r>
      <w:r w:rsidRPr="00477405">
        <w:rPr>
          <w:rFonts w:cs="Times New Roman" w:eastAsia="Times New Roman"/>
          <w:szCs w:val="24"/>
        </w:rPr>
        <w:t>040030660</w:t>
      </w:r>
      <w:r>
        <w:rPr>
          <w:rFonts w:cs="Times New Roman" w:eastAsia="Times New Roman"/>
          <w:szCs w:val="24"/>
        </w:rPr>
        <w:t>.</w:t>
      </w:r>
    </w:p>
    <w:p w:rsidRDefault="00477405" w:rsidP="00477405" w:rsidR="00477405">
      <w:pPr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77405" w:rsidP="00477405" w:rsidR="00477405">
      <w:pPr>
        <w:ind w:firstLine="708"/>
        <w:rPr>
          <w:rFonts w:cs="Times New Roman" w:eastAsia="Times New Roman"/>
          <w:szCs w:val="24"/>
        </w:rPr>
      </w:pPr>
    </w:p>
    <w:p w:rsidRDefault="00477405" w:rsidP="00477405" w:rsidR="0047740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CIVITAS NOVA d. o. o. Novigrad.</w:t>
      </w:r>
    </w:p>
    <w:p w:rsidRDefault="00477405" w:rsidP="00477405" w:rsidR="0047740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kolovoza 2016. imao neizvršene osnove za plaćanje u neprekinutom razdoblju od 120 dana u ukupnom iznosu 1.841.121,24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St-970/2016-4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77405" w:rsidP="00477405" w:rsidR="0047740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77405" w:rsidP="00477405" w:rsidR="0047740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77405" w:rsidP="00477405" w:rsidR="00477405" w:rsidRPr="005D578C">
      <w:pPr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77405" w:rsidP="00477405" w:rsidR="00477405">
      <w:pPr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477405" w:rsidP="00477405" w:rsidR="004774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477405" w:rsidP="00477405" w:rsidR="00477405">
      <w:pPr>
        <w:jc w:val="left"/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jc w:val="left"/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77405" w:rsidP="00477405" w:rsidR="00477405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477405" w:rsidP="00477405" w:rsidR="0047740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77405" w:rsidP="00477405" w:rsidR="00477405">
      <w:pPr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rPr>
          <w:rFonts w:cs="Times New Roman" w:eastAsia="Times New Roman"/>
          <w:szCs w:val="24"/>
        </w:rPr>
      </w:pPr>
    </w:p>
    <w:p w:rsidRDefault="00477405" w:rsidP="00477405" w:rsidR="0047740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77405" w:rsidP="00477405" w:rsidR="00477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77405" w:rsidP="00477405" w:rsidR="00477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CIVITAS NOVA d. o. o. Novigrad, Sv. Anton 15, </w:t>
      </w:r>
    </w:p>
    <w:p w:rsidRDefault="00477405" w:rsidP="00477405" w:rsidR="0047740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77405" w:rsidP="00477405" w:rsidR="00477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77405" w:rsidP="00477405" w:rsidR="0047740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477405" w:rsidP="00477405" w:rsidR="0047740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77405" w:rsidP="00477405" w:rsidR="00477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77405" w:rsidP="00477405" w:rsidR="004774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77405" w:rsidP="00477405" w:rsidR="00477405"/>
    <w:p w:rsidRDefault="00477405" w:rsidP="00477405" w:rsidR="00477405"/>
    <w:p w:rsidRDefault="00477405" w:rsidP="00477405" w:rsidR="00477405"/>
    <w:p w:rsidRDefault="00577BC9" w:rsidR="00387208"/>
    <w:sectPr w:rsidSect="00970AE0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405" w:rsidP="00477405" w:rsidR="00477405">
      <w:r>
        <w:separator/>
      </w:r>
    </w:p>
  </w:endnote>
  <w:endnote w:id="0" w:type="continuationSeparator">
    <w:p w:rsidRDefault="00477405" w:rsidP="00477405" w:rsidR="00477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405" w:rsidP="00477405" w:rsidR="00477405">
      <w:r>
        <w:separator/>
      </w:r>
    </w:p>
  </w:footnote>
  <w:footnote w:id="0" w:type="continuationSeparator">
    <w:p w:rsidRDefault="00477405" w:rsidP="00477405" w:rsidR="00477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405" w:rsidP="00477405" w:rsidR="00477405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77B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St-970/2016-5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405" w:rsidP="00970AE0" w:rsidR="00827D89" w:rsidRPr="00970AE0">
    <w:pPr>
      <w:pStyle w:val="Zaglavlje"/>
      <w:jc w:val="right"/>
    </w:pPr>
    <w:r>
      <w:rPr>
        <w:szCs w:val="24"/>
      </w:rPr>
      <w:t>3 St-970/2016-5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1D8C"/>
    <w:rsid w:val="00201D8C"/>
    <w:rsid w:val="00477405"/>
    <w:rsid w:val="00577BC9"/>
    <w:rsid w:val="0075528E"/>
    <w:rsid w:val="0079403F"/>
    <w:rsid w:val="00CD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740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74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7740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74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740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74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740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2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52A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52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52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740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74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7740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74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740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74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740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2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52A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52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52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NOVA d.o.o. NOVIGRAD</izvorni_sadrzaj>
    <derivirana_varijabla naziv="DomainObject.Predmet.ProtustrankaFormated_1">  CIVITAS NOVA d.o.o. NOVIGRAD</derivirana_varijabla>
  </DomainObject.Predmet.ProtustrankaFormated>
  <DomainObject.Predmet.ProtustrankaFormatedOIB>
    <izvorni_sadrzaj>  CIVITAS NOVA d.o.o. NOVIGRAD, OIB 88044011284</izvorni_sadrzaj>
    <derivirana_varijabla naziv="DomainObject.Predmet.ProtustrankaFormatedOIB_1">  CIVITAS NOVA d.o.o. NOVIGRAD, OIB 88044011284</derivirana_varijabla>
  </DomainObject.Predmet.ProtustrankaFormatedOIB>
  <DomainObject.Predmet.ProtustrankaFormatedWithAdress>
    <izvorni_sadrzaj> CIVITAS NOVA d.o.o. NOVIGRAD, Sv.Anton 15, 52466 Novigrad</izvorni_sadrzaj>
    <derivirana_varijabla naziv="DomainObject.Predmet.ProtustrankaFormatedWithAdress_1"> CIVITAS NOVA d.o.o. NOVIGRAD, Sv.Anton 15, 52466 Novigrad</derivirana_varijabla>
  </DomainObject.Predmet.ProtustrankaFormatedWithAdress>
  <DomainObject.Predmet.ProtustrankaFormatedWithAdressOIB>
    <izvorni_sadrzaj> CIVITAS NOVA d.o.o. NOVIGRAD, OIB 88044011284, Sv.Anton 15, 52466 Novigrad</izvorni_sadrzaj>
    <derivirana_varijabla naziv="DomainObject.Predmet.ProtustrankaFormatedWithAdressOIB_1"> CIVITAS NOVA d.o.o. NOVIGRAD, OIB 88044011284, Sv.Anton 15, 52466 Novigrad</derivirana_varijabla>
  </DomainObject.Predmet.ProtustrankaFormatedWithAdressOIB>
  <DomainObject.Predmet.ProtustrankaWithAdress>
    <izvorni_sadrzaj>CIVITAS NOVA d.o.o. NOVIGRAD Sv.Anton 15, 52466 Novigrad</izvorni_sadrzaj>
    <derivirana_varijabla naziv="DomainObject.Predmet.ProtustrankaWithAdress_1">CIVITAS NOVA d.o.o. NOVIGRAD Sv.Anton 15, 52466 Novigrad</derivirana_varijabla>
  </DomainObject.Predmet.ProtustrankaWithAdress>
  <DomainObject.Predmet.ProtustrankaWithAdressOIB>
    <izvorni_sadrzaj>CIVITAS NOVA d.o.o. NOVIGRAD, OIB 88044011284, Sv.Anton 15, 52466 Novigrad</izvorni_sadrzaj>
    <derivirana_varijabla naziv="DomainObject.Predmet.ProtustrankaWithAdressOIB_1">CIVITAS NOVA d.o.o. NOVIGRAD, OIB 88044011284, Sv.Anton 15, 52466 Novigrad</derivirana_varijabla>
  </DomainObject.Predmet.ProtustrankaWithAdressOIB>
  <DomainObject.Predmet.ProtustrankaNazivFormated>
    <izvorni_sadrzaj>CIVITAS NOVA d.o.o. NOVIGRAD</izvorni_sadrzaj>
    <derivirana_varijabla naziv="DomainObject.Predmet.ProtustrankaNazivFormated_1">CIVITAS NOVA d.o.o. NOVIGRAD</derivirana_varijabla>
  </DomainObject.Predmet.ProtustrankaNazivFormated>
  <DomainObject.Predmet.ProtustrankaNazivFormatedOIB>
    <izvorni_sadrzaj>CIVITAS NOVA d.o.o. NOVIGRAD, OIB 88044011284</izvorni_sadrzaj>
    <derivirana_varijabla naziv="DomainObject.Predmet.ProtustrankaNazivFormatedOIB_1">CIVITAS NOVA d.o.o. NOVIGRAD, OIB 88044011284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1841121.24</izvorni_sadrzaj>
    <derivirana_varijabla naziv="DomainObject.Predmet.TrenutnaVrijednost_1">1841121.24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CIVITAS NOVA d.o.o. NOVIGRAD</item>
    </izvorni_sadrzaj>
    <derivirana_varijabla naziv="DomainObject.Predmet.ProtuStrankaListFormated_1">
      <item>CIVITAS NOVA d.o.o. NOVIGRAD</item>
    </derivirana_varijabla>
  </DomainObject.Predmet.ProtuStrankaListFormated>
  <DomainObject.Predmet.ProtuStrankaListFormatedOIB>
    <izvorni_sadrzaj>
      <item>CIVITAS NOVA d.o.o. NOVIGRAD, OIB 88044011284</item>
    </izvorni_sadrzaj>
    <derivirana_varijabla naziv="DomainObject.Predmet.ProtuStrankaListFormatedOIB_1">
      <item>CIVITAS NOVA d.o.o. NOVIGRAD, OIB 88044011284</item>
    </derivirana_varijabla>
  </DomainObject.Predmet.ProtuStrankaListFormatedOIB>
  <DomainObject.Predmet.ProtuStrankaListFormatedWithAdress>
    <izvorni_sadrzaj>
      <item>CIVITAS NOVA d.o.o. NOVIGRAD, Sv.Anton 15, 52466 Novigrad</item>
    </izvorni_sadrzaj>
    <derivirana_varijabla naziv="DomainObject.Predmet.ProtuStrankaListFormatedWithAdress_1">
      <item>CIVITAS NOVA d.o.o. NOVIGRAD, Sv.Anton 15, 52466 Novigrad</item>
    </derivirana_varijabla>
  </DomainObject.Predmet.ProtuStrankaListFormatedWithAdress>
  <DomainObject.Predmet.ProtuStrankaListFormatedWithAdressOIB>
    <izvorni_sadrzaj>
      <item>CIVITAS NOVA d.o.o. NOVIGRAD, OIB 88044011284, Sv.Anton 15, 52466 Novigrad</item>
    </izvorni_sadrzaj>
    <derivirana_varijabla naziv="DomainObject.Predmet.ProtuStrankaListFormatedWithAdressOIB_1">
      <item>CIVITAS NOVA d.o.o. NOVIGRAD, OIB 88044011284, Sv.Anton 15, 52466 Novigrad</item>
    </derivirana_varijabla>
  </DomainObject.Predmet.ProtuStrankaListFormatedWithAdressOIB>
  <DomainObject.Predmet.ProtuStrankaListNazivFormated>
    <izvorni_sadrzaj>
      <item>CIVITAS NOVA d.o.o. NOVIGRAD</item>
    </izvorni_sadrzaj>
    <derivirana_varijabla naziv="DomainObject.Predmet.ProtuStrankaListNazivFormated_1">
      <item>CIVITAS NOVA d.o.o. NOVIGRAD</item>
    </derivirana_varijabla>
  </DomainObject.Predmet.ProtuStrankaListNazivFormated>
  <DomainObject.Predmet.ProtuStrankaListNazivFormatedOIB>
    <izvorni_sadrzaj>
      <item>CIVITAS NOVA d.o.o. NOVIGRAD, OIB 88044011284</item>
    </izvorni_sadrzaj>
    <derivirana_varijabla naziv="DomainObject.Predmet.ProtuStrankaListNazivFormatedOIB_1">
      <item>CIVITAS NOVA d.o.o. NOVIGRAD, OIB 88044011284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CIVITAS NOVA d.o.o. NOVIGRAD</izvorni_sadrzaj>
    <derivirana_varijabla naziv="DomainObject.Predmet.ProtustrankaIDrugi_1">CIVITAS NOVA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CIVITAS NOVA d.o.o. NOVIGRAD, OIB 88044011284, Sv.Anton 15, 52466 Novigrad</izvorni_sadrzaj>
    <derivirana_varijabla naziv="DomainObject.Predmet.ProtustrankaIDrugiAdressOIB_1">CIVITAS NOVA d.o.o. NOVIGRAD, OIB 88044011284, Sv.Anton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CIVITAS NOVA d.o.o. NOVIGRAD</item>
    </izvorni_sadrzaj>
    <derivirana_varijabla naziv="DomainObject.Predmet.SudioniciListNaziv_1">
      <item>FINANCIJSKA AGENCIJA, RC RIJEKA, PODRUŽNICA PULA, PULA</item>
      <item>CIVITAS NOVA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CIVITAS NOVA d.o.o. NOVIGRAD, OIB 88044011284, Sv.Anton 15,52466 Novigrad</item>
    </izvorni_sadrzaj>
    <derivirana_varijabla naziv="DomainObject.Predmet.SudioniciListAdressOIB_1">
      <item>FINANCIJSKA AGENCIJA, RC RIJEKA, PODRUŽNICA PULA, PULA, OIB 85821130368, Giardini 5,52100 Pula</item>
      <item>CIVITAS NOVA d.o.o. NOVIGRAD, OIB 88044011284, Sv.Anton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88044011284</item>
    </izvorni_sadrzaj>
    <derivirana_varijabla naziv="DomainObject.Predmet.SudioniciListNazivOIB_1">
      <item>, OIB 85821130368</item>
      <item>, OIB 88044011284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3626</properties:Characters>
  <properties:Lines>88</properties:Lines>
  <properties:Paragraphs>31</properties:Paragraphs>
  <properties:TotalTime>5</properties:TotalTime>
  <properties:ScaleCrop>false</properties:ScaleCrop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2016-11-28T11:28:00Z</dcterms:created>
  <dc:creator>Mihaela Kaligari</dc:creator>
  <dc:description/>
  <cp:keywords/>
  <cp:lastModifiedBy>Hani Udovičić</cp:lastModifiedBy>
  <cp:lastPrinted>2016-12-14T09:28:00Z</cp:lastPrinted>
  <dcterms:modified xmlns:xsi="http://www.w3.org/2001/XMLSchema-instance" xsi:type="dcterms:W3CDTF">2016-12-14T09:29:00Z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