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f61e" w14:paraId="690f61e" w:rsidRDefault="00433783" w:rsidP="00FC1537" w:rsidR="00433783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-4/16-5</w:t>
      </w:r>
    </w:p>
    <w:p w:rsidRDefault="00433783" w:rsidP="00E87D86" w:rsidR="00433783" w:rsidRPr="00FC1537">
      <w:pPr>
        <w:jc w:val="both"/>
      </w:pPr>
    </w:p>
    <w:p w:rsidRDefault="00433783" w:rsidP="00E87D86" w:rsidR="00433783" w:rsidRPr="00FC1537">
      <w:pPr>
        <w:jc w:val="both"/>
      </w:pPr>
    </w:p>
    <w:p w:rsidRDefault="00433783" w:rsidP="00E87D86" w:rsidR="00433783" w:rsidRPr="00FC1537">
      <w:pPr>
        <w:jc w:val="both"/>
      </w:pPr>
    </w:p>
    <w:p w:rsidRDefault="00433783" w:rsidP="00E87D86" w:rsidR="00433783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433783" w:rsidP="00E87D86" w:rsidR="00433783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433783" w:rsidP="00FC1537" w:rsidR="00433783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433783" w:rsidP="00E87D86" w:rsidR="00433783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433783" w:rsidP="00E87D86" w:rsidR="00433783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433783" w:rsidP="00FC1537" w:rsidR="00433783" w:rsidRPr="00FC1537">
      <w:pPr>
        <w:jc w:val="center"/>
      </w:pPr>
      <w:r>
        <w:t>R E P U B L I K A   H R V A T S K A</w:t>
      </w:r>
    </w:p>
    <w:p w:rsidRDefault="00433783" w:rsidP="00E87D86" w:rsidR="00433783"/>
    <w:p w:rsidRDefault="00433783" w:rsidP="001F7D4E" w:rsidR="00433783">
      <w:pPr>
        <w:jc w:val="center"/>
      </w:pPr>
      <w:r>
        <w:t>O G L A S</w:t>
      </w:r>
    </w:p>
    <w:p w:rsidRDefault="00433783" w:rsidP="001F7D4E" w:rsidR="00433783">
      <w:pPr>
        <w:jc w:val="center"/>
      </w:pPr>
    </w:p>
    <w:p w:rsidRDefault="00433783" w:rsidP="001F7D4E" w:rsidR="00433783" w:rsidRPr="00FC1537">
      <w:pPr>
        <w:jc w:val="center"/>
      </w:pPr>
    </w:p>
    <w:p w:rsidRDefault="00433783" w:rsidP="00E87D86" w:rsidR="00433783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 xml:space="preserve">KALIBAR d.o.o., Zadar, Admirala J. Cezanisa 25 K, Zadar, OIB: 97608903581,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30. prosinca 2015</w:t>
      </w:r>
      <w:r w:rsidRPr="00FC1537">
        <w:t xml:space="preserve">., dana </w:t>
      </w:r>
      <w:r w:rsidR="00324611">
        <w:t>29. siječnja</w:t>
      </w:r>
      <w:r>
        <w:t xml:space="preserve"> 2016., objavio je </w:t>
      </w:r>
    </w:p>
    <w:p w:rsidRDefault="00433783" w:rsidP="00E87D86" w:rsidR="00433783">
      <w:pPr>
        <w:ind w:firstLine="720"/>
        <w:jc w:val="both"/>
      </w:pPr>
    </w:p>
    <w:p w:rsidRDefault="00433783" w:rsidP="00E87D86" w:rsidR="00433783">
      <w:pPr>
        <w:ind w:firstLine="720"/>
        <w:jc w:val="both"/>
      </w:pPr>
    </w:p>
    <w:p w:rsidRDefault="00433783" w:rsidP="00083422" w:rsidR="00433783" w:rsidRPr="00FC1537">
      <w:pPr>
        <w:jc w:val="center"/>
      </w:pPr>
      <w:r>
        <w:t>o g l a s</w:t>
      </w:r>
    </w:p>
    <w:p w:rsidRDefault="00433783" w:rsidP="005C42A8" w:rsidR="00433783">
      <w:pPr>
        <w:ind w:firstLine="315"/>
        <w:jc w:val="both"/>
      </w:pPr>
    </w:p>
    <w:p w:rsidRDefault="00433783" w:rsidP="005C42A8" w:rsidR="00433783">
      <w:pPr>
        <w:ind w:firstLine="315"/>
        <w:jc w:val="both"/>
      </w:pPr>
    </w:p>
    <w:p w:rsidRDefault="00433783" w:rsidP="00DE074C" w:rsidR="00433783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KALIBAR d.o.o., Zadar, Admirala J. Cezanisa 25 K, Zadar, OIB: 97608903581, </w:t>
      </w:r>
      <w:r w:rsidRPr="00FC1537">
        <w:t xml:space="preserve">iznosi </w:t>
      </w:r>
      <w:r>
        <w:rPr>
          <w:b/>
        </w:rPr>
        <w:t xml:space="preserve">18.617,48 </w:t>
      </w:r>
      <w:r>
        <w:t>kuna.</w:t>
      </w:r>
    </w:p>
    <w:p w:rsidRDefault="00433783" w:rsidP="00E87D86" w:rsidR="00433783" w:rsidRPr="007E3CB4">
      <w:pPr>
        <w:jc w:val="both"/>
      </w:pPr>
    </w:p>
    <w:p w:rsidRDefault="00433783" w:rsidP="00CD5142" w:rsidR="00433783">
      <w:pPr>
        <w:jc w:val="both"/>
      </w:pPr>
      <w:r>
        <w:tab/>
        <w:t>2</w:t>
      </w:r>
      <w:r w:rsidRPr="00FC1537">
        <w:t>.  Poziva</w:t>
      </w:r>
      <w:r>
        <w:t>ju</w:t>
      </w:r>
      <w:r w:rsidRPr="00FC1537">
        <w:t xml:space="preserve"> se </w:t>
      </w:r>
      <w:r>
        <w:t xml:space="preserve">osobe ovlaštene po zakonu za zastupanje Behim Skenderi iz Sarajeva, Bosna i Hercegovina, Borak 29, OIB: 34328885580 i Kristina Bračić iz Zadra, Ugljanska 18, OIB: 67890278471, </w:t>
      </w:r>
      <w:r w:rsidRPr="00FC1537">
        <w:t>dužnika</w:t>
      </w:r>
      <w:r>
        <w:t xml:space="preserve"> KALIBAR d.o.o.,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433783" w:rsidP="00CD5142" w:rsidR="00433783">
      <w:pPr>
        <w:jc w:val="both"/>
      </w:pPr>
    </w:p>
    <w:p w:rsidRDefault="00433783" w:rsidP="0049025B" w:rsidR="00433783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433783" w:rsidP="00CD5142" w:rsidR="00433783">
      <w:pPr>
        <w:jc w:val="both"/>
      </w:pPr>
    </w:p>
    <w:p w:rsidRDefault="00433783" w:rsidP="00CD5142" w:rsidR="00433783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KALIBAR d.o.o., Zadar, Admirala J. Cezanisa 25 K, Zadar, OIB: 97608903581,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KALIBAR d.o.o.,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211-4-2016.</w:t>
      </w:r>
    </w:p>
    <w:p w:rsidRDefault="00433783" w:rsidP="00CD5142" w:rsidR="00433783">
      <w:pPr>
        <w:jc w:val="both"/>
      </w:pPr>
    </w:p>
    <w:p w:rsidRDefault="00433783" w:rsidP="005C42A8" w:rsidR="00433783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433783" w:rsidP="00E523B5" w:rsidR="00433783">
      <w:pPr>
        <w:ind w:firstLine="315"/>
        <w:jc w:val="both"/>
      </w:pPr>
    </w:p>
    <w:p w:rsidRDefault="00433783" w:rsidP="00E87D86" w:rsidR="00433783" w:rsidRPr="00FC1537">
      <w:pPr>
        <w:jc w:val="center"/>
      </w:pPr>
      <w:r w:rsidRPr="00FC1537">
        <w:t xml:space="preserve">U Zadru, </w:t>
      </w:r>
      <w:r w:rsidR="00324611">
        <w:t xml:space="preserve">29. siječnja </w:t>
      </w:r>
      <w:r>
        <w:t>2016</w:t>
      </w:r>
      <w:r w:rsidRPr="00FC1537">
        <w:t xml:space="preserve">. </w:t>
      </w:r>
    </w:p>
    <w:p w:rsidRDefault="00433783" w:rsidP="00E87D86" w:rsidR="00433783" w:rsidRPr="00FC1537">
      <w:pPr>
        <w:jc w:val="center"/>
      </w:pPr>
    </w:p>
    <w:p w:rsidRDefault="00433783" w:rsidP="00E87D86" w:rsidR="00433783" w:rsidRPr="00FC1537">
      <w:pPr>
        <w:jc w:val="right"/>
      </w:pPr>
    </w:p>
    <w:p w:rsidRDefault="00433783" w:rsidP="001945B8" w:rsidR="00433783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433783" w:rsidP="001945B8" w:rsidR="00433783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433783" w:rsidP="00B84EF6" w:rsidR="00433783" w:rsidRPr="00FC1537">
      <w:pPr>
        <w:jc w:val="right"/>
      </w:pPr>
    </w:p>
    <w:p w:rsidRDefault="00433783" w:rsidP="00B84EF6" w:rsidR="00433783" w:rsidRPr="00FC1537">
      <w:pPr>
        <w:jc w:val="right"/>
      </w:pPr>
    </w:p>
    <w:p w:rsidRDefault="00433783" w:rsidP="00B84EF6" w:rsidR="00433783" w:rsidRPr="00FC1537"/>
    <w:p w:rsidRDefault="00433783" w:rsidP="00E87D86" w:rsidR="00433783" w:rsidRPr="00FC1537">
      <w:pPr>
        <w:jc w:val="both"/>
      </w:pPr>
    </w:p>
    <w:p w:rsidRDefault="00433783" w:rsidP="00FC1537" w:rsidR="00433783" w:rsidRPr="0049025B">
      <w:pPr>
        <w:ind w:firstLine="708" w:left="12"/>
        <w:jc w:val="both"/>
      </w:pPr>
      <w:r w:rsidRPr="0049025B">
        <w:t>DNA:</w:t>
      </w:r>
    </w:p>
    <w:p w:rsidRDefault="00433783" w:rsidP="00E87D86" w:rsidR="00433783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433783" w:rsidP="0024731F" w:rsidR="00433783">
      <w:pPr>
        <w:numPr>
          <w:ilvl w:val="0"/>
          <w:numId w:val="2"/>
        </w:numPr>
        <w:jc w:val="both"/>
      </w:pPr>
      <w:r>
        <w:t>računovodstvo suda</w:t>
      </w:r>
    </w:p>
    <w:p w:rsidRDefault="00433783" w:rsidP="0024731F" w:rsidR="00433783">
      <w:pPr>
        <w:numPr>
          <w:ilvl w:val="0"/>
          <w:numId w:val="2"/>
        </w:numPr>
        <w:jc w:val="both"/>
      </w:pPr>
      <w:r>
        <w:t>u spis</w:t>
      </w:r>
    </w:p>
    <w:p w:rsidRDefault="00433783" w:rsidP="00E87D86" w:rsidR="00433783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433783" w:rsidP="00E87D86" w:rsidR="00433783" w:rsidRPr="00083422">
      <w:pPr>
        <w:ind w:firstLine="720"/>
        <w:jc w:val="both"/>
        <w:rPr>
          <w:b/>
        </w:rPr>
      </w:pPr>
    </w:p>
    <w:p w:rsidRDefault="00433783" w:rsidP="00E87D86" w:rsidR="00433783" w:rsidRPr="00FC1537">
      <w:pPr>
        <w:ind w:firstLine="720"/>
        <w:jc w:val="both"/>
      </w:pPr>
    </w:p>
    <w:p w:rsidRDefault="00433783" w:rsidP="00E87D86" w:rsidR="00433783" w:rsidRPr="00FC1537"/>
    <w:p w:rsidRDefault="00433783" w:rsidP="00E87D86" w:rsidR="00433783" w:rsidRPr="00FC1537"/>
    <w:p w:rsidRDefault="00433783" w:rsidR="00433783" w:rsidRPr="00FC1537"/>
    <w:sectPr w:rsidSect="00381900" w:rsidR="00433783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783" w:rsidP="00381900" w:rsidR="00433783">
      <w:r>
        <w:separator/>
      </w:r>
    </w:p>
  </w:endnote>
  <w:endnote w:id="0" w:type="continuationSeparator">
    <w:p w:rsidRDefault="00433783" w:rsidP="00381900" w:rsidR="00433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3783" w:rsidR="00433783">
    <w:pPr>
      <w:pStyle w:val="Podnoje"/>
      <w:rPr>
        <w:lang w:val="hr-HR"/>
      </w:rPr>
    </w:pPr>
  </w:p>
  <w:p w:rsidRDefault="00433783" w:rsidR="00433783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783" w:rsidP="00381900" w:rsidR="00433783">
      <w:r>
        <w:separator/>
      </w:r>
    </w:p>
  </w:footnote>
  <w:footnote w:id="0" w:type="continuationSeparator">
    <w:p w:rsidRDefault="00433783" w:rsidP="00381900" w:rsidR="004337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0C8" w:rsidP="00FC1537" w:rsidR="00433783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A2F4C">
      <w:rPr>
        <w:noProof/>
      </w:rPr>
      <w:t>2</w:t>
    </w:r>
    <w:r>
      <w:rPr>
        <w:noProof/>
      </w:rPr>
      <w:fldChar w:fldCharType="end"/>
    </w:r>
    <w:r w:rsidR="00433783">
      <w:tab/>
    </w:r>
    <w:r w:rsidR="00433783">
      <w:tab/>
      <w:t xml:space="preserve">Poslovni broj: </w:t>
    </w:r>
    <w:r w:rsidR="00433783" w:rsidRPr="00FC1537">
      <w:t>1 St</w:t>
    </w:r>
    <w:r w:rsidR="00433783">
      <w:t>-4/16-5</w:t>
    </w:r>
  </w:p>
  <w:p w:rsidRDefault="00433783" w:rsidR="00433783">
    <w:pPr>
      <w:pStyle w:val="Zaglavlje"/>
      <w:jc w:val="center"/>
    </w:pPr>
  </w:p>
  <w:p w:rsidRDefault="00433783" w:rsidP="00FC1537" w:rsidR="00433783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104C96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945B8"/>
    <w:rsid w:val="001A449D"/>
    <w:rsid w:val="001B1A98"/>
    <w:rsid w:val="001B1FB0"/>
    <w:rsid w:val="001B447D"/>
    <w:rsid w:val="001B4621"/>
    <w:rsid w:val="001F0CCC"/>
    <w:rsid w:val="001F2756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24611"/>
    <w:rsid w:val="0033241E"/>
    <w:rsid w:val="003578CF"/>
    <w:rsid w:val="00381900"/>
    <w:rsid w:val="003927C8"/>
    <w:rsid w:val="003946C2"/>
    <w:rsid w:val="00395FBC"/>
    <w:rsid w:val="003E4669"/>
    <w:rsid w:val="003F1F9C"/>
    <w:rsid w:val="0040118A"/>
    <w:rsid w:val="004212FB"/>
    <w:rsid w:val="00433783"/>
    <w:rsid w:val="00445AD6"/>
    <w:rsid w:val="00461269"/>
    <w:rsid w:val="00477976"/>
    <w:rsid w:val="0048351D"/>
    <w:rsid w:val="0049025B"/>
    <w:rsid w:val="004928EC"/>
    <w:rsid w:val="004A2F4C"/>
    <w:rsid w:val="004A4292"/>
    <w:rsid w:val="004B358C"/>
    <w:rsid w:val="004D697C"/>
    <w:rsid w:val="004E287C"/>
    <w:rsid w:val="004F1927"/>
    <w:rsid w:val="00515D7F"/>
    <w:rsid w:val="005455BB"/>
    <w:rsid w:val="00567BFA"/>
    <w:rsid w:val="00577921"/>
    <w:rsid w:val="00587490"/>
    <w:rsid w:val="005961AE"/>
    <w:rsid w:val="005B1954"/>
    <w:rsid w:val="005C42A8"/>
    <w:rsid w:val="005F2D85"/>
    <w:rsid w:val="00631196"/>
    <w:rsid w:val="00655D68"/>
    <w:rsid w:val="0065727A"/>
    <w:rsid w:val="00663483"/>
    <w:rsid w:val="006672EE"/>
    <w:rsid w:val="00691D64"/>
    <w:rsid w:val="0069701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7E3CB4"/>
    <w:rsid w:val="007F103E"/>
    <w:rsid w:val="008109EF"/>
    <w:rsid w:val="00810BD8"/>
    <w:rsid w:val="00840CEA"/>
    <w:rsid w:val="0085227E"/>
    <w:rsid w:val="00861722"/>
    <w:rsid w:val="008A3C0B"/>
    <w:rsid w:val="008A3E45"/>
    <w:rsid w:val="008C4F28"/>
    <w:rsid w:val="008D0D9C"/>
    <w:rsid w:val="00913ADA"/>
    <w:rsid w:val="009422F5"/>
    <w:rsid w:val="009427F2"/>
    <w:rsid w:val="00942BDB"/>
    <w:rsid w:val="009555F3"/>
    <w:rsid w:val="00982D51"/>
    <w:rsid w:val="009850C5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64858"/>
    <w:rsid w:val="00A66BC1"/>
    <w:rsid w:val="00A74E19"/>
    <w:rsid w:val="00A76848"/>
    <w:rsid w:val="00A96A7A"/>
    <w:rsid w:val="00AB2543"/>
    <w:rsid w:val="00AB5F7F"/>
    <w:rsid w:val="00AE3C24"/>
    <w:rsid w:val="00AF1F13"/>
    <w:rsid w:val="00B04C8D"/>
    <w:rsid w:val="00B109F0"/>
    <w:rsid w:val="00B123E8"/>
    <w:rsid w:val="00B16FFC"/>
    <w:rsid w:val="00B5705C"/>
    <w:rsid w:val="00B768AC"/>
    <w:rsid w:val="00B82590"/>
    <w:rsid w:val="00B84EF6"/>
    <w:rsid w:val="00BD3F28"/>
    <w:rsid w:val="00BF3C0B"/>
    <w:rsid w:val="00C16653"/>
    <w:rsid w:val="00C24CDB"/>
    <w:rsid w:val="00C4055E"/>
    <w:rsid w:val="00C70B03"/>
    <w:rsid w:val="00C720C8"/>
    <w:rsid w:val="00C810F5"/>
    <w:rsid w:val="00C95A52"/>
    <w:rsid w:val="00C96EEB"/>
    <w:rsid w:val="00CB3294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220E"/>
    <w:rsid w:val="00D929F8"/>
    <w:rsid w:val="00DA096F"/>
    <w:rsid w:val="00DA4E30"/>
    <w:rsid w:val="00DC37FF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F23CF"/>
    <w:rsid w:val="00EF6429"/>
    <w:rsid w:val="00F01584"/>
    <w:rsid w:val="00F21612"/>
    <w:rsid w:val="00F32BF4"/>
    <w:rsid w:val="00F46E88"/>
    <w:rsid w:val="00F76FE5"/>
    <w:rsid w:val="00F82299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2F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F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F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F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F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17887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7887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St-4/2016</izvorni_sadrzaj>
    <derivirana_varijabla naziv="DomainObject.Predmet.OznakaBroj_1">St-4/2016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KALIBAR d.o.o. za trgovinu i usluge</izvorni_sadrzaj>
    <derivirana_varijabla naziv="DomainObject.Predmet.ProtustrankaFormated_1">  KALIBAR d.o.o. za trgovinu i usluge</derivirana_varijabla>
  </DomainObject.Predmet.ProtustrankaFormated>
  <DomainObject.Predmet.ProtustrankaFormatedOIB>
    <izvorni_sadrzaj>  KALIBAR d.o.o. za trgovinu i usluge, OIB 97608903581</izvorni_sadrzaj>
    <derivirana_varijabla naziv="DomainObject.Predmet.ProtustrankaFormatedOIB_1">  KALIBAR d.o.o. za trgovinu i usluge, OIB 97608903581</derivirana_varijabla>
  </DomainObject.Predmet.ProtustrankaFormatedOIB>
  <DomainObject.Predmet.ProtustrankaFormatedWithAdress>
    <izvorni_sadrzaj> KALIBAR d.o.o. za trgovinu i usluge, Admirala J. Cezanisa 25K, 23000 Zadar</izvorni_sadrzaj>
    <derivirana_varijabla naziv="DomainObject.Predmet.ProtustrankaFormatedWithAdress_1"> KALIBAR d.o.o. za trgovinu i usluge, Admirala J. Cezanisa 25K, 23000 Zadar</derivirana_varijabla>
  </DomainObject.Predmet.ProtustrankaFormatedWithAdress>
  <DomainObject.Predmet.ProtustrankaFormatedWithAdressOIB>
    <izvorni_sadrzaj> KALIBAR d.o.o. za trgovinu i usluge, OIB 97608903581, Admirala J. Cezanisa 25K, 23000 Zadar</izvorni_sadrzaj>
    <derivirana_varijabla naziv="DomainObject.Predmet.ProtustrankaFormatedWithAdressOIB_1"> KALIBAR d.o.o. za trgovinu i usluge, OIB 97608903581, Admirala J. Cezanisa 25K, 23000 Zadar</derivirana_varijabla>
  </DomainObject.Predmet.ProtustrankaFormatedWithAdressOIB>
  <DomainObject.Predmet.ProtustrankaWithAdress>
    <izvorni_sadrzaj>KALIBAR d.o.o. za trgovinu i usluge Admirala J. Cezanisa 25K, 23000 Zadar</izvorni_sadrzaj>
    <derivirana_varijabla naziv="DomainObject.Predmet.ProtustrankaWithAdress_1">KALIBAR d.o.o. za trgovinu i usluge Admirala J. Cezanisa 25K, 23000 Zadar</derivirana_varijabla>
  </DomainObject.Predmet.ProtustrankaWithAdress>
  <DomainObject.Predmet.ProtustrankaWithAdressOIB>
    <izvorni_sadrzaj>KALIBAR d.o.o. za trgovinu i usluge, OIB 97608903581, Admirala J. Cezanisa 25K, 23000 Zadar</izvorni_sadrzaj>
    <derivirana_varijabla naziv="DomainObject.Predmet.ProtustrankaWithAdressOIB_1">KALIBAR d.o.o. za trgovinu i usluge, OIB 97608903581, Admirala J. Cezanisa 25K, 23000 Zadar</derivirana_varijabla>
  </DomainObject.Predmet.ProtustrankaWithAdressOIB>
  <DomainObject.Predmet.ProtustrankaNazivFormated>
    <izvorni_sadrzaj>KALIBAR d.o.o. za trgovinu i usluge</izvorni_sadrzaj>
    <derivirana_varijabla naziv="DomainObject.Predmet.ProtustrankaNazivFormated_1">KALIBAR d.o.o. za trgovinu i usluge</derivirana_varijabla>
  </DomainObject.Predmet.ProtustrankaNazivFormated>
  <DomainObject.Predmet.ProtustrankaNazivFormatedOIB>
    <izvorni_sadrzaj>KALIBAR d.o.o. za trgovinu i usluge, OIB 97608903581</izvorni_sadrzaj>
    <derivirana_varijabla naziv="DomainObject.Predmet.ProtustrankaNazivFormatedOIB_1">KALIBAR d.o.o. za trgovinu i usluge, OIB 97608903581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18617.48</izvorni_sadrzaj>
    <derivirana_varijabla naziv="DomainObject.Predmet.TrenutnaVrijednost_1">18617.48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KALIBAR d.o.o. za trgovinu i usluge</item>
    </izvorni_sadrzaj>
    <derivirana_varijabla naziv="DomainObject.Predmet.ProtuStrankaListFormated_1">
      <item>KALIBAR d.o.o. za trgovinu i usluge</item>
    </derivirana_varijabla>
  </DomainObject.Predmet.ProtuStrankaListFormated>
  <DomainObject.Predmet.ProtuStrankaListFormatedOIB>
    <izvorni_sadrzaj>
      <item>KALIBAR d.o.o. za trgovinu i usluge, OIB 97608903581</item>
    </izvorni_sadrzaj>
    <derivirana_varijabla naziv="DomainObject.Predmet.ProtuStrankaListFormatedOIB_1">
      <item>KALIBAR d.o.o. za trgovinu i usluge, OIB 97608903581</item>
    </derivirana_varijabla>
  </DomainObject.Predmet.ProtuStrankaListFormatedOIB>
  <DomainObject.Predmet.ProtuStrankaListFormatedWithAdress>
    <izvorni_sadrzaj>
      <item>KALIBAR d.o.o. za trgovinu i usluge, Admirala J. Cezanisa 25K, 23000 Zadar</item>
    </izvorni_sadrzaj>
    <derivirana_varijabla naziv="DomainObject.Predmet.ProtuStrankaListFormatedWithAdress_1">
      <item>KALIBAR d.o.o. za trgovinu i usluge, Admirala J. Cezanisa 25K, 23000 Zadar</item>
    </derivirana_varijabla>
  </DomainObject.Predmet.ProtuStrankaListFormatedWithAdress>
  <DomainObject.Predmet.ProtuStrankaListFormatedWithAdressOIB>
    <izvorni_sadrzaj>
      <item>KALIBAR d.o.o. za trgovinu i usluge, OIB 97608903581, Admirala J. Cezanisa 25K, 23000 Zadar</item>
    </izvorni_sadrzaj>
    <derivirana_varijabla naziv="DomainObject.Predmet.ProtuStrankaListFormatedWithAdressOIB_1">
      <item>KALIBAR d.o.o. za trgovinu i usluge, OIB 97608903581, Admirala J. Cezanisa 25K, 23000 Zadar</item>
    </derivirana_varijabla>
  </DomainObject.Predmet.ProtuStrankaListFormatedWithAdressOIB>
  <DomainObject.Predmet.ProtuStrankaListNazivFormated>
    <izvorni_sadrzaj>
      <item>KALIBAR d.o.o. za trgovinu i usluge</item>
    </izvorni_sadrzaj>
    <derivirana_varijabla naziv="DomainObject.Predmet.ProtuStrankaListNazivFormated_1">
      <item>KALIBAR d.o.o. za trgovinu i usluge</item>
    </derivirana_varijabla>
  </DomainObject.Predmet.ProtuStrankaListNazivFormated>
  <DomainObject.Predmet.ProtuStrankaListNazivFormatedOIB>
    <izvorni_sadrzaj>
      <item>KALIBAR d.o.o. za trgovinu i usluge, OIB 97608903581</item>
    </izvorni_sadrzaj>
    <derivirana_varijabla naziv="DomainObject.Predmet.ProtuStrankaListNazivFormatedOIB_1">
      <item>KALIBAR d.o.o. za trgovinu i usluge, OIB 97608903581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KALIBAR d.o.o. za trgovinu i usluge</izvorni_sadrzaj>
    <derivirana_varijabla naziv="DomainObject.Predmet.ProtustrankaIDrugi_1">KALIBAR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KALIBAR d.o.o. za trgovinu i usluge, OIB 97608903581, Admirala J. Cezanisa 25K, 23000 Zadar</izvorni_sadrzaj>
    <derivirana_varijabla naziv="DomainObject.Predmet.ProtustrankaIDrugiAdressOIB_1">KALIBAR d.o.o. za trgovinu i usluge, OIB 97608903581, Admirala J. Cezanisa 25K,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KALIBAR d.o.o. za trgovinu i usluge</item>
    </izvorni_sadrzaj>
    <derivirana_varijabla naziv="DomainObject.Predmet.SudioniciListNaziv_1">
      <item>FINA</item>
      <item>KALIBAR d.o.o. za trgovinu i usluge</item>
    </derivirana_varijabla>
  </DomainObject.Predmet.SudioniciListNaziv>
  <DomainObject.Predmet.SudioniciListAdressOIB>
    <izvorni_sadrzaj>
      <item>FINA, OIB 85821130368</item>
      <item>KALIBAR d.o.o. za trgovinu i usluge, OIB 97608903581, Admirala J. Cezanisa 25K,23000 Zadar</item>
    </izvorni_sadrzaj>
    <derivirana_varijabla naziv="DomainObject.Predmet.SudioniciListAdressOIB_1">
      <item>FINA, OIB 85821130368</item>
      <item>KALIBAR d.o.o. za trgovinu i usluge, OIB 97608903581, Admirala J. Cezanisa 25K,23000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97608903581</item>
    </izvorni_sadrzaj>
    <derivirana_varijabla naziv="DomainObject.Predmet.SudioniciListNazivOIB_1">
      <item>, OIB 85821130368</item>
      <item>, OIB 97608903581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447</properties:Words>
  <properties:Characters>2257</properties:Characters>
  <properties:Lines>71</properties:Lines>
  <properties:Paragraphs>20</properties:Paragraphs>
  <properties:TotalTime>15</properties:TotalTime>
  <properties:ScaleCrop>false</properties:ScaleCrop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2016-01-28T08:24:00Z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2016-01-29T10:19:00Z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