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45466C" w:rsidR="00296990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1764156" w14:paraId="1764156" w:rsidRDefault="00296990" w:rsidP="00296990" w:rsidR="00296990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F729DA">
        <w:rPr>
          <w:rFonts w:hAnsi="Times New Roman" w:ascii="Times New Roman"/>
          <w:sz w:val="24"/>
        </w:rPr>
        <w:t>2955/16-25</w:t>
      </w:r>
    </w:p>
    <w:p w:rsidRDefault="00296990" w:rsidP="00296990" w:rsidR="00296990" w:rsidRPr="00AA4DD7">
      <w:pPr>
        <w:jc w:val="right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296990" w:rsidP="00296990" w:rsidR="00296990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 xml:space="preserve">Trgovački sud u Zagrebu, po sudcu Mihaelu Kovačiću, u stečajnom postupku nad dužnikom </w:t>
      </w:r>
      <w:r w:rsidR="00F729DA">
        <w:rPr>
          <w:rFonts w:hAnsi="Times New Roman" w:ascii="Times New Roman"/>
          <w:sz w:val="24"/>
        </w:rPr>
        <w:t xml:space="preserve">JEŽ ZIDAR </w:t>
      </w:r>
      <w:r>
        <w:rPr>
          <w:rFonts w:hAnsi="Times New Roman" w:ascii="Times New Roman"/>
          <w:sz w:val="24"/>
        </w:rPr>
        <w:t xml:space="preserve">d.o.o., </w:t>
      </w:r>
      <w:r w:rsidR="00F729DA">
        <w:rPr>
          <w:rFonts w:hAnsi="Times New Roman" w:ascii="Times New Roman"/>
          <w:sz w:val="24"/>
        </w:rPr>
        <w:t>Zabok, Matije Gupca 74</w:t>
      </w:r>
      <w:r>
        <w:rPr>
          <w:rFonts w:hAnsi="Times New Roman" w:ascii="Times New Roman"/>
          <w:sz w:val="24"/>
        </w:rPr>
        <w:t xml:space="preserve">, OIB: </w:t>
      </w:r>
      <w:r w:rsidR="00F729DA">
        <w:rPr>
          <w:rFonts w:hAnsi="Times New Roman" w:ascii="Times New Roman"/>
          <w:sz w:val="24"/>
        </w:rPr>
        <w:t>50775982588</w:t>
      </w:r>
      <w:r>
        <w:rPr>
          <w:rFonts w:hAnsi="Times New Roman" w:ascii="Times New Roman"/>
          <w:sz w:val="24"/>
        </w:rPr>
        <w:t>, 28. studenoga 2017.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</w:t>
      </w:r>
      <w:proofErr w:type="spellStart"/>
      <w:r>
        <w:rPr>
          <w:rFonts w:hAnsi="Times New Roman" w:ascii="Times New Roman"/>
          <w:sz w:val="24"/>
        </w:rPr>
        <w:t>lj</w:t>
      </w:r>
      <w:proofErr w:type="spellEnd"/>
      <w:r>
        <w:rPr>
          <w:rFonts w:hAnsi="Times New Roman" w:ascii="Times New Roman"/>
          <w:sz w:val="24"/>
        </w:rPr>
        <w:t xml:space="preserve"> u č i o</w:t>
      </w:r>
      <w:r w:rsidRPr="00AA4DD7">
        <w:rPr>
          <w:rFonts w:hAnsi="Times New Roman" w:ascii="Times New Roman"/>
          <w:sz w:val="24"/>
        </w:rPr>
        <w:t xml:space="preserve">   j e</w:t>
      </w:r>
    </w:p>
    <w:p w:rsidRDefault="00296990" w:rsidP="00296990" w:rsidR="00296990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296990" w:rsidP="00296990" w:rsidR="00296990" w:rsidRPr="00F729DA">
      <w:pPr>
        <w:pStyle w:val="tekst"/>
        <w:spacing w:afterAutospacing="false" w:after="0" w:beforeAutospacing="false" w:before="0"/>
        <w:ind w:firstLine="720"/>
        <w:jc w:val="both"/>
        <w:rPr>
          <w:b/>
          <w:lang w:val="hr-HR"/>
        </w:rPr>
      </w:pPr>
      <w:r>
        <w:rPr>
          <w:lang w:val="hr-HR"/>
        </w:rPr>
        <w:t xml:space="preserve">Ročište </w:t>
      </w:r>
      <w:r w:rsidR="00F729DA">
        <w:rPr>
          <w:lang w:val="hr-HR"/>
        </w:rPr>
        <w:t>radi rasprave o pretpostavkama za otvaranje stečajnog postupka nad dužnikom</w:t>
      </w:r>
      <w:r>
        <w:rPr>
          <w:lang w:val="hr-HR"/>
        </w:rPr>
        <w:t xml:space="preserve">, koje je zakazano kod ovoga suda za dan </w:t>
      </w:r>
      <w:r w:rsidR="00F729DA">
        <w:rPr>
          <w:lang w:val="hr-HR"/>
        </w:rPr>
        <w:t>1. veljače 2018</w:t>
      </w:r>
      <w:r>
        <w:rPr>
          <w:lang w:val="hr-HR"/>
        </w:rPr>
        <w:t xml:space="preserve">. u </w:t>
      </w:r>
      <w:r w:rsidR="00F729DA">
        <w:rPr>
          <w:lang w:val="hr-HR"/>
        </w:rPr>
        <w:t>11,00</w:t>
      </w:r>
      <w:r>
        <w:rPr>
          <w:lang w:val="hr-HR"/>
        </w:rPr>
        <w:t xml:space="preserve"> sati u sobi 93/II, održat će se dana </w:t>
      </w:r>
      <w:r w:rsidR="00F729DA" w:rsidRPr="00F729DA">
        <w:rPr>
          <w:b/>
          <w:lang w:val="hr-HR"/>
        </w:rPr>
        <w:t>19. veljače</w:t>
      </w:r>
      <w:r w:rsidR="00F729DA">
        <w:rPr>
          <w:b/>
          <w:lang w:val="hr-HR"/>
        </w:rPr>
        <w:t xml:space="preserve"> 2018. godine</w:t>
      </w:r>
      <w:r w:rsidR="00F729DA" w:rsidRPr="00F729DA">
        <w:rPr>
          <w:b/>
          <w:lang w:val="hr-HR"/>
        </w:rPr>
        <w:t xml:space="preserve"> </w:t>
      </w:r>
      <w:r w:rsidRPr="00F729DA">
        <w:rPr>
          <w:b/>
          <w:lang w:val="hr-HR"/>
        </w:rPr>
        <w:t>u</w:t>
      </w:r>
      <w:r w:rsidR="00F729DA" w:rsidRPr="00F729DA">
        <w:rPr>
          <w:b/>
          <w:lang w:val="hr-HR"/>
        </w:rPr>
        <w:t xml:space="preserve"> 11,00 sati</w:t>
      </w:r>
      <w:r w:rsidRPr="00F729DA">
        <w:rPr>
          <w:b/>
          <w:lang w:val="hr-HR"/>
        </w:rPr>
        <w:t xml:space="preserve"> u </w:t>
      </w:r>
      <w:r w:rsidR="00F729DA" w:rsidRPr="00F729DA">
        <w:rPr>
          <w:b/>
          <w:lang w:val="hr-HR"/>
        </w:rPr>
        <w:t>sobi 96/II (ulična zgrada) – Mala dvorana.</w:t>
      </w:r>
    </w:p>
    <w:p w:rsidRDefault="00296990" w:rsidP="00296990" w:rsidR="00296990" w:rsidRPr="00F729DA">
      <w:pPr>
        <w:pStyle w:val="tekst"/>
        <w:spacing w:afterAutospacing="false" w:after="0" w:beforeAutospacing="false" w:before="0"/>
        <w:ind w:firstLine="720"/>
        <w:jc w:val="both"/>
        <w:rPr>
          <w:b/>
          <w:lang w:val="hr-HR"/>
        </w:rPr>
      </w:pPr>
    </w:p>
    <w:p w:rsidRDefault="00296990" w:rsidP="00296990" w:rsidR="00296990" w:rsidRPr="002C685A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Zagrebu, </w:t>
      </w:r>
      <w:r>
        <w:rPr>
          <w:rFonts w:hAnsi="Times New Roman" w:ascii="Times New Roman"/>
          <w:sz w:val="24"/>
        </w:rPr>
        <w:t>28. studenoga</w:t>
      </w:r>
      <w:r w:rsidRPr="00AA4DD7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296990" w:rsidP="00296990" w:rsidR="00296990" w:rsidRPr="002C685A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                                                                                                 S U D A C: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                                                                                          MIHAEL KOVAČIĆ, v.r.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Pouka o pravnom lijeku: 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Protiv zaključka nije dopušten pravni lijek. 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  <w:t>Za točnost otpravka ovlašteni službenik</w:t>
      </w:r>
    </w:p>
    <w:p w:rsidRDefault="00296990" w:rsidP="00296990" w:rsidR="00296990" w:rsidRPr="00F729DA">
      <w:pPr>
        <w:rPr>
          <w:rFonts w:hAnsi="Times New Roman" w:ascii="Times New Roman"/>
          <w:sz w:val="24"/>
        </w:rPr>
      </w:pP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</w:r>
      <w:r w:rsidRPr="00F729DA">
        <w:rPr>
          <w:rFonts w:hAnsi="Times New Roman" w:ascii="Times New Roman"/>
          <w:sz w:val="24"/>
        </w:rPr>
        <w:tab/>
        <w:t>Sonja Pilić</w:t>
      </w:r>
    </w:p>
    <w:p w:rsidRDefault="00296990" w:rsidP="00296990" w:rsidR="00296990" w:rsidRPr="00F729DA">
      <w:pPr>
        <w:rPr>
          <w:rFonts w:hAnsi="Times New Roman" w:ascii="Times New Roman"/>
          <w:color w:themeColor="background1" w:val="FFFFFF"/>
          <w:sz w:val="24"/>
        </w:rPr>
      </w:pPr>
      <w:r w:rsidRPr="00F729DA">
        <w:rPr>
          <w:rFonts w:hAnsi="Times New Roman" w:ascii="Times New Roman"/>
          <w:color w:themeColor="background1" w:val="FFFFFF"/>
          <w:sz w:val="24"/>
        </w:rPr>
        <w:t>DNA:</w:t>
      </w:r>
    </w:p>
    <w:p w:rsidRDefault="00F729DA" w:rsidP="00296990" w:rsidR="00296990" w:rsidRPr="00F729DA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729DA">
        <w:rPr>
          <w:rFonts w:hAnsi="Times New Roman" w:ascii="Times New Roman"/>
          <w:color w:themeColor="background1" w:val="FFFFFF"/>
          <w:sz w:val="24"/>
        </w:rPr>
        <w:t>Privremeni stečajni upravitelj Nikola Krvavica</w:t>
      </w:r>
    </w:p>
    <w:p w:rsidRDefault="00F729DA" w:rsidP="00296990" w:rsidR="00296990" w:rsidRPr="00F729DA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729DA">
        <w:rPr>
          <w:rFonts w:hAnsi="Times New Roman" w:ascii="Times New Roman"/>
          <w:color w:themeColor="background1" w:val="FFFFFF"/>
          <w:sz w:val="24"/>
        </w:rPr>
        <w:t>Zakonski zastupnik dužnika Milivoj Gregurić</w:t>
      </w:r>
    </w:p>
    <w:p w:rsidRDefault="00F729DA" w:rsidP="00296990" w:rsidR="00F729DA" w:rsidRPr="00F729DA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729DA">
        <w:rPr>
          <w:rFonts w:hAnsi="Times New Roman" w:ascii="Times New Roman"/>
          <w:color w:themeColor="background1" w:val="FFFFFF"/>
          <w:sz w:val="24"/>
        </w:rPr>
        <w:t xml:space="preserve">Zakonski zastupnik dužnika Milan </w:t>
      </w:r>
      <w:proofErr w:type="spellStart"/>
      <w:r w:rsidRPr="00F729DA">
        <w:rPr>
          <w:rFonts w:hAnsi="Times New Roman" w:ascii="Times New Roman"/>
          <w:color w:themeColor="background1" w:val="FFFFFF"/>
          <w:sz w:val="24"/>
        </w:rPr>
        <w:t>Martinić</w:t>
      </w:r>
      <w:proofErr w:type="spellEnd"/>
    </w:p>
    <w:sectPr w:rsidSect="00EA52A1" w:rsidR="00F729DA" w:rsidRPr="00F729D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9DA" w:rsidR="00CA28A6">
      <w:r>
        <w:separator/>
      </w:r>
    </w:p>
  </w:endnote>
  <w:endnote w:id="0" w:type="continuationSeparator">
    <w:p w:rsidRDefault="00F729DA" w:rsidR="00CA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9DA" w:rsidR="00CA28A6">
      <w:r>
        <w:separator/>
      </w:r>
    </w:p>
  </w:footnote>
  <w:footnote w:id="0" w:type="continuationSeparator">
    <w:p w:rsidRDefault="00F729DA" w:rsidR="00CA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C64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2C685A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990"/>
    <w:rsid w:val="000104E4"/>
    <w:rsid w:val="00296990"/>
    <w:rsid w:val="002C685A"/>
    <w:rsid w:val="007331B3"/>
    <w:rsid w:val="00B85C64"/>
    <w:rsid w:val="00CA28A6"/>
    <w:rsid w:val="00E22616"/>
    <w:rsid w:val="00F7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990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296990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96990"/>
    <w:rPr>
      <w:rFonts w:cs="Times New Roman" w:eastAsia="Times New Roman" w:hAnsi="Mangal" w:asci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C6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990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296990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96990"/>
    <w:rPr>
      <w:rFonts w:ascii="Mangal" w:cs="Times New Roman" w:eastAsia="Times New Roman" w:hAns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C6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St-2955/2016</izvorni_sadrzaj>
    <derivirana_varijabla naziv="DomainObject.Predmet.OznakaBroj_1">St-2955/2016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JEŽ ZIDAR d.o.o. zastupanog po punomoćniku Milivoj Gregurić; Milan Martinić</izvorni_sadrzaj>
    <derivirana_varijabla naziv="DomainObject.Predmet.ProtustrankaFormated_1">  JEŽ ZIDAR d.o.o. zastupanog po punomoćniku Milivoj Gregurić; Milan Martinić</derivirana_varijabla>
  </DomainObject.Predmet.ProtustrankaFormated>
  <DomainObject.Predmet.ProtustrankaFormatedOIB>
    <izvorni_sadrzaj>  JEŽ ZIDAR d.o.o., OIB 50775982588 zastupanog po punomoćniku Milivoj Gregurić; Milan Martinić</izvorni_sadrzaj>
    <derivirana_varijabla naziv="DomainObject.Predmet.ProtustrankaFormatedOIB_1">  JEŽ ZIDAR d.o.o., OIB 50775982588 zastupanog po punomoćniku Milivoj Gregurić; Milan Martinić</derivirana_varijabla>
  </DomainObject.Predmet.ProtustrankaFormatedOIB>
  <DomainObject.Predmet.ProtustrankaFormatedWithAdress>
    <izvorni_sadrzaj> JEŽ ZIDAR d.o.o., Matije Gupca 74, 49210 Zabok zastupanog po punomoćniku Milivoj Gregurić; Milan Martinić</izvorni_sadrzaj>
    <derivirana_varijabla naziv="DomainObject.Predmet.ProtustrankaFormatedWithAdress_1"> JEŽ ZIDAR d.o.o., Matije Gupca 74, 49210 Zabok zastupanog po punomoćniku Milivoj Gregurić; Milan Martinić</derivirana_varijabla>
  </DomainObject.Predmet.ProtustrankaFormatedWithAdress>
  <DomainObject.Predmet.ProtustrankaFormatedWithAdressOIB>
    <izvorni_sadrzaj> JEŽ ZIDAR d.o.o., OIB 50775982588, Matije Gupca 74, 49210 Zabok zastupanog po punomoćniku Milivoj Gregurić; Milan Martinić</izvorni_sadrzaj>
    <derivirana_varijabla naziv="DomainObject.Predmet.ProtustrankaFormatedWithAdressOIB_1"> JEŽ ZIDAR d.o.o., OIB 50775982588, Matije Gupca 74, 49210 Zabok zastupanog po punomoćniku Milivoj Gregurić; Milan Martinić</derivirana_varijabla>
  </DomainObject.Predmet.ProtustrankaFormatedWithAdressOIB>
  <DomainObject.Predmet.ProtustrankaWithAdress>
    <izvorni_sadrzaj>JEŽ ZIDAR d.o.o. Matije Gupca 74, 49210 Zabok</izvorni_sadrzaj>
    <derivirana_varijabla naziv="DomainObject.Predmet.ProtustrankaWithAdress_1">JEŽ ZIDAR d.o.o. Matije Gupca 74, 49210 Zabok</derivirana_varijabla>
  </DomainObject.Predmet.ProtustrankaWithAdress>
  <DomainObject.Predmet.ProtustrankaWithAdressOIB>
    <izvorni_sadrzaj>JEŽ ZIDAR d.o.o., OIB 50775982588, Matije Gupca 74, 49210 Zabok</izvorni_sadrzaj>
    <derivirana_varijabla naziv="DomainObject.Predmet.ProtustrankaWithAdressOIB_1">JEŽ ZIDAR d.o.o., OIB 50775982588, Matije Gupca 74, 49210 Zabok</derivirana_varijabla>
  </DomainObject.Predmet.ProtustrankaWithAdressOIB>
  <DomainObject.Predmet.ProtustrankaNazivFormated>
    <izvorni_sadrzaj>JEŽ ZIDAR d.o.o.</izvorni_sadrzaj>
    <derivirana_varijabla naziv="DomainObject.Predmet.ProtustrankaNazivFormated_1">JEŽ ZIDAR d.o.o.</derivirana_varijabla>
  </DomainObject.Predmet.ProtustrankaNazivFormated>
  <DomainObject.Predmet.ProtustrankaNazivFormatedOIB>
    <izvorni_sadrzaj>JEŽ ZIDAR d.o.o., OIB 50775982588</izvorni_sadrzaj>
    <derivirana_varijabla naziv="DomainObject.Predmet.ProtustrankaNazivFormatedOIB_1">JEŽ ZIDAR d.o.o., OIB 50775982588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Martinić; Milivoj Gregurić</izvorni_sadrzaj>
    <derivirana_varijabla naziv="DomainObject.Predmet.StrankaFormated_1">  FINA Regionalni centar Zagreb; Milan Martinić; Milivoj Gregurić</derivirana_varijabla>
  </DomainObject.Predmet.StrankaFormated>
  <DomainObject.Predmet.StrankaFormatedOIB>
    <izvorni_sadrzaj>  FINA Regionalni centar Zagreb, OIB 85821130368; Milan Martinić, OIB 33438517873; Milivoj Gregurić, OIB 88939746925</izvorni_sadrzaj>
    <derivirana_varijabla naziv="DomainObject.Predmet.StrankaFormatedOIB_1">  FINA Regionalni centar Zagreb, OIB 85821130368; Milan Martinić, OIB 33438517873; Milivoj Gregurić, OIB 88939746925</derivirana_varijabla>
  </DomainObject.Predmet.StrankaFormatedOIB>
  <DomainObject.Predmet.StrankaFormatedWithAdress>
    <izvorni_sadrzaj> FINA Regionalni centar Zagreb, Trg svibanjskih žrtava 1995. br. 1, 10000 Zagreb; Milan Martinić, Ciglenica Zagorska 55b, 49223 Ciglenica Zagorska; Milivoj Gregurić, Dubrava Zabočka 136, 49210 Dubrava Zabočka</izvorni_sadrzaj>
    <derivirana_varijabla naziv="DomainObject.Predmet.StrankaFormatedWithAdress_1"> FINA Regionalni centar Zagreb, Trg svibanjskih žrtava 1995. br. 1, 10000 Zagreb; Milan Martinić, Ciglenica Zagorska 55b, 49223 Ciglenica Zagorska; Milivoj Gregurić, Dubrava Zabočka 136, 49210 Dubrava Zabočka</derivirana_varijabla>
  </DomainObject.Predmet.StrankaFormatedWithAdress>
  <DomainObject.Predmet.StrankaFormatedWithAdressOIB>
    <izvorni_sadrzaj> FINA Regionalni centar Zagreb, OIB 85821130368, Trg svibanjskih žrtava 1995. br. 1, 10000 Zagreb; Milan Martinić, OIB 33438517873, Ciglenica Zagorska 55b, 49223 Ciglenica Zagorska; Milivoj Gregurić, OIB 88939746925, Dubrava Zabočka 136, 49210 Dubrava Zabočka</izvorni_sadrzaj>
    <derivirana_varijabla naziv="DomainObject.Predmet.StrankaFormatedWithAdressOIB_1"> FINA Regionalni centar Zagreb, OIB 85821130368, Trg svibanjskih žrtava 1995. br. 1, 10000 Zagreb; Milan Martinić, OIB 33438517873, Ciglenica Zagorska 55b, 49223 Ciglenica Zagorska; Milivoj Gregurić, OIB 88939746925, Dubrava Zabočka 136, 49210 Dubrava Zabočka</derivirana_varijabla>
  </DomainObject.Predmet.StrankaFormatedWithAdressOIB>
  <DomainObject.Predmet.StrankaWithAdress>
    <izvorni_sadrzaj>FINA Regionalni centar Zagreb Trg svibanjskih žrtava 1995. br. 1,10000 Zagreb,Milan Martinić Ciglenica Zagorska 55b,49223 Ciglenica Zagorska,Milivoj Gregurić Dubrava Zabočka 136,49210 Dubrava Zabočka</izvorni_sadrzaj>
    <derivirana_varijabla naziv="DomainObject.Predmet.StrankaWithAdress_1">FINA Regionalni centar Zagreb Trg svibanjskih žrtava 1995. br. 1,10000 Zagreb,Milan Martinić Ciglenica Zagorska 55b,49223 Ciglenica Zagorska,Milivoj Gregurić Dubrava Zabočka 136,49210 Dubrava Zabočka</derivirana_varijabla>
  </DomainObject.Predmet.StrankaWithAdress>
  <DomainObject.Predmet.StrankaWithAdressOIB>
    <izvorni_sadrzaj>FINA Regionalni centar Zagreb, OIB 85821130368, Trg svibanjskih žrtava 1995. br. 1,10000 Zagreb,Milan Martinić, OIB 33438517873, Ciglenica Zagorska 55b,49223 Ciglenica Zagorska,Milivoj Gregurić, OIB 88939746925, Dubrava Zabočka 136,49210 Dubrava Zabočka</izvorni_sadrzaj>
    <derivirana_varijabla naziv="DomainObject.Predmet.StrankaWithAdressOIB_1">FINA Regionalni centar Zagreb, OIB 85821130368, Trg svibanjskih žrtava 1995. br. 1,10000 Zagreb,Milan Martinić, OIB 33438517873, Ciglenica Zagorska 55b,49223 Ciglenica Zagorska,Milivoj Gregurić, OIB 88939746925, Dubrava Zabočka 136,49210 Dubrava Zabočka</derivirana_varijabla>
  </DomainObject.Predmet.StrankaWithAdressOIB>
  <DomainObject.Predmet.StrankaNazivFormated>
    <izvorni_sadrzaj>FINA Regionalni centar Zagreb,Milan Martinić,Milivoj Gregurić</izvorni_sadrzaj>
    <derivirana_varijabla naziv="DomainObject.Predmet.StrankaNazivFormated_1">FINA Regionalni centar Zagreb,Milan Martinić,Milivoj Gregurić</derivirana_varijabla>
  </DomainObject.Predmet.StrankaNazivFormated>
  <DomainObject.Predmet.StrankaNazivFormatedOIB>
    <izvorni_sadrzaj>FINA Regionalni centar Zagreb, OIB 85821130368,Milan Martinić, OIB 33438517873,Milivoj Gregurić, OIB 88939746925</izvorni_sadrzaj>
    <derivirana_varijabla naziv="DomainObject.Predmet.StrankaNazivFormatedOIB_1">FINA Regionalni centar Zagreb, OIB 85821130368,Milan Martinić, OIB 33438517873,Milivoj Gregurić, OIB 88939746925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Milan Martinić</item>
      <item>Milivoj Gregurić</item>
    </izvorni_sadrzaj>
    <derivirana_varijabla naziv="DomainObject.Predmet.StrankaListFormated_1">
      <item>FINA Regionalni centar Zagreb</item>
      <item>Milan Martinić</item>
      <item>Milivoj Gregurić</item>
    </derivirana_varijabla>
  </DomainObject.Predmet.StrankaListFormated>
  <DomainObject.Predmet.StrankaListFormatedOIB>
    <izvorni_sadrzaj>
      <item>FINA Regionalni centar Zagreb, OIB 85821130368</item>
      <item>Milan Martinić, OIB 33438517873</item>
      <item>Milivoj Gregurić, OIB 88939746925</item>
    </izvorni_sadrzaj>
    <derivirana_varijabla naziv="DomainObject.Predmet.StrankaListFormatedOIB_1">
      <item>FINA Regionalni centar Zagreb, OIB 85821130368</item>
      <item>Milan Martinić, OIB 33438517873</item>
      <item>Milivoj Gregurić, OIB 88939746925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Martinić, Ciglenica Zagorska 55b, 49223 Ciglenica Zagorska</item>
      <item>Milivoj Gregurić, Dubrava Zabočka 136, 49210 Dubrava Zabočka</item>
    </izvorni_sadrzaj>
    <derivirana_varijabla naziv="DomainObject.Predmet.StrankaListFormatedWithAdress_1">
      <item>FINA Regionalni centar Zagreb, Trg svibanjskih žrtava 1995. br. 1, 10000 Zagreb</item>
      <item>Milan Martinić, Ciglenica Zagorska 55b, 49223 Ciglenica Zagorska</item>
      <item>Milivoj Gregurić, Dubrava Zabočka 136, 49210 Dubrava Zabočka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Martinić, OIB 33438517873, Ciglenica Zagorska 55b, 49223 Ciglenica Zagorska</item>
      <item>Milivoj Gregurić, OIB 88939746925, Dubrava Zabočka 136, 49210 Dubrava Zabočka</item>
    </izvorni_sadrzaj>
    <derivirana_varijabla naziv="DomainObject.Predmet.StrankaListFormatedWithAdressOIB_1">
      <item>FINA Regionalni centar Zagreb, OIB 85821130368, Trg svibanjskih žrtava 1995. br. 1, 10000 Zagreb</item>
      <item>Milan Martinić, OIB 33438517873, Ciglenica Zagorska 55b, 49223 Ciglenica Zagorska</item>
      <item>Milivoj Gregurić, OIB 88939746925, Dubrava Zabočka 136, 49210 Dubrava Zabočka</item>
    </derivirana_varijabla>
  </DomainObject.Predmet.StrankaListFormatedWithAdressOIB>
  <DomainObject.Predmet.StrankaListNazivFormated>
    <izvorni_sadrzaj>
      <item>FINA Regionalni centar Zagreb</item>
      <item>Milan Martinić</item>
      <item>Milivoj Gregurić</item>
    </izvorni_sadrzaj>
    <derivirana_varijabla naziv="DomainObject.Predmet.StrankaListNazivFormated_1">
      <item>FINA Regionalni centar Zagreb</item>
      <item>Milan Martinić</item>
      <item>Milivoj Gregurić</item>
    </derivirana_varijabla>
  </DomainObject.Predmet.StrankaListNazivFormated>
  <DomainObject.Predmet.StrankaListNazivFormatedOIB>
    <izvorni_sadrzaj>
      <item>FINA Regionalni centar Zagreb, OIB 85821130368</item>
      <item>Milan Martinić, OIB 33438517873</item>
      <item>Milivoj Gregurić, OIB 88939746925</item>
    </izvorni_sadrzaj>
    <derivirana_varijabla naziv="DomainObject.Predmet.StrankaListNazivFormatedOIB_1">
      <item>FINA Regionalni centar Zagreb, OIB 85821130368</item>
      <item>Milan Martinić, OIB 33438517873</item>
      <item>Milivoj Gregurić, OIB 88939746925</item>
    </derivirana_varijabla>
  </DomainObject.Predmet.StrankaListNazivFormatedOIB>
  <DomainObject.Predmet.ProtuStrankaListFormated>
    <izvorni_sadrzaj>
      <item>JEŽ ZIDAR d.o.o. zastupanog po punomoćniku Milivoj Gregurić; Milan Martinić</item>
    </izvorni_sadrzaj>
    <derivirana_varijabla naziv="DomainObject.Predmet.ProtuStrankaListFormated_1">
      <item>JEŽ ZIDAR d.o.o. zastupanog po punomoćniku Milivoj Gregurić; Milan Martinić</item>
    </derivirana_varijabla>
  </DomainObject.Predmet.ProtuStrankaListFormated>
  <DomainObject.Predmet.ProtuStrankaListFormatedOIB>
    <izvorni_sadrzaj>
      <item>JEŽ ZIDAR d.o.o., OIB 50775982588 zastupanog po punomoćniku Milivoj Gregurić; Milan Martinić</item>
    </izvorni_sadrzaj>
    <derivirana_varijabla naziv="DomainObject.Predmet.ProtuStrankaListFormatedOIB_1">
      <item>JEŽ ZIDAR d.o.o., OIB 50775982588 zastupanog po punomoćniku Milivoj Gregurić; Milan Martinić</item>
    </derivirana_varijabla>
  </DomainObject.Predmet.ProtuStrankaListFormatedOIB>
  <DomainObject.Predmet.ProtuStrankaListFormatedWithAdress>
    <izvorni_sadrzaj>
      <item>JEŽ ZIDAR d.o.o., Matije Gupca 74, 49210 Zabok zastupanog po punomoćniku Milivoj Gregurić; Milan Martinić</item>
    </izvorni_sadrzaj>
    <derivirana_varijabla naziv="DomainObject.Predmet.ProtuStrankaListFormatedWithAdress_1">
      <item>JEŽ ZIDAR d.o.o., Matije Gupca 74, 49210 Zabok zastupanog po punomoćniku Milivoj Gregurić; Milan Martinić</item>
    </derivirana_varijabla>
  </DomainObject.Predmet.ProtuStrankaListFormatedWithAdress>
  <DomainObject.Predmet.ProtuStrankaListFormatedWithAdressOIB>
    <izvorni_sadrzaj>
      <item>JEŽ ZIDAR d.o.o., OIB 50775982588, Matije Gupca 74, 49210 Zabok zastupanog po punomoćniku Milivoj Gregurić; Milan Martinić</item>
    </izvorni_sadrzaj>
    <derivirana_varijabla naziv="DomainObject.Predmet.ProtuStrankaListFormatedWithAdressOIB_1">
      <item>JEŽ ZIDAR d.o.o., OIB 50775982588, Matije Gupca 74, 49210 Zabok zastupanog po punomoćniku Milivoj Gregurić; Milan Martinić</item>
    </derivirana_varijabla>
  </DomainObject.Predmet.ProtuStrankaListFormatedWithAdressOIB>
  <DomainObject.Predmet.ProtuStrankaListNazivFormated>
    <izvorni_sadrzaj>
      <item>JEŽ ZIDAR d.o.o.</item>
    </izvorni_sadrzaj>
    <derivirana_varijabla naziv="DomainObject.Predmet.ProtuStrankaListNazivFormated_1">
      <item>JEŽ ZIDAR d.o.o.</item>
    </derivirana_varijabla>
  </DomainObject.Predmet.ProtuStrankaListNazivFormated>
  <DomainObject.Predmet.ProtuStrankaListNazivFormatedOIB>
    <izvorni_sadrzaj>
      <item>JEŽ ZIDAR d.o.o., OIB 50775982588</item>
    </izvorni_sadrzaj>
    <derivirana_varijabla naziv="DomainObject.Predmet.ProtuStrankaListNazivFormatedOIB_1">
      <item>JEŽ ZIDAR d.o.o., OIB 50775982588</item>
    </derivirana_varijabla>
  </DomainObject.Predmet.ProtuStrankaListNazivFormatedOIB>
  <DomainObject.Predmet.OstaliListFormated>
    <izvorni_sadrzaj>
      <item>Milivoj Gregurić punomoćnik sudionika u postupku JEŽ ZIDAR d.o.o.</item>
      <item>Milan Martinić punomoćnik sudionika u postupku JEŽ ZIDAR d.o.o.</item>
      <item>Nikola Krvavica</item>
    </izvorni_sadrzaj>
    <derivirana_varijabla naziv="DomainObject.Predmet.OstaliListFormated_1">
      <item>Milivoj Gregurić punomoćnik sudionika u postupku JEŽ ZIDAR d.o.o.</item>
      <item>Milan Martinić punomoćnik sudionika u postupku JEŽ ZIDAR d.o.o.</item>
      <item>Nikola Krvavica</item>
    </derivirana_varijabla>
  </DomainObject.Predmet.OstaliListFormated>
  <DomainObject.Predmet.OstaliListFormatedOIB>
    <izvorni_sadrzaj>
      <item>Milivoj Gregurić, OIB 88939746925 punomoćnik sudionika u postupku JEŽ ZIDAR d.o.o.</item>
      <item>Milan Martinić, OIB 33438517873 punomoćnik sudionika u postupku JEŽ ZIDAR d.o.o.</item>
      <item>Nikola Krvavica, OIB 96981389223</item>
    </izvorni_sadrzaj>
    <derivirana_varijabla naziv="DomainObject.Predmet.OstaliListFormatedOIB_1">
      <item>Milivoj Gregurić, OIB 88939746925 punomoćnik sudionika u postupku JEŽ ZIDAR d.o.o.</item>
      <item>Milan Martinić, OIB 33438517873 punomoćnik sudionika u postupku JEŽ ZIDAR d.o.o.</item>
      <item>Nikola Krvavica, OIB 96981389223</item>
    </derivirana_varijabla>
  </DomainObject.Predmet.OstaliListFormatedOIB>
  <DomainObject.Predmet.OstaliListFormatedWithAdress>
    <izvorni_sadrzaj>
      <item>Milivoj Gregurić, Dubrava Zabočka 136, 49210 Dubrava Zabočka punomoćnik sudionika u postupku JEŽ ZIDAR d.o.o.</item>
      <item>Milan Martinić, Ciglenica Zagorska 55b, 49223 Ciglenica Zagorska punomoćnik sudionika u postupku JEŽ ZIDAR d.o.o.</item>
      <item>Nikola Krvavica, Vinogradska 15, 10380 Sveti Ivan Zelina</item>
    </izvorni_sadrzaj>
    <derivirana_varijabla naziv="DomainObject.Predmet.OstaliListFormatedWithAdress_1">
      <item>Milivoj Gregurić, Dubrava Zabočka 136, 49210 Dubrava Zabočka punomoćnik sudionika u postupku JEŽ ZIDAR d.o.o.</item>
      <item>Milan Martinić, Ciglenica Zagorska 55b, 49223 Ciglenica Zagorska punomoćnik sudionika u postupku JEŽ ZIDAR d.o.o.</item>
      <item>Nikola Krvavica, Vinogradska 15, 10380 Sveti Ivan Zelina</item>
    </derivirana_varijabla>
  </DomainObject.Predmet.OstaliListFormatedWithAdress>
  <DomainObject.Predmet.OstaliListFormatedWithAdressOIB>
    <izvorni_sadrzaj>
      <item>Milivoj Gregurić, OIB 88939746925, Dubrava Zabočka 136, 49210 Dubrava Zabočka punomoćnik sudionika u postupku JEŽ ZIDAR d.o.o.</item>
      <item>Milan Martinić, OIB 33438517873, Ciglenica Zagorska 55b, 49223 Ciglenica Zagorska punomoćnik sudionika u postupku JEŽ ZIDAR d.o.o.</item>
      <item>Nikola Krvavica, OIB 96981389223, Vinogradska 15, 10380 Sveti Ivan Zelina</item>
    </izvorni_sadrzaj>
    <derivirana_varijabla naziv="DomainObject.Predmet.OstaliListFormatedWithAdressOIB_1">
      <item>Milivoj Gregurić, OIB 88939746925, Dubrava Zabočka 136, 49210 Dubrava Zabočka punomoćnik sudionika u postupku JEŽ ZIDAR d.o.o.</item>
      <item>Milan Martinić, OIB 33438517873, Ciglenica Zagorska 55b, 49223 Ciglenica Zagorska punomoćnik sudionika u postupku JEŽ ZIDAR d.o.o.</item>
      <item>Nikola Krvavica, OIB 96981389223, Vinogradska 15, 10380 Sveti Ivan Zelina</item>
    </derivirana_varijabla>
  </DomainObject.Predmet.OstaliListFormatedWithAdressOIB>
  <DomainObject.Predmet.OstaliListNazivFormated>
    <izvorni_sadrzaj>
      <item>Milivoj Gregurić</item>
      <item>Milan Martinić</item>
      <item>Nikola Krvavica</item>
    </izvorni_sadrzaj>
    <derivirana_varijabla naziv="DomainObject.Predmet.OstaliListNazivFormated_1">
      <item>Milivoj Gregurić</item>
      <item>Milan Martinić</item>
      <item>Nikola Krvavica</item>
    </derivirana_varijabla>
  </DomainObject.Predmet.OstaliListNazivFormated>
  <DomainObject.Predmet.OstaliListNazivFormatedOIB>
    <izvorni_sadrzaj>
      <item>Milivoj Gregurić, OIB 88939746925</item>
      <item>Milan Martinić, OIB 33438517873</item>
      <item>Nikola Krvavica, OIB 96981389223</item>
    </izvorni_sadrzaj>
    <derivirana_varijabla naziv="DomainObject.Predmet.OstaliListNazivFormatedOIB_1">
      <item>Milivoj Gregurić, OIB 88939746925</item>
      <item>Milan Martinić, OIB 33438517873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JEŽ ZIDAR d.o.o.</izvorni_sadrzaj>
    <derivirana_varijabla naziv="DomainObject.Predmet.ProtustrankaIDrugi_1">JEŽ ZIDAR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JEŽ ZIDAR d.o.o., OIB 50775982588, Matije Gupca 74, 49210 Zabok</izvorni_sadrzaj>
    <derivirana_varijabla naziv="DomainObject.Predmet.ProtustrankaIDrugiAdressOIB_1">JEŽ ZIDAR d.o.o., OIB 50775982588, Matije Gupca 74,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JEŽ ZIDAR d.o.o.</item>
      <item>Milivoj Gregurić</item>
      <item>Milan Martinić</item>
      <item>Milan Martinić</item>
      <item>Milivoj Gregurić</item>
      <item>Nikola Krvavica</item>
    </izvorni_sadrzaj>
    <derivirana_varijabla naziv="DomainObject.Predmet.SudioniciListNaziv_1">
      <item>FINA Regionalni centar Zagreb</item>
      <item>JEŽ ZIDAR d.o.o.</item>
      <item>Milivoj Gregurić</item>
      <item>Milan Martinić</item>
      <item>Milan Martinić</item>
      <item>Milivoj Gregurić</item>
      <item>Nikola Krvavica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JEŽ ZIDAR d.o.o., OIB 50775982588, Matije Gupca 74,49210 Zabok</item>
      <item>Milivoj Gregurić, OIB 88939746925, Dubrava Zabočka 136,49210 Dubrava Zabočka</item>
      <item>Milan Martinić, OIB 33438517873, Ciglenica Zagorska 55b,49223 Ciglenica Zagorska</item>
      <item>Milan Martinić, OIB 33438517873, Ciglenica Zagorska 55b,49223 Ciglenica Zagorska</item>
      <item>Milivoj Gregurić, OIB 88939746925, Dubrava Zabočka 136,49210 Dubrava Zabočka</item>
      <item>Nikola Krvavica, OIB 96981389223, Vinogradska 15,10380 Sveti Ivan Zelina</item>
    </izvorni_sadrzaj>
    <derivirana_varijabla naziv="DomainObject.Predmet.SudioniciListAdressOIB_1">
      <item>FINA Regionalni centar Zagreb, OIB 85821130368, Trg svibanjskih žrtava 1995. br. 1,10000 Zagreb</item>
      <item>JEŽ ZIDAR d.o.o., OIB 50775982588, Matije Gupca 74,49210 Zabok</item>
      <item>Milivoj Gregurić, OIB 88939746925, Dubrava Zabočka 136,49210 Dubrava Zabočka</item>
      <item>Milan Martinić, OIB 33438517873, Ciglenica Zagorska 55b,49223 Ciglenica Zagorska</item>
      <item>Milan Martinić, OIB 33438517873, Ciglenica Zagorska 55b,49223 Ciglenica Zagorska</item>
      <item>Milivoj Gregurić, OIB 88939746925, Dubrava Zabočka 136,49210 Dubrava Zabočka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50775982588</item>
      <item>, OIB 88939746925</item>
      <item>, OIB 33438517873</item>
      <item>, OIB 33438517873</item>
      <item>, OIB 88939746925</item>
      <item>, OIB 96981389223</item>
    </izvorni_sadrzaj>
    <derivirana_varijabla naziv="DomainObject.Predmet.SudioniciListNazivOIB_1">
      <item>, OIB 85821130368</item>
      <item>, OIB 50775982588</item>
      <item>, OIB 88939746925</item>
      <item>, OIB 33438517873</item>
      <item>, OIB 33438517873</item>
      <item>, OIB 88939746925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752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2017-11-28T13:36:00Z</dcterms:created>
  <dc:creator>Sonja Pilić</dc:creator>
  <cp:lastModifiedBy>Sonja Pilić</cp:lastModifiedBy>
  <cp:lastPrinted>2017-11-28T13:35:00Z</cp:lastPrinted>
  <dcterms:modified xmlns:xsi="http://www.w3.org/2001/XMLSchema-instance" xsi:type="dcterms:W3CDTF">2017-11-28T13:41:00Z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