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228c" w14:paraId="f1e228c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r>
        <w:t>PAZINU</w:t>
      </w:r>
    </w:p>
    <w:p w:rsidRDefault="004F1386" w:rsidP="004F1386" w:rsidR="004F1386" w:rsidRPr="0047448E">
      <w:r>
        <w:t xml:space="preserve">     52000 PAZIN, Dršćevka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4025F3">
        <w:t xml:space="preserve">Posl.br.: </w:t>
      </w:r>
      <w:r>
        <w:t xml:space="preserve"> St</w:t>
      </w:r>
      <w:r w:rsidRPr="00CA74D1">
        <w:t>-</w:t>
      </w:r>
      <w:r w:rsidR="00343839">
        <w:t>424/16-28</w:t>
      </w:r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245F5D">
        <w:t xml:space="preserve">Trgovački sud u Pazinu, po stečajnom sucu Damiru Rabaru, </w:t>
      </w:r>
      <w:r w:rsidR="00343839">
        <w:t>u stečajnom postupku nad stečajnim dužnikom VERITAS d.o.o., Labin, Ul. Sv. Katarina 4, OIB: 04640130985</w:t>
      </w:r>
      <w:r w:rsidRPr="00710839">
        <w:t xml:space="preserve">, </w:t>
      </w:r>
      <w:r>
        <w:t xml:space="preserve">dana </w:t>
      </w:r>
      <w:r w:rsidR="007C0E4B">
        <w:t>1</w:t>
      </w:r>
      <w:r w:rsidR="00245F5D">
        <w:t>2</w:t>
      </w:r>
      <w:r w:rsidR="004025F3">
        <w:t>. svibnja</w:t>
      </w:r>
      <w:r>
        <w:t xml:space="preserve"> 2017</w:t>
      </w:r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>Z A K LJ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6E45CE">
        <w:t xml:space="preserve">Zbog spriječenosti suca </w:t>
      </w:r>
      <w:r w:rsidR="00343839">
        <w:t>ročište radi određivanja vrijednosti nekretnine</w:t>
      </w:r>
      <w:r>
        <w:t xml:space="preserve"> </w:t>
      </w:r>
      <w:r w:rsidRPr="00D40A31">
        <w:t>koj</w:t>
      </w:r>
      <w:r w:rsidR="00343839">
        <w:t>e</w:t>
      </w:r>
      <w:r w:rsidRPr="00D40A31">
        <w:t xml:space="preserve"> je u ovom predmetu </w:t>
      </w:r>
      <w:r w:rsidRPr="00D7116F">
        <w:t>zakazan</w:t>
      </w:r>
      <w:r w:rsidR="00343839">
        <w:t>o</w:t>
      </w:r>
      <w:r w:rsidRPr="00D7116F">
        <w:t xml:space="preserve"> za dan </w:t>
      </w:r>
      <w:r w:rsidR="004025F3">
        <w:t>1</w:t>
      </w:r>
      <w:r w:rsidR="00343839">
        <w:t>8</w:t>
      </w:r>
      <w:r w:rsidR="004025F3">
        <w:t>. svibnja 2017</w:t>
      </w:r>
      <w:r w:rsidR="00343839">
        <w:t>. u 13</w:t>
      </w:r>
      <w:r w:rsidR="007C0E4B">
        <w:t>,</w:t>
      </w:r>
      <w:r w:rsidR="00E6126F">
        <w:t>4</w:t>
      </w:r>
      <w:r w:rsidR="00343839">
        <w:t>5</w:t>
      </w:r>
      <w:r w:rsidR="007C0E4B">
        <w:t xml:space="preserve"> sati</w:t>
      </w:r>
      <w:r w:rsidR="00245F5D">
        <w:t xml:space="preserve"> odgađa se.</w:t>
      </w:r>
    </w:p>
    <w:p w:rsidRDefault="004025F3" w:rsidP="004F1386" w:rsidR="004025F3">
      <w:pPr>
        <w:tabs>
          <w:tab w:pos="0" w:val="left"/>
        </w:tabs>
        <w:jc w:val="both"/>
      </w:pPr>
    </w:p>
    <w:p w:rsidRDefault="004025F3" w:rsidP="00343839" w:rsidR="00343839">
      <w:pPr>
        <w:jc w:val="both"/>
      </w:pPr>
      <w:r>
        <w:tab/>
        <w:t xml:space="preserve">II. </w:t>
      </w:r>
      <w:r w:rsidR="00343839">
        <w:t>Novo</w:t>
      </w:r>
      <w:r w:rsidR="00245F5D">
        <w:t xml:space="preserve"> </w:t>
      </w:r>
      <w:r w:rsidR="00343839">
        <w:t xml:space="preserve">ročište radi određivanja vrijednosti nekretnine u vlasništvu stečajnog dužnika, i to: </w:t>
      </w:r>
    </w:p>
    <w:p w:rsidRDefault="00343839" w:rsidP="00343839" w:rsidR="00343839">
      <w:pPr>
        <w:jc w:val="both"/>
      </w:pPr>
    </w:p>
    <w:p w:rsidRDefault="00343839" w:rsidP="00343839" w:rsidR="00343839">
      <w:pPr>
        <w:ind w:firstLine="720"/>
        <w:jc w:val="both"/>
      </w:pPr>
      <w:r>
        <w:t>- suvlasnički dio 24/1798 etažno vlasništvo (E-4), na kč.br. 411/1 upisane u zk.ul. 1300 k.o. Labin - Presika, poslovni prostor 4/S, u suterenu stambenog niza I, koji se sastoji od poslovnog prostora, skladišta, sanitarije i trijema, u ukupnoj površini od 33,83 m2, sa pripadajućim stepeništem,</w:t>
      </w:r>
    </w:p>
    <w:p w:rsidRDefault="00343839" w:rsidP="00343839" w:rsidR="00343839">
      <w:pPr>
        <w:jc w:val="both"/>
      </w:pPr>
      <w:r>
        <w:tab/>
        <w:t>- suvlasnički dio 26/1798 etažno vlasništvo (E-5), na kč.br. 411/1 upisane u zk.ul. 1300 k.o. Labin - Presika, poslovni prostor 5/S, u suterenu stambenog niza I, koji se sastoji od poslovnog prostora, skladišta, sanitarije i trijema, u ukupnoj površini od 38,11m2, sa pripadajućim stepeništem,</w:t>
      </w:r>
    </w:p>
    <w:p w:rsidRDefault="00343839" w:rsidP="00343839" w:rsidR="00343839">
      <w:pPr>
        <w:ind w:firstLine="720"/>
        <w:jc w:val="both"/>
      </w:pPr>
      <w:r>
        <w:t>radi prodaje u stečajnom postupku nad dužnikom VERITAS d.o.o., Labin, Ul. Sv. Katarina 4, OIB: 04640130985,</w:t>
      </w:r>
    </w:p>
    <w:p w:rsidRDefault="00343839" w:rsidP="00343839" w:rsidR="00343839">
      <w:pPr>
        <w:tabs>
          <w:tab w:pos="0" w:val="left"/>
        </w:tabs>
        <w:jc w:val="both"/>
      </w:pPr>
      <w:r>
        <w:t xml:space="preserve"> </w:t>
      </w:r>
    </w:p>
    <w:p w:rsidRDefault="00245F5D" w:rsidP="00343839" w:rsidR="00245F5D">
      <w:pPr>
        <w:tabs>
          <w:tab w:pos="0" w:val="left"/>
        </w:tabs>
        <w:jc w:val="both"/>
      </w:pPr>
      <w:r>
        <w:t xml:space="preserve">određuje se za dan </w:t>
      </w:r>
    </w:p>
    <w:p w:rsidRDefault="00245F5D" w:rsidP="004F1386" w:rsidR="00245F5D">
      <w:pPr>
        <w:tabs>
          <w:tab w:pos="0" w:val="left"/>
        </w:tabs>
        <w:jc w:val="both"/>
      </w:pPr>
    </w:p>
    <w:p w:rsidRDefault="00343839" w:rsidP="00245F5D" w:rsidR="00245F5D">
      <w:pPr>
        <w:tabs>
          <w:tab w:pos="0" w:val="left"/>
        </w:tabs>
        <w:jc w:val="center"/>
      </w:pPr>
      <w:r>
        <w:t>12</w:t>
      </w:r>
      <w:r w:rsidR="00E6126F">
        <w:t xml:space="preserve">. srpnja 2017. godine u </w:t>
      </w:r>
      <w:r>
        <w:t>12</w:t>
      </w:r>
      <w:r w:rsidR="00245F5D">
        <w:t>,</w:t>
      </w:r>
      <w:r>
        <w:t>0</w:t>
      </w:r>
      <w:r w:rsidR="00245F5D">
        <w:t>0 sati</w:t>
      </w:r>
    </w:p>
    <w:p w:rsidRDefault="00245F5D" w:rsidP="00245F5D" w:rsidR="004025F3">
      <w:pPr>
        <w:tabs>
          <w:tab w:pos="0" w:val="left"/>
        </w:tabs>
        <w:jc w:val="center"/>
      </w:pPr>
      <w:r>
        <w:t>Trgovački sud u Pazinu, Dršćevka 1, soba broj 2</w:t>
      </w:r>
      <w:r w:rsidR="004025F3">
        <w:t>.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025F3" w:rsidR="004F1386"/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r w:rsidR="007C0E4B">
        <w:t>1</w:t>
      </w:r>
      <w:r w:rsidR="00245F5D">
        <w:t>2</w:t>
      </w:r>
      <w:r w:rsidR="004025F3">
        <w:t>. svibnja</w:t>
      </w:r>
      <w:r>
        <w:t xml:space="preserve"> 2017.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lastRenderedPageBreak/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4F1386" w:rsidP="004F1386" w:rsidR="004F1386" w:rsidRPr="00AE308F">
      <w:pPr>
        <w:jc w:val="both"/>
      </w:pPr>
    </w:p>
    <w:p w:rsidRDefault="00343839" w:rsidP="00343839" w:rsidR="00343839">
      <w:r>
        <w:t>DNA:</w:t>
      </w:r>
    </w:p>
    <w:p w:rsidRDefault="00343839" w:rsidP="00343839" w:rsidR="00343839">
      <w:r>
        <w:t>- stečajni upravitelj Loris Rak, Rijeka, Zagrebačka 18,</w:t>
      </w:r>
    </w:p>
    <w:p w:rsidRDefault="00343839" w:rsidP="00343839" w:rsidR="00343839">
      <w:r>
        <w:t>- razlučni vjerovnici: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25"/>
      </w:tblGrid>
      <w:tr w:rsidTr="00343839" w:rsidR="0034383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3839" w:rsidR="00343839">
            <w:pPr>
              <w:rPr>
                <w:kern w:val="24"/>
              </w:rPr>
            </w:pPr>
            <w:r>
              <w:rPr>
                <w:bCs/>
              </w:rPr>
              <w:t>- ŠUMBERAC MARINA, Nedešćina, Santalezi 25</w:t>
            </w:r>
          </w:p>
        </w:tc>
      </w:tr>
      <w:tr w:rsidTr="00343839" w:rsidR="0034383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3839" w:rsidR="00343839">
            <w:pPr>
              <w:rPr>
                <w:kern w:val="24"/>
              </w:rPr>
            </w:pPr>
            <w:r>
              <w:rPr>
                <w:bCs/>
              </w:rPr>
              <w:t>- BELETIĆ VITALIJANO, Labin, Marići 2</w:t>
            </w:r>
          </w:p>
        </w:tc>
      </w:tr>
      <w:tr w:rsidTr="00343839" w:rsidR="0034383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3839" w:rsidR="00343839">
            <w:pPr>
              <w:rPr>
                <w:kern w:val="24"/>
              </w:rPr>
            </w:pPr>
            <w:r>
              <w:rPr>
                <w:bCs/>
              </w:rPr>
              <w:t>- JELČIĆ ERVINA, Trget, Brgod 8</w:t>
            </w:r>
          </w:p>
        </w:tc>
      </w:tr>
      <w:tr w:rsidTr="00343839" w:rsidR="0034383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3839" w:rsidR="00343839">
            <w:pPr>
              <w:rPr>
                <w:color w:val="333333"/>
                <w:kern w:val="24"/>
                <w:lang w:val="en-GB"/>
              </w:rPr>
            </w:pPr>
            <w:r>
              <w:rPr>
                <w:bCs/>
                <w:color w:val="000000"/>
              </w:rPr>
              <w:t>- GOLJA HELI, Labin, Veli Golji 25</w:t>
            </w:r>
          </w:p>
        </w:tc>
      </w:tr>
      <w:tr w:rsidTr="00343839" w:rsidR="0034383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3839" w:rsidR="00343839">
            <w:pPr>
              <w:rPr>
                <w:bCs/>
                <w:color w:val="000000"/>
                <w:kern w:val="24"/>
                <w:lang w:val="en-GB"/>
              </w:rPr>
            </w:pPr>
            <w:r>
              <w:rPr>
                <w:bCs/>
                <w:color w:val="000000"/>
              </w:rPr>
              <w:t>- BATIČIĆ ĐONI, Rabac, Slobode 65</w:t>
            </w:r>
          </w:p>
          <w:p w:rsidRDefault="00343839" w:rsidR="00343839">
            <w:pPr>
              <w:rPr>
                <w:color w:val="333333"/>
                <w:kern w:val="24"/>
                <w:lang w:val="en-GB"/>
              </w:rPr>
            </w:pPr>
            <w:r>
              <w:rPr>
                <w:bCs/>
                <w:color w:val="000000"/>
              </w:rPr>
              <w:t>- ŠTEMBERGA ALDO, Labin, Marciljani 50</w:t>
            </w:r>
          </w:p>
        </w:tc>
      </w:tr>
      <w:tr w:rsidTr="00343839" w:rsidR="0034383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43839" w:rsidR="00343839">
            <w:pPr>
              <w:rPr>
                <w:bCs/>
                <w:color w:val="000000"/>
                <w:kern w:val="24"/>
                <w:lang w:val="en-GB"/>
              </w:rPr>
            </w:pPr>
            <w:r>
              <w:rPr>
                <w:bCs/>
                <w:color w:val="000000"/>
              </w:rPr>
              <w:t>- VIŠKOVIĆ KLAUDIO, Labin, Katuri 25</w:t>
            </w:r>
          </w:p>
        </w:tc>
      </w:tr>
    </w:tbl>
    <w:p w:rsidRDefault="00343839" w:rsidP="00343839" w:rsidR="00343839">
      <w:pPr>
        <w:rPr>
          <w:kern w:val="24"/>
          <w:szCs w:val="20"/>
          <w:lang w:val="en-GB"/>
        </w:rPr>
      </w:pPr>
      <w:r>
        <w:t>-  REPUBLIKA HRVATSKA, po ŽDO Pula, Rovinjska 2a,</w:t>
      </w:r>
    </w:p>
    <w:p w:rsidRDefault="00343839" w:rsidP="00343839" w:rsidR="00343839">
      <w:r>
        <w:t>- e-Oglasna ploča sudova (8 dana).</w:t>
      </w:r>
    </w:p>
    <w:p w:rsidRDefault="00343839" w:rsidP="00343839" w:rsidR="00343839"/>
    <w:p w:rsidRDefault="005A2A79" w:rsidP="00343839" w:rsidR="00500701">
      <w:pPr>
        <w:jc w:val="both"/>
      </w:pPr>
    </w:p>
    <w:sectPr w:rsidSect="00E4086A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86A" w:rsidP="00E4086A" w:rsidR="00E4086A">
      <w:r>
        <w:separator/>
      </w:r>
    </w:p>
  </w:endnote>
  <w:endnote w:id="0" w:type="continuationSeparator">
    <w:p w:rsidRDefault="00E4086A" w:rsidP="00E4086A" w:rsidR="00E40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86A" w:rsidP="00E4086A" w:rsidR="00E4086A">
      <w:r>
        <w:separator/>
      </w:r>
    </w:p>
  </w:footnote>
  <w:footnote w:id="0" w:type="continuationSeparator">
    <w:p w:rsidRDefault="00E4086A" w:rsidP="00E4086A" w:rsidR="00E40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0307540"/>
      <w:docPartObj>
        <w:docPartGallery w:val="Page Numbers (Top of Page)"/>
        <w:docPartUnique/>
      </w:docPartObj>
    </w:sdtPr>
    <w:sdtEndPr/>
    <w:sdtContent>
      <w:p w:rsidRDefault="00E4086A" w:rsidP="00E4086A" w:rsidR="00E4086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A79">
          <w:rPr>
            <w:noProof/>
          </w:rPr>
          <w:t>2</w:t>
        </w:r>
        <w:r>
          <w:fldChar w:fldCharType="end"/>
        </w:r>
        <w:r w:rsidRPr="00E4086A">
          <w:t xml:space="preserve"> </w:t>
        </w:r>
        <w:r>
          <w:tab/>
          <w:t>Posl.br.:  St</w:t>
        </w:r>
        <w:r w:rsidRPr="00CA74D1">
          <w:t>-</w:t>
        </w:r>
        <w:r>
          <w:t>424/16-28</w:t>
        </w:r>
      </w:p>
    </w:sdtContent>
  </w:sdt>
  <w:p w:rsidRDefault="00E4086A" w:rsidR="00E408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C64B4"/>
    <w:rsid w:val="001716F4"/>
    <w:rsid w:val="001F1B26"/>
    <w:rsid w:val="00245F5D"/>
    <w:rsid w:val="0027305B"/>
    <w:rsid w:val="00343839"/>
    <w:rsid w:val="00374455"/>
    <w:rsid w:val="003F4F42"/>
    <w:rsid w:val="004025F3"/>
    <w:rsid w:val="00471336"/>
    <w:rsid w:val="004F1386"/>
    <w:rsid w:val="00554328"/>
    <w:rsid w:val="005A2A79"/>
    <w:rsid w:val="00627B5C"/>
    <w:rsid w:val="006E45CE"/>
    <w:rsid w:val="007C0E4B"/>
    <w:rsid w:val="008B113A"/>
    <w:rsid w:val="00985388"/>
    <w:rsid w:val="00BF1689"/>
    <w:rsid w:val="00E00BBB"/>
    <w:rsid w:val="00E4086A"/>
    <w:rsid w:val="00E6126F"/>
    <w:rsid w:val="00F3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08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086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08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08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A7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A7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A7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A7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08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086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08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08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A7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A7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A7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A7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46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197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regiostrator s prijavama tražbina (dostavljen 7.4.2017.)</izvorni_sadrzaj>
    <derivirana_varijabla naziv="DomainObject.Predmet.PrimjedbaSuca_1">Spisu prileži plavi regiostrator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1642</properties:Characters>
  <properties:Lines>63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2017-05-12T11:23:00Z</dcterms:created>
  <dc:creator>Jasmina Matika</dc:creator>
  <cp:lastModifiedBy>Lorena Paris Aničić</cp:lastModifiedBy>
  <cp:lastPrinted>2017-05-12T11:27:00Z</cp:lastPrinted>
  <dcterms:modified xmlns:xsi="http://www.w3.org/2001/XMLSchema-instance" xsi:type="dcterms:W3CDTF">2017-05-12T12:14:00Z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