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2302" w14:paraId="3162302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 xml:space="preserve">Trgovački sud u Osijeku, po sucu pojedincu Jadranki Herman kao stečajnom sucu, u stečajnom postupku  nad dužnikom LAVA d.o.o. za  trgovinu i preradu, u stečaju,  Beli Manastir, Bele Bartoka 28, MBS 030067482, OIB 57604339501, dana 12. rujna  2017.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716538" w:rsidR="00716538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716538" w:rsidR="0071653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716538" w:rsidP="00716538" w:rsidR="00716538">
      <w:pPr>
        <w:ind w:firstLine="3" w:left="705"/>
        <w:jc w:val="both"/>
        <w:rPr>
          <w:color w:val="000000"/>
        </w:rPr>
      </w:pPr>
    </w:p>
    <w:p w:rsidRDefault="00716538" w:rsidP="00716538" w:rsidR="00716538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- kč.br. 3373/1 u naravi Ulica Bartoka Bele sa ukupno 5901 m2 : dvorište sa 5570 m2, poslovna zgrada broj 28 sa 257 m2, gospodarska zgrada sa 74 m2, upisano u zk.ul. 2506 k.o. Beli Manastir.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716538" w:rsidR="0071653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razlučnih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Zagrebačka banka d.d. Zagreb i Sberbank d.d. Zagreb.</w:t>
      </w:r>
    </w:p>
    <w:p w:rsidRDefault="00716538" w:rsidP="00716538" w:rsidR="00716538">
      <w:pPr>
        <w:pStyle w:val="Tijeloteksta"/>
        <w:rPr>
          <w:bCs/>
        </w:rPr>
      </w:pP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3F3A0D">
        <w:t xml:space="preserve">   235.812,00</w:t>
      </w:r>
      <w:r w:rsidR="00427E8F">
        <w:t xml:space="preserve">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2.)   </w:t>
      </w:r>
      <w:r w:rsidR="003F3A0D">
        <w:t>1.047.220,00</w:t>
      </w:r>
      <w:r w:rsidR="00427E8F">
        <w:t xml:space="preserve"> 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3F3A0D">
        <w:t>9. listopada</w:t>
      </w:r>
      <w:r w:rsidR="00C45F0C">
        <w:t xml:space="preserve"> 2017</w:t>
      </w:r>
      <w:r w:rsidR="007F01F9" w:rsidRPr="009C149C">
        <w:t xml:space="preserve">. </w:t>
      </w:r>
      <w:r w:rsidR="00616235" w:rsidRPr="009C149C">
        <w:t xml:space="preserve">godine </w:t>
      </w:r>
      <w:r w:rsidR="00904805" w:rsidRPr="009C149C">
        <w:t xml:space="preserve">u </w:t>
      </w:r>
      <w:r w:rsidR="003F3A0D">
        <w:t>10,0</w:t>
      </w:r>
      <w:r w:rsidR="00427E8F" w:rsidRPr="009C149C">
        <w:t>0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E490B" w:rsidP="00CE1E22" w:rsidR="001E490B">
      <w:pPr>
        <w:ind w:firstLine="708"/>
        <w:jc w:val="both"/>
      </w:pPr>
    </w:p>
    <w:p w:rsidRDefault="001E490B" w:rsidP="001E490B" w:rsidR="001E490B">
      <w:pPr>
        <w:jc w:val="both"/>
      </w:pPr>
    </w:p>
    <w:p w:rsidRDefault="001E490B" w:rsidP="001E490B" w:rsidR="001E490B">
      <w:pPr>
        <w:ind w:firstLine="708"/>
        <w:jc w:val="center"/>
      </w:pPr>
      <w:r>
        <w:lastRenderedPageBreak/>
        <w:t>2</w:t>
      </w:r>
    </w:p>
    <w:p w:rsidRDefault="001E490B" w:rsidP="001E490B" w:rsidR="001E490B">
      <w:pPr>
        <w:ind w:firstLine="708"/>
        <w:jc w:val="center"/>
      </w:pP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DE6804">
        <w:t xml:space="preserve">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1E490B" w:rsidP="001E490B" w:rsidR="001E490B">
      <w:pPr>
        <w:jc w:val="both"/>
      </w:pPr>
    </w:p>
    <w:p w:rsidRDefault="001E490B" w:rsidP="001E490B" w:rsidR="001E490B">
      <w:pPr>
        <w:jc w:val="center"/>
      </w:pPr>
      <w:r>
        <w:lastRenderedPageBreak/>
        <w:t>3</w:t>
      </w:r>
    </w:p>
    <w:p w:rsidRDefault="001E490B" w:rsidP="001E490B" w:rsidR="001E490B">
      <w:pPr>
        <w:jc w:val="center"/>
      </w:pPr>
    </w:p>
    <w:p w:rsidRDefault="001E490B" w:rsidP="001E490B" w:rsidR="001E490B">
      <w:pPr>
        <w:jc w:val="center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 w:rsidRPr="00653A61"/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9C149C">
        <w:t>12. rujan 2017.</w:t>
      </w:r>
      <w:r w:rsidR="00E766BC">
        <w:t xml:space="preserve">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B1316B" w:rsidP="00DE6804" w:rsidR="00B1316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>razlučni vjerovnik Sberbank d.d. Zagreb, Varšavska 9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D92587">
        <w:t xml:space="preserve">Zagrebačka banka d.d. Zagreb, </w:t>
      </w:r>
      <w:r w:rsidR="001E490B">
        <w:t>Paromlinska 2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D92587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9/10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r>
      <w:t>13 St-101/15-40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C2501"/>
    <w:rsid w:val="00BE33FF"/>
    <w:rsid w:val="00C037AB"/>
    <w:rsid w:val="00C2016D"/>
    <w:rsid w:val="00C42F2A"/>
    <w:rsid w:val="00C43A0F"/>
    <w:rsid w:val="00C44250"/>
    <w:rsid w:val="00C45F0C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2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2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428A0-A2C5-4A4F-A219-C9FC21DC8B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983</properties:Words>
  <properties:Characters>5170</properties:Characters>
  <properties:Lines>153</properties:Lines>
  <properties:Paragraphs>55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6358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2017-09-12T11:31:00Z</dcterms:created>
  <dc:creator>Korisnik</dc:creator>
  <cp:lastModifiedBy>Maja Kocijan</cp:lastModifiedBy>
  <cp:lastPrinted>2017-09-12T11:46:00Z</cp:lastPrinted>
  <dcterms:modified xmlns:xsi="http://www.w3.org/2001/XMLSchema-instance" xsi:type="dcterms:W3CDTF">2017-09-12T11:59:00Z</dcterms:modified>
  <cp:revision>6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