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b83dfa" w14:paraId="eb83dfa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2F786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D52DEE">
              <w:t>378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Mir i Dobro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Praporčan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Zrinskih 42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F786E" w:rsidRP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05946178348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48504C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2B3EC5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Mir i Dobro</w:t>
      </w:r>
      <w:r w:rsidR="002F786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d.o.o., 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Praporčan</w:t>
      </w:r>
      <w:r w:rsidR="002F786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Zrinskih 42</w:t>
      </w:r>
      <w:r w:rsidR="002F786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F786E" w:rsidRPr="002F786E">
        <w:rPr>
          <w:rFonts w:eastAsia="Times New Roman" w:hAnsi="Times New Roman" w:ascii="Times New Roman"/>
          <w:color w:themeColor="text1" w:val="000000"/>
          <w:sz w:val="24"/>
          <w:szCs w:val="24"/>
        </w:rPr>
        <w:t>05946178348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504C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14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 w:rsidR="002F786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12</w:t>
      </w: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:30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786E">
        <w:rPr>
          <w:rFonts w:eastAsia="Times New Roman" w:hAnsi="Times New Roman" w:ascii="Times New Roman"/>
          <w:sz w:val="24"/>
          <w:szCs w:val="24"/>
          <w:lang w:eastAsia="hr-HR"/>
        </w:rPr>
        <w:t>Sonja Lončarić, Praporčan, Ulica Zrinskih 42</w:t>
      </w:r>
    </w:p>
    <w:p w:rsidRDefault="002F786E" w:rsidP="002F786E" w:rsidR="002F786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F786E">
        <w:rPr>
          <w:rFonts w:eastAsia="Times New Roman" w:hAnsi="Times New Roman" w:ascii="Times New Roman"/>
          <w:sz w:val="24"/>
          <w:szCs w:val="24"/>
          <w:lang w:eastAsia="hr-HR"/>
        </w:rPr>
        <w:t>Erste &amp; Steiermärkische bank d.d., Rijeka, Jadranski trg 3A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09785E" w:rsidP="0009785E" w:rsidR="0009785E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Sberbank d.d.,</w:t>
      </w:r>
      <w:r w:rsidR="0048504C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Zagreb, Varšavska 9 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2F786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2F786E" w:rsidRPr="002F786E">
        <w:rPr>
          <w:rFonts w:eastAsia="Times New Roman" w:hAnsi="Times New Roman" w:ascii="Times New Roman"/>
          <w:sz w:val="24"/>
          <w:szCs w:val="24"/>
        </w:rPr>
        <w:t xml:space="preserve">Mir i Dobro d.o.o., Praporčan,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786E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onji Lončarić, Praporčan, Ulica Zrinskih 42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24866839547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B3EC5" w:rsidRPr="00EF454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37.064,52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U Varaždinu 2</w:t>
      </w:r>
      <w:r w:rsidR="0061316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8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613168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13168" w:rsidRPr="00613168">
        <w:rPr>
          <w:rFonts w:eastAsia="Times New Roman" w:hAnsi="Times New Roman" w:ascii="Times New Roman"/>
          <w:sz w:val="24"/>
          <w:szCs w:val="24"/>
          <w:lang w:eastAsia="hr-HR"/>
        </w:rPr>
        <w:t>Sonja Lončarić, Praporčan, Ulica Zrinskih 42</w:t>
      </w:r>
    </w:p>
    <w:p w:rsidRDefault="0009785E" w:rsidP="0009785E" w:rsidR="0009785E" w:rsidRPr="0061316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Sberbank d.d.,  </w:t>
      </w:r>
      <w:r w:rsidR="008071E3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Zagreb, </w:t>
      </w: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Varšavska 9 </w:t>
      </w:r>
    </w:p>
    <w:p w:rsidRDefault="00613168" w:rsidP="0009785E" w:rsidR="00613168" w:rsidRPr="008071E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2F786E">
        <w:rPr>
          <w:rFonts w:eastAsia="Times New Roman" w:hAnsi="Times New Roman" w:ascii="Times New Roman"/>
          <w:sz w:val="24"/>
          <w:szCs w:val="24"/>
          <w:lang w:eastAsia="hr-HR"/>
        </w:rPr>
        <w:t>Erste &amp; Steiermärkische bank d.d., Rijeka, Jadranski trg 3A</w:t>
      </w:r>
    </w:p>
    <w:p w:rsidRDefault="008071E3" w:rsidP="0009785E" w:rsidR="008071E3" w:rsidRPr="008071E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ŽDO Varaždin</w:t>
      </w:r>
      <w:r w:rsidR="00235B8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– građansko upravni odjel</w:t>
      </w:r>
    </w:p>
    <w:p w:rsidRDefault="004D5A58" w:rsidP="0009785E" w:rsidR="0009785E" w:rsidRPr="0009785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1D0A08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765894" w:rsidRPr="00765894">
      <w:rPr>
        <w:rFonts w:hAnsi="Times New Roman" w:ascii="Times New Roman"/>
        <w:bCs/>
        <w:noProof/>
        <w:sz w:val="24"/>
        <w:szCs w:val="24"/>
      </w:rPr>
      <w:t>Poslovni broj: 10 St-378/2018-3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6589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41600"/>
    <w:rsid w:val="00757A30"/>
    <w:rsid w:val="00765894"/>
    <w:rsid w:val="007802E2"/>
    <w:rsid w:val="0078776D"/>
    <w:rsid w:val="007A409A"/>
    <w:rsid w:val="007B18F5"/>
    <w:rsid w:val="008071E3"/>
    <w:rsid w:val="00816077"/>
    <w:rsid w:val="00843DFC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8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8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i Dobro društvo s ograničenom odgovornošću za pružanje socijalne skrbi izvan vlastite obitelji zastupanog po punomoćniku Sonja Lončarić</izvorni_sadrzaj>
    <derivirana_varijabla naziv="DomainObject.Predmet.ProtustrankaFormated_1">  Mir i Dobro društvo s ograničenom odgovornošću za pružanje socijalne skrbi izvan vlastite obitelji zastupanog po punomoćniku Sonja Lončarić</derivirana_varijabla>
  </DomainObject.Predmet.ProtustrankaFormated>
  <DomainObject.Predmet.ProtustrankaFormatedOIB>
    <izvorni_sadrzaj>  Mir i Dobro društvo s ograničenom odgovornošću za pružanje socijalne skrbi izvan vlastite obitelji, OIB 05946178348 zastupanog po punomoćniku Sonja Lončarić</izvorni_sadrzaj>
    <derivirana_varijabla naziv="DomainObject.Predmet.ProtustrankaFormatedOIB_1">  Mir i Dobro društvo s ograničenom odgovornošću za pružanje socijalne skrbi izvan vlastite obitelji, OIB 05946178348 zastupanog po punomoćniku Sonja Lončarić</derivirana_varijabla>
  </DomainObject.Predmet.ProtustrankaFormatedOIB>
  <DomainObject.Predmet.ProtustrankaFormatedWithAdress>
    <izvorni_sadrzaj> Mir i Dobro društvo s ograničenom odgovornošću za pružanje socijalne skrbi izvan vlastite obitelji, Zrinskih 42, 40313 Praporčan zastupanog po punomoćniku Sonja Lončarić</izvorni_sadrzaj>
    <derivirana_varijabla naziv="DomainObject.Predmet.ProtustrankaFormatedWithAdress_1"> Mir i Dobro društvo s ograničenom odgovornošću za pružanje socijalne skrbi izvan vlastite obitelji, Zrinskih 42, 40313 Praporčan zastupanog po punomoćniku Sonja Lončarić</derivirana_varijabla>
  </DomainObject.Predmet.ProtustrankaFormatedWithAdress>
  <DomainObject.Predmet.ProtustrankaFormatedWithAdressOIB>
    <izvorni_sadrzaj> Mir i Dobro društvo s ograničenom odgovornošću za pružanje socijalne skrbi izvan vlastite obitelji, OIB 05946178348, Zrinskih 42, 40313 Praporčan zastupanog po punomoćniku Sonja Lončarić</izvorni_sadrzaj>
    <derivirana_varijabla naziv="DomainObject.Predmet.ProtustrankaFormatedWithAdressOIB_1"> Mir i Dobro društvo s ograničenom odgovornošću za pružanje socijalne skrbi izvan vlastite obitelji, OIB 05946178348, Zrinskih 42, 40313 Praporčan zastupanog po punomoćniku Sonja Lončarić</derivirana_varijabla>
  </DomainObject.Predmet.ProtustrankaFormatedWithAdressOIB>
  <DomainObject.Predmet.ProtustrankaWithAdress>
    <izvorni_sadrzaj>Mir i Dobro društvo s ograničenom odgovornošću za pružanje socijalne skrbi izvan vlastite obitelji Zrinskih 42, 40313 Praporčan</izvorni_sadrzaj>
    <derivirana_varijabla naziv="DomainObject.Predmet.ProtustrankaWithAdress_1">Mir i Dobro društvo s ograničenom odgovornošću za pružanje socijalne skrbi izvan vlastite obitelji Zrinskih 42, 40313 Praporčan</derivirana_varijabla>
  </DomainObject.Predmet.ProtustrankaWithAdress>
  <DomainObject.Predmet.ProtustrankaWithAdressOIB>
    <izvorni_sadrzaj>Mir i Dobro društvo s ograničenom odgovornošću za pružanje socijalne skrbi izvan vlastite obitelji, OIB 05946178348, Zrinskih 42, 40313 Praporčan</izvorni_sadrzaj>
    <derivirana_varijabla naziv="DomainObject.Predmet.ProtustrankaWithAdressOIB_1">Mir i Dobro društvo s ograničenom odgovornošću za pružanje socijalne skrbi izvan vlastite obitelji, OIB 05946178348, Zrinskih 42, 40313 Praporčan</derivirana_varijabla>
  </DomainObject.Predmet.ProtustrankaWithAdressOIB>
  <DomainObject.Predmet.ProtustrankaNazivFormated>
    <izvorni_sadrzaj>Mir i Dobro društvo s ograničenom odgovornošću za pružanje socijalne skrbi izvan vlastite obitelji</izvorni_sadrzaj>
    <derivirana_varijabla naziv="DomainObject.Predmet.ProtustrankaNazivFormated_1">Mir i Dobro društvo s ograničenom odgovornošću za pružanje socijalne skrbi izvan vlastite obitelji</derivirana_varijabla>
  </DomainObject.Predmet.ProtustrankaNazivFormated>
  <DomainObject.Predmet.ProtustrankaNazivFormatedOIB>
    <izvorni_sadrzaj>Mir i Dobro društvo s ograničenom odgovornošću za pružanje socijalne skrbi izvan vlastite obitelji, OIB 05946178348</izvorni_sadrzaj>
    <derivirana_varijabla naziv="DomainObject.Predmet.ProtustrankaNazivFormatedOIB_1">Mir i Dobro društvo s ograničenom odgovornošću za pružanje socijalne skrbi izvan vlastite obitelji, OIB 05946178348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37064.52</izvorni_sadrzaj>
    <derivirana_varijabla naziv="DomainObject.Predmet.TrenutnaVrijednost_1">37064.52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 i Dobro društvo s ograničenom odgovornošću za pružanje socijalne skrbi izvan vlastite obitelji zastupanog po punomoćniku Sonja Lončarić</item>
    </izvorni_sadrzaj>
    <derivirana_varijabla naziv="DomainObject.Predmet.ProtuStrankaListFormated_1">
      <item>Mir i Dobro društvo s ograničenom odgovornošću za pružanje socijalne skrbi izvan vlastite obitelji zastupanog po punomoćniku Sonja Lončarić</item>
    </derivirana_varijabla>
  </DomainObject.Predmet.ProtuStrankaListFormated>
  <DomainObject.Predmet.ProtuStrankaListFormatedOIB>
    <izvorni_sadrzaj>
      <item>Mir i Dobro društvo s ograničenom odgovornošću za pružanje socijalne skrbi izvan vlastite obitelji, OIB 05946178348 zastupanog po punomoćniku Sonja Lončarić</item>
    </izvorni_sadrzaj>
    <derivirana_varijabla naziv="DomainObject.Predmet.ProtuStrankaListFormatedOIB_1">
      <item>Mir i Dobro društvo s ograničenom odgovornošću za pružanje socijalne skrbi izvan vlastite obitelji, OIB 05946178348 zastupanog po punomoćniku Sonja Lončarić</item>
    </derivirana_varijabla>
  </DomainObject.Predmet.ProtuStrankaListFormatedOIB>
  <DomainObject.Predmet.ProtuStrankaListFormatedWithAdress>
    <izvorni_sadrzaj>
      <item>Mir i Dobro društvo s ograničenom odgovornošću za pružanje socijalne skrbi izvan vlastite obitelji, Zrinskih 42, 40313 Praporčan zastupanog po punomoćniku Sonja Lončarić</item>
    </izvorni_sadrzaj>
    <derivirana_varijabla naziv="DomainObject.Predmet.ProtuStrankaListFormatedWithAdress_1">
      <item>Mir i Dobro društvo s ograničenom odgovornošću za pružanje socijalne skrbi izvan vlastite obitelji, Zrinskih 42, 40313 Praporčan zastupanog po punomoćniku Sonja Lončarić</item>
    </derivirana_varijabla>
  </DomainObject.Predmet.ProtuStrankaListFormatedWithAdress>
  <DomainObject.Predmet.ProtuStrankaListFormatedWithAdressOIB>
    <izvorni_sadrzaj>
      <item>Mir i Dobro društvo s ograničenom odgovornošću za pružanje socijalne skrbi izvan vlastite obitelji, OIB 05946178348, Zrinskih 42, 40313 Praporčan zastupanog po punomoćniku Sonja Lončarić</item>
    </izvorni_sadrzaj>
    <derivirana_varijabla naziv="DomainObject.Predmet.ProtuStrankaListFormatedWithAdressOIB_1">
      <item>Mir i Dobro društvo s ograničenom odgovornošću za pružanje socijalne skrbi izvan vlastite obitelji, OIB 05946178348, Zrinskih 42, 40313 Praporčan zastupanog po punomoćniku Sonja Lončarić</item>
    </derivirana_varijabla>
  </DomainObject.Predmet.ProtuStrankaListFormatedWithAdressOIB>
  <DomainObject.Predmet.ProtuStrankaListNazivFormated>
    <izvorni_sadrzaj>
      <item>Mir i Dobro društvo s ograničenom odgovornošću za pružanje socijalne skrbi izvan vlastite obitelji</item>
    </izvorni_sadrzaj>
    <derivirana_varijabla naziv="DomainObject.Predmet.ProtuStrankaListNazivFormated_1">
      <item>Mir i Dobro društvo s ograničenom odgovornošću za pružanje socijalne skrbi izvan vlastite obitelji</item>
    </derivirana_varijabla>
  </DomainObject.Predmet.ProtuStrankaListNazivFormated>
  <DomainObject.Predmet.ProtuStrankaListNazivFormatedOIB>
    <izvorni_sadrzaj>
      <item>Mir i Dobro društvo s ograničenom odgovornošću za pružanje socijalne skrbi izvan vlastite obitelji, OIB 05946178348</item>
    </izvorni_sadrzaj>
    <derivirana_varijabla naziv="DomainObject.Predmet.ProtuStrankaListNazivFormatedOIB_1">
      <item>Mir i Dobro društvo s ograničenom odgovornošću za pružanje socijalne skrbi izvan vlastite obitelji, OIB 05946178348</item>
    </derivirana_varijabla>
  </DomainObject.Predmet.ProtuStrankaListNazivFormatedOIB>
  <DomainObject.Predmet.OstaliListFormated>
    <izvorni_sadrzaj>
      <item>Sudski registar</item>
      <item>Sonja Lončarić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_1">
      <item>Sudski registar</item>
      <item>Sonja Lončarić punomoćnica sudionika u postupku Mir i Dobro društvo s ograničenom odgovornošću za pružanje socijalne skrbi izvan vlastite obitelji</item>
      <item>Županijsko državno odvjetništvo</item>
    </derivirana_varijabla>
  </DomainObject.Predmet.OstaliListFormated>
  <DomainObject.Predmet.OstaliListFormatedOIB>
    <izvorni_sadrzaj>
      <item>Sudski registar</item>
      <item>Sonja Lončarić, OIB 24866839547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OIB_1">
      <item>Sudski registar</item>
      <item>Sonja Lončarić, OIB 24866839547 punomoćnica sudionika u postupku Mir i Dobro društvo s ograničenom odgovornošću za pružanje socijalne skrbi izvan vlastite obitelji</item>
      <item>Županijsko državno odvjetništvo</item>
    </derivirana_varijabla>
  </DomainObject.Predmet.OstaliListFormatedOIB>
  <DomainObject.Predmet.OstaliListFormatedWithAdress>
    <izvorni_sadrzaj>
      <item>Sudski registar</item>
      <item>Sonja Lončarić, Ulica Zrinskih 42, 40313 Praporčan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WithAdress_1">
      <item>Sudski registar</item>
      <item>Sonja Lončarić, Ulica Zrinskih 42, 40313 Praporčan punomoćnica sudionika u postupku Mir i Dobro društvo s ograničenom odgovornošću za pružanje socijalne skrbi izvan vlastite obitelji</item>
      <item>Županijsko državno odvjetništvo</item>
    </derivirana_varijabla>
  </DomainObject.Predmet.OstaliListFormatedWithAdress>
  <DomainObject.Predmet.OstaliListFormatedWithAdressOIB>
    <izvorni_sadrzaj>
      <item>Sudski registar</item>
      <item>Sonja Lončarić, OIB 24866839547, Ulica Zrinskih 42, 40313 Praporčan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WithAdressOIB_1">
      <item>Sudski registar</item>
      <item>Sonja Lončarić, OIB 24866839547, Ulica Zrinskih 42, 40313 Praporčan punomoćnica sudionika u postupku Mir i Dobro društvo s ograničenom odgovornošću za pružanje socijalne skrbi izvan vlastite obitelji</item>
      <item>Županijsko državno odvjetništvo</item>
    </derivirana_varijabla>
  </DomainObject.Predmet.OstaliListFormatedWithAdressOIB>
  <DomainObject.Predmet.OstaliListNazivFormated>
    <izvorni_sadrzaj>
      <item>Sudski registar</item>
      <item>Sonja Lončarić</item>
      <item>Županijsko državno odvjetništvo</item>
    </izvorni_sadrzaj>
    <derivirana_varijabla naziv="DomainObject.Predmet.OstaliListNazivFormated_1">
      <item>Sudski registar</item>
      <item>Sonja Lončarić</item>
      <item>Županijsko državno odvjetništvo</item>
    </derivirana_varijabla>
  </DomainObject.Predmet.OstaliListNazivFormated>
  <DomainObject.Predmet.OstaliListNazivFormatedOIB>
    <izvorni_sadrzaj>
      <item>Sudski registar</item>
      <item>Sonja Lončarić, OIB 24866839547</item>
      <item>Županijsko državno odvjetništvo</item>
    </izvorni_sadrzaj>
    <derivirana_varijabla naziv="DomainObject.Predmet.OstaliListNazivFormatedOIB_1">
      <item>Sudski registar</item>
      <item>Sonja Lončarić, OIB 24866839547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 i Dobro društvo s ograničenom odgovornošću za pružanje socijalne skrbi izvan vlastite obitelji</izvorni_sadrzaj>
    <derivirana_varijabla naziv="DomainObject.Predmet.ProtustrankaIDrugi_1">Mir i Dobro društvo s ograničenom odgovornošću za pružanje socijalne skrbi izvan vlastite obitelji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 i Dobro društvo s ograničenom odgovornošću za pružanje socijalne skrbi izvan vlastite obitelji, OIB 05946178348, Zrinskih 42, 40313 Praporčan</izvorni_sadrzaj>
    <derivirana_varijabla naziv="DomainObject.Predmet.ProtustrankaIDrugiAdressOIB_1">Mir i Dobro društvo s ograničenom odgovornošću za pružanje socijalne skrbi izvan vlastite obitelji, OIB 05946178348, Zrinskih 42, 40313 Praporčan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 i Dobro društvo s ograničenom odgovornošću za pružanje socijalne skrbi izvan vlastite obitelji</item>
      <item>Sudski registar</item>
      <item>Sonja Lončarić</item>
      <item>Županijsko državno odvjetništvo</item>
    </izvorni_sadrzaj>
    <derivirana_varijabla naziv="DomainObject.Predmet.SudioniciListNaziv_1">
      <item>Financijska agencija</item>
      <item>Mir i Dobro društvo s ograničenom odgovornošću za pružanje socijalne skrbi izvan vlastite obitelji</item>
      <item>Sudski registar</item>
      <item>Sonja Lončarić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Mir i Dobro društvo s ograničenom odgovornošću za pružanje socijalne skrbi izvan vlastite obitelji, OIB 05946178348, Zrinskih 42,40313 Praporčan</item>
      <item>Sudski registar</item>
      <item>Sonja Lončarić, OIB 24866839547, Ulica Zrinskih 42,40313 Praporčan</item>
      <item>Županijsko državno odvjetništvo</item>
    </izvorni_sadrzaj>
    <derivirana_varijabla naziv="DomainObject.Predmet.SudioniciListAdressOIB_1">
      <item>Financijska agencija, OIB 85821130368, A. Cesarca 2,42000 Varaždin</item>
      <item>Mir i Dobro društvo s ograničenom odgovornošću za pružanje socijalne skrbi izvan vlastite obitelji, OIB 05946178348, Zrinskih 42,40313 Praporčan</item>
      <item>Sudski registar</item>
      <item>Sonja Lončarić, OIB 24866839547, Ulica Zrinskih 42,40313 Praporčan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05946178348</item>
      <item>, OIB null</item>
      <item>, OIB 24866839547</item>
      <item>, OIB null</item>
    </izvorni_sadrzaj>
    <derivirana_varijabla naziv="DomainObject.Predmet.SudioniciListNazivOIB_1">
      <item>, OIB 85821130368</item>
      <item>, OIB 05946178348</item>
      <item>, OIB null</item>
      <item>, OIB 24866839547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6FF8C-B5D8-4158-BF37-99210CF8F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2446</properties:Characters>
  <properties:Lines>84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2018-09-28T06:27:00Z</dcterms:created>
  <dc:creator>Mirjana Mlinarić</dc:creator>
  <cp:lastModifiedBy>Nevenka Vuković</cp:lastModifiedBy>
  <cp:lastPrinted>2018-09-28T08:05:00Z</cp:lastPrinted>
  <dcterms:modified xmlns:xsi="http://www.w3.org/2001/XMLSchema-instance" xsi:type="dcterms:W3CDTF">2018-09-28T08:05:00Z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(St-378-18-3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