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b42c" w14:paraId="8cbb42c" w:rsidRDefault="00AE649C" w:rsidP="00FA5B5E" w:rsidR="00AE649C" w:rsidRPr="00B76F3C">
      <w:pPr>
        <w:pStyle w:val="Naslov3"/>
        <w15:collapsed w:val="false"/>
      </w:pPr>
    </w:p>
    <w:p w:rsidRDefault="00505C6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St-1310/2016-2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MODIAL društvo s ograničenom odgovornošću za proizvodnju, trgovinu i usluge, Bjelovar, Slavonska cesta 20, OIB: 40656337335, MBS: 010073723, dana 30. rujna 2016. godine 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MODIAL društvo s ograničenom odgovornošću za proizvodnju, trgovinu i usluge, Bjelovar, Slavonska cesta 20, OIB: 40656337335.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15. prosinca 2016. godine u 10,00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Dean </w:t>
      </w:r>
      <w:proofErr w:type="spellStart"/>
      <w:r>
        <w:rPr>
          <w:rFonts w:cs="Times New Roman" w:eastAsia="Times New Roman"/>
          <w:szCs w:val="20"/>
          <w:lang w:eastAsia="hr-HR"/>
        </w:rPr>
        <w:t>Zgonjanin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Deanu </w:t>
      </w:r>
      <w:proofErr w:type="spellStart"/>
      <w:r>
        <w:rPr>
          <w:rFonts w:cs="Times New Roman" w:eastAsia="Times New Roman"/>
          <w:szCs w:val="20"/>
          <w:lang w:eastAsia="hr-HR"/>
        </w:rPr>
        <w:t>Zgonjaninu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24. lipnja 2016. godine u Očevidniku redoslijeda osnova za plaćanje dužnik ima evidentirane neizvršene osnove za plaćanje u neprekinutom razdoblju od 120 dana u ukupnom iznosu od 1.091.008,24 kn. Također je u prijedlogu navedeno da dužnik ima jednu zaposlenu osobu, a da u Jedinstvenom registru računa nema otvorenih računa. 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St-1310/2016-2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30. rujna 2016. godine 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505C61" w:rsidP="00505C61" w:rsidR="00505C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505C61" w:rsidP="00505C61" w:rsidR="00505C61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505C61" w:rsidP="00505C61" w:rsidR="00505C61">
      <w:pPr>
        <w:pStyle w:val="Bezproreda"/>
      </w:pPr>
      <w:r>
        <w:t>2. Sc. ročište</w:t>
      </w:r>
    </w:p>
    <w:p w:rsidRDefault="00505C61" w:rsidP="00505C61" w:rsidR="00505C61">
      <w:pPr>
        <w:pStyle w:val="Bezproreda"/>
      </w:pPr>
      <w:proofErr w:type="spellStart"/>
      <w:r>
        <w:t>Bj</w:t>
      </w:r>
      <w:proofErr w:type="spellEnd"/>
      <w:r>
        <w:t>. 30.9.2016.</w:t>
      </w:r>
    </w:p>
    <w:p w:rsidRDefault="00505C61" w:rsidP="00505C61" w:rsidR="00505C61"/>
    <w:p w:rsidRDefault="00CB0EA4" w:rsidP="00505C61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C6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09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St-1310/2016-2</izvorni_sadrzaj>
    <derivirana_varijabla naziv="DomainObject.Oznaka_1">St-1310/2016-2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St-1310/2016</izvorni_sadrzaj>
    <derivirana_varijabla naziv="DomainObject.Predmet.OznakaBroj_1">St-1310/2016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MODIAL društvo s ograničenom odgovornošću za proizvodnju, trgovinu i usluge</izvorni_sadrzaj>
    <derivirana_varijabla naziv="DomainObject.Predmet.ProtustrankaFormated_1">  MODIAL društvo s ograničenom odgovornošću za proizvodnju, trgovinu i usluge</derivirana_varijabla>
  </DomainObject.Predmet.ProtustrankaFormated>
  <DomainObject.Predmet.ProtustrankaFormatedOIB>
    <izvorni_sadrzaj>  MODIAL društvo s ograničenom odgovornošću za proizvodnju, trgovinu i usluge, OIB 40656337335</izvorni_sadrzaj>
    <derivirana_varijabla naziv="DomainObject.Predmet.ProtustrankaFormatedOIB_1">  MODIAL društvo s ograničenom odgovornošću za proizvodnju, trgovinu i usluge, OIB 40656337335</derivirana_varijabla>
  </DomainObject.Predmet.ProtustrankaFormatedOIB>
  <DomainObject.Predmet.ProtustrankaFormatedWithAdress>
    <izvorni_sadrzaj> MODIAL društvo s ograničenom odgovornošću za proizvodnju, trgovinu i usluge, Slavonska cesta 20, 43000 Bjelovar</izvorni_sadrzaj>
    <derivirana_varijabla naziv="DomainObject.Predmet.ProtustrankaFormatedWithAdress_1"> MODIAL društvo s ograničenom odgovornošću za proizvodnju, trgovinu i usluge, Slavonska cesta 20, 43000 Bjelovar</derivirana_varijabla>
  </DomainObject.Predmet.ProtustrankaFormatedWithAdress>
  <DomainObject.Predmet.ProtustrankaFormatedWithAdressOIB>
    <izvorni_sadrzaj> MODIAL društvo s ograničenom odgovornošću za proizvodnju, trgovinu i usluge, OIB 40656337335, Slavonska cesta 20, 43000 Bjelovar</izvorni_sadrzaj>
    <derivirana_varijabla naziv="DomainObject.Predmet.ProtustrankaFormatedWithAdressOIB_1"> MODIAL društvo s ograničenom odgovornošću za proizvodnju, trgovinu i usluge, OIB 40656337335, Slavonska cesta 20, 43000 Bjelovar</derivirana_varijabla>
  </DomainObject.Predmet.ProtustrankaFormatedWithAdressOIB>
  <DomainObject.Predmet.ProtustrankaWithAdress>
    <izvorni_sadrzaj>MODIAL društvo s ograničenom odgovornošću za proizvodnju, trgovinu i usluge Slavonska cesta 20, 43000 Bjelovar</izvorni_sadrzaj>
    <derivirana_varijabla naziv="DomainObject.Predmet.ProtustrankaWithAdress_1">MODIAL društvo s ograničenom odgovornošću za proizvodnju, trgovinu i usluge Slavonska cesta 20, 43000 Bjelovar</derivirana_varijabla>
  </DomainObject.Predmet.ProtustrankaWithAdress>
  <DomainObject.Predmet.ProtustrankaWithAdressOIB>
    <izvorni_sadrzaj>MODIAL društvo s ograničenom odgovornošću za proizvodnju, trgovinu i usluge, OIB 40656337335, Slavonska cesta 20, 43000 Bjelovar</izvorni_sadrzaj>
    <derivirana_varijabla naziv="DomainObject.Predmet.ProtustrankaWithAdressOIB_1">MODIAL društvo s ograničenom odgovornošću za proizvodnju, trgovinu i usluge, OIB 40656337335, Slavonska cesta 20, 43000 Bjelovar</derivirana_varijabla>
  </DomainObject.Predmet.ProtustrankaWithAdressOIB>
  <DomainObject.Predmet.ProtustrankaNazivFormated>
    <izvorni_sadrzaj>MODIAL društvo s ograničenom odgovornošću za proizvodnju, trgovinu i usluge</izvorni_sadrzaj>
    <derivirana_varijabla naziv="DomainObject.Predmet.ProtustrankaNazivFormated_1">MODIAL društvo s ograničenom odgovornošću za proizvodnju, trgovinu i usluge</derivirana_varijabla>
  </DomainObject.Predmet.ProtustrankaNazivFormated>
  <DomainObject.Predmet.ProtustrankaNazivFormatedOIB>
    <izvorni_sadrzaj>MODIAL društvo s ograničenom odgovornošću za proizvodnju, trgovinu i usluge, OIB 40656337335</izvorni_sadrzaj>
    <derivirana_varijabla naziv="DomainObject.Predmet.ProtustrankaNazivFormatedOIB_1">MODIAL društvo s ograničenom odgovornošću za proizvodnju, trgovinu i usluge, OIB 40656337335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MODIAL društvo s ograničenom odgovornošću za proizvodnju, trgovinu i usluge</item>
    </izvorni_sadrzaj>
    <derivirana_varijabla naziv="DomainObject.Predmet.ProtuStrankaListFormated_1">
      <item>MODIAL društvo s ograničenom odgovornošću za proizvodnju, trgovinu i usluge</item>
    </derivirana_varijabla>
  </DomainObject.Predmet.ProtuStrankaListFormated>
  <DomainObject.Predmet.ProtuStrankaListFormatedOIB>
    <izvorni_sadrzaj>
      <item>MODIAL društvo s ograničenom odgovornošću za proizvodnju, trgovinu i usluge, OIB 40656337335</item>
    </izvorni_sadrzaj>
    <derivirana_varijabla naziv="DomainObject.Predmet.ProtuStrankaListFormatedOIB_1">
      <item>MODIAL društvo s ograničenom odgovornošću za proizvodnju, trgovinu i usluge, OIB 40656337335</item>
    </derivirana_varijabla>
  </DomainObject.Predmet.ProtuStrankaListFormatedOIB>
  <DomainObject.Predmet.ProtuStrankaListFormatedWithAdress>
    <izvorni_sadrzaj>
      <item>MODIAL društvo s ograničenom odgovornošću za proizvodnju, trgovinu i usluge, Slavonska cesta 20, 43000 Bjelovar</item>
    </izvorni_sadrzaj>
    <derivirana_varijabla naziv="DomainObject.Predmet.ProtuStrankaListFormatedWithAdress_1">
      <item>MODIAL društvo s ograničenom odgovornošću za proizvodnju, trgovinu i usluge, Slavonska cesta 20, 43000 Bjelovar</item>
    </derivirana_varijabla>
  </DomainObject.Predmet.ProtuStrankaListFormatedWithAdress>
  <DomainObject.Predmet.ProtuStrankaListFormatedWithAdressOIB>
    <izvorni_sadrzaj>
      <item>MODIAL društvo s ograničenom odgovornošću za proizvodnju, trgovinu i usluge, OIB 40656337335, Slavonska cesta 20, 43000 Bjelovar</item>
    </izvorni_sadrzaj>
    <derivirana_varijabla naziv="DomainObject.Predmet.ProtuStrankaListFormatedWithAdressOIB_1">
      <item>MODIAL društvo s ograničenom odgovornošću za proizvodnju, trgovinu i usluge, OIB 40656337335, Slavonska cesta 20, 43000 Bjelovar</item>
    </derivirana_varijabla>
  </DomainObject.Predmet.ProtuStrankaListFormatedWithAdressOIB>
  <DomainObject.Predmet.ProtuStrankaListNazivFormated>
    <izvorni_sadrzaj>
      <item>MODIAL društvo s ograničenom odgovornošću za proizvodnju, trgovinu i usluge</item>
    </izvorni_sadrzaj>
    <derivirana_varijabla naziv="DomainObject.Predmet.ProtuStrankaListNazivFormated_1">
      <item>MODIAL društvo s ograničenom odgovornošću za proizvodnju, trgovinu i usluge</item>
    </derivirana_varijabla>
  </DomainObject.Predmet.ProtuStrankaListNazivFormated>
  <DomainObject.Predmet.ProtuStrankaListNazivFormatedOIB>
    <izvorni_sadrzaj>
      <item>MODIAL društvo s ograničenom odgovornošću za proizvodnju, trgovinu i usluge, OIB 40656337335</item>
    </izvorni_sadrzaj>
    <derivirana_varijabla naziv="DomainObject.Predmet.ProtuStrankaListNazivFormatedOIB_1">
      <item>MODIAL društvo s ograničenom odgovornošću za proizvodnju, trgovinu i usluge, OIB 40656337335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St-1310/2016-2</izvorni_sadrzaj>
    <derivirana_varijabla naziv="DomainObject.PoslovniBrojDokumenta_1">St-1310/2016-2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MODIAL društvo s ograničenom odgovornošću za proizvodnju, trgovinu i usluge</izvorni_sadrzaj>
    <derivirana_varijabla naziv="DomainObject.Predmet.ProtustrankaIDrugi_1">MODIAL društvo s ograničenom odgovornošću za proizvodnju,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MODIAL društvo s ograničenom odgovornošću za proizvodnju, trgovinu i usluge, OIB 40656337335, Slavonska cesta 20, 43000 Bjelovar</izvorni_sadrzaj>
    <derivirana_varijabla naziv="DomainObject.Predmet.ProtustrankaIDrugiAdressOIB_1">MODIAL društvo s ograničenom odgovornošću za proizvodnju, trgovinu i usluge, OIB 40656337335, Slavonska cesta 20,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MODIAL društvo s ograničenom odgovornošću za proizvodnju, trgovinu i usluge</item>
    </izvorni_sadrzaj>
    <derivirana_varijabla naziv="DomainObject.Predmet.SudioniciListNaziv_1">
      <item>FINA, RC ZAGREB, Podružnica Bjelovar</item>
      <item>MODIAL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Frana Supila 4,43000 Bjelovar</item>
      <item>MODIAL društvo s ograničenom odgovornošću za proizvodnju, trgovinu i usluge, OIB 40656337335, Slavonska cesta 20,43000 Bjelovar</item>
    </izvorni_sadrzaj>
    <derivirana_varijabla naziv="DomainObject.Predmet.SudioniciListAdressOIB_1">
      <item>FINA, RC ZAGREB, Podružnica Bjelovar, OIB 85821130368, Frana Supila 4,43000 Bjelovar</item>
      <item>MODIAL društvo s ograničenom odgovornošću za proizvodnju, trgovinu i usluge, OIB 40656337335, Slavonska cesta 20,43000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AB600-BBA0-40C3-B1DE-03543DB71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2714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2016-09-30T10:06:00Z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