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19577" w14:paraId="2219577" w:rsidRDefault="00445204" w:rsidP="00445204" w:rsidR="00445204">
      <w:pPr>
        <w:spacing w:lineRule="auto" w:line="276"/>
        <w15:collapsed w:val="false"/>
        <w:rPr>
          <w:lang w:eastAsia="en-US"/>
        </w:rPr>
      </w:pPr>
      <w:bookmarkStart w:name="_GoBack" w:id="0"/>
      <w:bookmarkEnd w:id="0"/>
      <w:r>
        <w:rPr>
          <w:lang w:eastAsia="en-US"/>
        </w:rPr>
        <w:t xml:space="preserve">            </w:t>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45204" w:rsidP="00445204" w:rsidR="00445204">
      <w:pPr>
        <w:rPr>
          <w:lang w:eastAsia="en-US"/>
        </w:rPr>
      </w:pPr>
      <w:r>
        <w:rPr>
          <w:lang w:eastAsia="en-US"/>
        </w:rPr>
        <w:t xml:space="preserve">   Republika Hrvatska</w:t>
      </w:r>
    </w:p>
    <w:p w:rsidRDefault="00445204" w:rsidP="00445204" w:rsidR="00445204">
      <w:pPr>
        <w:rPr>
          <w:lang w:eastAsia="en-US"/>
        </w:rPr>
      </w:pPr>
      <w:r>
        <w:rPr>
          <w:lang w:eastAsia="en-US"/>
        </w:rPr>
        <w:t>Trgovački sud u Osijeku</w:t>
      </w:r>
    </w:p>
    <w:p w:rsidRDefault="00445204" w:rsidP="00445204" w:rsidR="00445204">
      <w:pPr>
        <w:rPr>
          <w:lang w:eastAsia="en-US"/>
        </w:rPr>
      </w:pPr>
      <w:r>
        <w:rPr>
          <w:lang w:eastAsia="en-US"/>
        </w:rPr>
        <w:t xml:space="preserve">   Osijek, Zagrebačka 2</w:t>
      </w:r>
    </w:p>
    <w:p w:rsidRDefault="00445204" w:rsidP="00445204" w:rsidR="00445204"/>
    <w:p w:rsidRDefault="00445204" w:rsidP="00445204" w:rsidR="00445204">
      <w:pPr>
        <w:jc w:val="center"/>
      </w:pPr>
      <w:r>
        <w:t>REPUBLIKA HRVATSKA</w:t>
      </w: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445204" w:rsidP="00445204" w:rsidR="002629EA" w:rsidRPr="00445204">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 Ministarstvo financija OIB: 18683136487, Porezna uprava, Područni ured Osijek, zastupano po Županijskom državnom odvjetništvu u Osijeku, za otvaranje stečajnog postupka nad dužnikom NEVES j.d.o.o., Osijek, Matije Gupca 27, MBS: 030164145, OIB: 27662583888</w:t>
      </w:r>
      <w:r>
        <w:rPr>
          <w:color w:val="000000"/>
        </w:rPr>
        <w:t>, dana 12. prosinca 2018. godine</w:t>
      </w:r>
    </w:p>
    <w:p w:rsidRDefault="00227515" w:rsidP="00BC548C" w:rsidR="00227515"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2629EA">
        <w:t xml:space="preserve">direktoru </w:t>
      </w:r>
      <w:r w:rsidR="00445204" w:rsidRPr="009C7D54">
        <w:t>Antun</w:t>
      </w:r>
      <w:r w:rsidR="00445204">
        <w:t>u</w:t>
      </w:r>
      <w:r w:rsidR="00445204" w:rsidRPr="009C7D54">
        <w:t xml:space="preserve"> Pintar, OIB: 56214354334</w:t>
      </w:r>
      <w:r w:rsidR="00445204" w:rsidRPr="003731E5">
        <w:t xml:space="preserve">, </w:t>
      </w:r>
      <w:r w:rsidR="00445204" w:rsidRPr="009C7D54">
        <w:t>Osijek, Naselje A. G. Matoša 6</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445204">
        <w:t>NEVES j.d.o.o., Osijek, Matije Gupca 27, MBS: 030164145, OIB: 27662583888</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 xml:space="preserve">U slučaju neodazivanja na saslušanje sud </w:t>
      </w:r>
      <w:r w:rsidR="00445204">
        <w:rPr>
          <w:rFonts w:eastAsia="Calibri"/>
        </w:rPr>
        <w:t>će</w:t>
      </w:r>
      <w:r w:rsidRPr="00047B69">
        <w:rPr>
          <w:rFonts w:eastAsia="Calibri"/>
        </w:rPr>
        <w:t xml:space="preserve"> osobi ovlaštenoj za zastupanje dužnika odrediti dovođenje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966824" w:rsidR="008D17C7">
      <w:pPr>
        <w:ind w:firstLine="708"/>
        <w:jc w:val="both"/>
      </w:pPr>
      <w:r>
        <w:t xml:space="preserve">Dana </w:t>
      </w:r>
      <w:r w:rsidR="001E3AF7">
        <w:t>31. kolovoza</w:t>
      </w:r>
      <w:r>
        <w:t xml:space="preserve"> 2018. godine zaprimljen je na ovome sudu prijedlog FINANCIJSKE AGENCIJE </w:t>
      </w:r>
      <w:r w:rsidR="002629EA">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1E3AF7">
        <w:t>3799</w:t>
      </w:r>
      <w:r>
        <w:t xml:space="preserve"> od </w:t>
      </w:r>
      <w:r w:rsidR="001E3AF7">
        <w:t>30. kolovoza</w:t>
      </w:r>
      <w:r>
        <w:t xml:space="preserve"> 2018. godine, za </w:t>
      </w:r>
      <w:r w:rsidR="002059FF">
        <w:t>provedbu skraćenog</w:t>
      </w:r>
      <w:r>
        <w:t xml:space="preserve"> stečajnog postupka nad dužnikom </w:t>
      </w:r>
      <w:r w:rsidR="001E3AF7">
        <w:t>NEVES j.d.o.o., Osijek, Matije Gupca 27, MBS: 030164145, OIB: 27662583888</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1E3AF7">
        <w:t>29. kolovoza</w:t>
      </w:r>
      <w:r>
        <w:t xml:space="preserve"> 2018. godine dužnik u Očevidniku </w:t>
      </w:r>
      <w:r w:rsidR="001E3AF7">
        <w:t xml:space="preserve">redoslijeda </w:t>
      </w:r>
      <w:r w:rsidRPr="00836B7D">
        <w:t>osnova za plaćanje ima evidentirane neizvršene osnove za plaćanje u</w:t>
      </w:r>
      <w:r>
        <w:t xml:space="preserve"> neprekinutom razdoblju od 1</w:t>
      </w:r>
      <w:r w:rsidR="00C77080">
        <w:t>20</w:t>
      </w:r>
      <w:r>
        <w:t xml:space="preserve"> dana, u ukupnom iznosu od </w:t>
      </w:r>
      <w:r w:rsidR="001E3AF7">
        <w:t>17.446,37</w:t>
      </w:r>
      <w:r>
        <w:t xml:space="preserve"> kn, u koji iznos je uračunata kamata i naknada FINE za provedbu ovrhe na novčanim sredstvima dužnika. Navodi da dužnik </w:t>
      </w:r>
      <w:r w:rsidR="002059FF">
        <w:t>nema</w:t>
      </w:r>
      <w:r>
        <w:t xml:space="preserve"> zaposlen</w:t>
      </w:r>
      <w:r w:rsidR="00C77080">
        <w:t>ih</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BD7E15">
        <w:t>29. kolovoz</w:t>
      </w:r>
      <w:r w:rsidR="008F7297">
        <w:t xml:space="preserve"> </w:t>
      </w:r>
      <w:r>
        <w:t xml:space="preserve">2018. godine te u svom podnesku od </w:t>
      </w:r>
      <w:r w:rsidR="00BD7E15">
        <w:t xml:space="preserve">30. kolovoza </w:t>
      </w:r>
      <w:r>
        <w:t xml:space="preserve">2018. godine navodi da dužnik na dan </w:t>
      </w:r>
      <w:r w:rsidR="00BD7E15">
        <w:t xml:space="preserve">29. kolovoz </w:t>
      </w:r>
      <w:r>
        <w:t xml:space="preserve">2018. godine u Jedinstvenom registru računa ima otvorene sljedeće račune i </w:t>
      </w:r>
      <w:r w:rsidR="00BD7E15">
        <w:t xml:space="preserve"> </w:t>
      </w:r>
      <w:r>
        <w:t xml:space="preserve">oročena novčana sredstva: </w:t>
      </w:r>
      <w:r w:rsidR="00BD7E15">
        <w:t>HR1023400091110744236 Privredna banka Zagreb d.d.</w:t>
      </w:r>
      <w:r w:rsidR="001043F3">
        <w:t>,</w:t>
      </w:r>
      <w:r>
        <w:rPr>
          <w:color w:val="000000"/>
        </w:rPr>
        <w:t xml:space="preserve"> </w:t>
      </w:r>
      <w:r>
        <w:t xml:space="preserve">te da na temelju čl. 112. st. 5. Stečajnog zakona dužnik na dan </w:t>
      </w:r>
      <w:r w:rsidR="00554616">
        <w:t xml:space="preserve">29. kolovoz </w:t>
      </w:r>
      <w:r>
        <w:t xml:space="preserve">2018. godine na ime predujma za namirenje troškova stečajnog postupka </w:t>
      </w:r>
      <w:r w:rsidR="00554616">
        <w:t>i</w:t>
      </w:r>
      <w:r w:rsidR="008A4EBD">
        <w:t>ma</w:t>
      </w:r>
      <w:r w:rsidR="00FC7189">
        <w:t xml:space="preserve"> zaplijenjena novčana sredstva</w:t>
      </w:r>
      <w:r w:rsidR="00554616">
        <w:t xml:space="preserve"> u iznosu od 725,00 kn</w:t>
      </w:r>
      <w:r w:rsidR="00FC7189">
        <w:t>.</w:t>
      </w:r>
    </w:p>
    <w:p w:rsidRDefault="004511F1" w:rsidP="008D17C7" w:rsidR="004511F1" w:rsidRPr="004A45FE">
      <w:pPr>
        <w:ind w:firstLine="708"/>
        <w:jc w:val="both"/>
      </w:pPr>
    </w:p>
    <w:p w:rsidRDefault="009D0259" w:rsidP="009D0259" w:rsidR="009D0259">
      <w:pPr>
        <w:pStyle w:val="Tijeloteksta"/>
        <w:ind w:firstLine="708"/>
        <w:rPr>
          <w:sz w:val="24"/>
        </w:rPr>
      </w:pPr>
      <w:r w:rsidRPr="004A45FE">
        <w:rPr>
          <w:sz w:val="24"/>
        </w:rPr>
        <w:t xml:space="preserve">Trgovački sud u Osijeku je dana </w:t>
      </w:r>
      <w:r w:rsidR="002E2BE6">
        <w:rPr>
          <w:sz w:val="24"/>
        </w:rPr>
        <w:t>10. rujna</w:t>
      </w:r>
      <w:r w:rsidRPr="004A45FE">
        <w:rPr>
          <w:sz w:val="24"/>
        </w:rPr>
        <w:t xml:space="preserve"> 2018. godine objavio oglas na mrežnoj stranici e-Oglasna ploča sudova pod poslovnim brojem </w:t>
      </w:r>
      <w:r w:rsidR="002E2BE6">
        <w:rPr>
          <w:sz w:val="24"/>
        </w:rPr>
        <w:t>21</w:t>
      </w:r>
      <w:r w:rsidRPr="004A45FE">
        <w:rPr>
          <w:sz w:val="24"/>
        </w:rPr>
        <w:t xml:space="preserve"> St-</w:t>
      </w:r>
      <w:r w:rsidR="002E2BE6">
        <w:rPr>
          <w:sz w:val="24"/>
        </w:rPr>
        <w:t>1106</w:t>
      </w:r>
      <w:r w:rsidRPr="004A45FE">
        <w:rPr>
          <w:sz w:val="24"/>
        </w:rPr>
        <w:t>/</w:t>
      </w:r>
      <w:r w:rsidR="002E2BE6">
        <w:rPr>
          <w:sz w:val="24"/>
        </w:rPr>
        <w:t>20</w:t>
      </w:r>
      <w:r w:rsidRPr="004A45FE">
        <w:rPr>
          <w:sz w:val="24"/>
        </w:rPr>
        <w:t>18-</w:t>
      </w:r>
      <w:r w:rsidR="002E2BE6">
        <w:rPr>
          <w:sz w:val="24"/>
        </w:rPr>
        <w:t>4</w:t>
      </w:r>
      <w:r w:rsidRPr="004A45FE">
        <w:rPr>
          <w:sz w:val="24"/>
        </w:rPr>
        <w:t xml:space="preserve"> od </w:t>
      </w:r>
      <w:r w:rsidR="002E2BE6">
        <w:rPr>
          <w:sz w:val="24"/>
        </w:rPr>
        <w:t>10. rujna</w:t>
      </w:r>
      <w:r w:rsidRPr="004A45FE">
        <w:rPr>
          <w:sz w:val="24"/>
        </w:rPr>
        <w:t xml:space="preserve"> 2018.   </w:t>
      </w:r>
      <w:r w:rsidRPr="004A45FE">
        <w:rPr>
          <w:sz w:val="24"/>
        </w:rPr>
        <w:lastRenderedPageBreak/>
        <w:t>godine sukladno čl. 430</w:t>
      </w:r>
      <w:r w:rsidRPr="004A45FE">
        <w:rPr>
          <w:color w:val="000000"/>
          <w:sz w:val="24"/>
        </w:rPr>
        <w:t xml:space="preserve">. </w:t>
      </w:r>
      <w:r w:rsidR="004A45FE" w:rsidRPr="004A45FE">
        <w:rPr>
          <w:sz w:val="24"/>
        </w:rPr>
        <w:t>Stečajnog zakona (Narodne novine</w:t>
      </w:r>
      <w:r w:rsidRPr="004A45FE">
        <w:rPr>
          <w:sz w:val="24"/>
        </w:rPr>
        <w:t xml:space="preserve"> broj 71/15 i 104/17; u daljnjem tekstu SZ)</w:t>
      </w:r>
      <w:r w:rsidRPr="004A45FE">
        <w:rPr>
          <w:color w:val="000000"/>
          <w:sz w:val="24"/>
        </w:rPr>
        <w:t xml:space="preserve"> </w:t>
      </w:r>
      <w:r w:rsidRPr="004A45FE">
        <w:rPr>
          <w:sz w:val="24"/>
        </w:rPr>
        <w:t xml:space="preserve">kojim su pozvane osobe ovlaštene za zastupanje dužnika po zakonu da sudu u roku od 15 dana od dana objave oglasa dostave javnobilježnički ovjerovljeni </w:t>
      </w:r>
      <w:proofErr w:type="spellStart"/>
      <w:r w:rsidRPr="004A45FE">
        <w:rPr>
          <w:sz w:val="24"/>
        </w:rPr>
        <w:t>prokazni</w:t>
      </w:r>
      <w:proofErr w:type="spellEnd"/>
      <w:r w:rsidRPr="004A45FE">
        <w:rPr>
          <w:sz w:val="24"/>
        </w:rPr>
        <w:t xml:space="preserve"> popis</w:t>
      </w:r>
      <w:r>
        <w:rPr>
          <w:sz w:val="24"/>
        </w:rPr>
        <w:t xml:space="preserve">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D0259" w:rsidP="009D0259" w:rsidR="009D0259">
      <w:pPr>
        <w:pStyle w:val="Tijeloteksta"/>
        <w:rPr>
          <w:bCs/>
          <w:sz w:val="24"/>
        </w:rPr>
      </w:pPr>
    </w:p>
    <w:p w:rsidRDefault="009D0259" w:rsidP="009D0259" w:rsidR="009D0259">
      <w:pPr>
        <w:ind w:firstLine="708"/>
        <w:jc w:val="both"/>
      </w:pPr>
      <w:r w:rsidRPr="004808E1">
        <w:t xml:space="preserve">Podneskom zaprimljenim kod ovog suda dana </w:t>
      </w:r>
      <w:r w:rsidR="00C97734">
        <w:t>19. rujna</w:t>
      </w:r>
      <w:r w:rsidRPr="004808E1">
        <w:t xml:space="preserve"> 2018. godine, vjerovnik </w:t>
      </w:r>
      <w:r w:rsidR="005E06AA">
        <w:rPr>
          <w:color w:val="000000"/>
        </w:rPr>
        <w:t>REPUBLIKA HRVATSKA – Ministarstvo financija OIB: 18683136487, Porezna uprava, Područni ured Osijek, zastupano po Županijskom državnom odvjetništvu u Osijeku</w:t>
      </w:r>
      <w:r w:rsidRPr="004808E1">
        <w:t xml:space="preserve">, podnijela je prijedlog za otvaranjem stečajnog postupka nad dužnikom </w:t>
      </w:r>
      <w:r w:rsidR="00C97734">
        <w:t>NEVES j.d.o.o., Osijek, Matije Gupca 27, MBS: 030164145, OIB: 27662583888</w:t>
      </w:r>
      <w:r w:rsidRPr="004808E1">
        <w:t>, uz koji prijedlog je dostavila dokaz o postojanju svoje tražbine i postojanju stečajnog razloga iz članka 6. stav 2. Stečajnog zakona: nesposobnosti za plaćanje.</w:t>
      </w:r>
      <w:r>
        <w:t xml:space="preserve">  </w:t>
      </w:r>
    </w:p>
    <w:p w:rsidRDefault="009D0259" w:rsidP="009D0259" w:rsidR="009D0259">
      <w:pPr>
        <w:ind w:firstLine="708"/>
        <w:jc w:val="both"/>
      </w:pPr>
      <w:r>
        <w:t xml:space="preserve">     </w:t>
      </w:r>
    </w:p>
    <w:p w:rsidRDefault="009D0259" w:rsidP="009D0259" w:rsidR="009D0259">
      <w:pPr>
        <w:pStyle w:val="Tijeloteksta"/>
        <w:ind w:firstLine="708"/>
        <w:rPr>
          <w:sz w:val="24"/>
        </w:rPr>
      </w:pPr>
      <w:r>
        <w:rPr>
          <w:sz w:val="24"/>
        </w:rPr>
        <w:t>Slijedom navedenog, budući nisu ispunjeni uvjeti za istovremeno otvaranje i zaključenje skraćenog stečajnog postupka nad dužnikom, u smislu odredbe</w:t>
      </w:r>
      <w:r w:rsidR="004A45FE">
        <w:rPr>
          <w:sz w:val="24"/>
        </w:rPr>
        <w:t xml:space="preserve"> članka 431. SZ-a</w:t>
      </w:r>
      <w:r>
        <w:rPr>
          <w:sz w:val="24"/>
        </w:rPr>
        <w:t xml:space="preserve"> sukladno članku 433. SZ-a obustavljen je skraćeni stečajni postupak nad dužnikom, te je određeno da će se postupak nad dužnikom nastaviti primjenom općih odredbi Stečajnog zakona.</w:t>
      </w:r>
    </w:p>
    <w:p w:rsidRDefault="009D1C0E" w:rsidP="00BD33D5" w:rsidR="009D1C0E">
      <w:pPr>
        <w:jc w:val="both"/>
      </w:pPr>
    </w:p>
    <w:p w:rsidRDefault="009D0259" w:rsidP="009D0259" w:rsidR="009D0259">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C97734">
        <w:t>12. prosinca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5E06AA">
      <w:pPr>
        <w:jc w:val="both"/>
      </w:pPr>
      <w:r w:rsidRPr="00134321">
        <w:t xml:space="preserve">1. </w:t>
      </w:r>
      <w:r w:rsidR="002E65BF" w:rsidRPr="00134321">
        <w:rPr>
          <w:color w:val="000000"/>
        </w:rPr>
        <w:t>zakonski zastupnik dužnika</w:t>
      </w:r>
      <w:r w:rsidR="002E65BF" w:rsidRPr="00134321">
        <w:t xml:space="preserve"> </w:t>
      </w:r>
      <w:r w:rsidR="00AA26F0">
        <w:t>Antun Pintar, Osijek, Naselje A. G. Matoša 6</w:t>
      </w:r>
    </w:p>
    <w:p w:rsidRDefault="00BC548C" w:rsidP="00134321" w:rsidR="00134321">
      <w:pPr>
        <w:jc w:val="both"/>
      </w:pPr>
      <w:r w:rsidRPr="00047B69">
        <w:t xml:space="preserve">2. </w:t>
      </w:r>
      <w:r w:rsidR="00D17B8F">
        <w:t>dužnik</w:t>
      </w:r>
      <w:r w:rsidR="003A6EEB">
        <w:t xml:space="preserve"> </w:t>
      </w:r>
      <w:r w:rsidR="00AA26F0">
        <w:t>NEVES j.d.o.o., Osijek, Matije Gupca 27</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AA26F0">
        <w:rPr>
          <w:color w:val="000000"/>
        </w:rPr>
        <w:t>22.01.201</w:t>
      </w:r>
      <w:r w:rsidR="006806D8">
        <w:rPr>
          <w:color w:val="000000"/>
        </w:rPr>
        <w:t>9</w:t>
      </w:r>
      <w:r w:rsidR="00AA26F0">
        <w:rPr>
          <w:color w:val="000000"/>
        </w:rPr>
        <w:t>. u 9,30 sati</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4201" w:rsidR="00A34201">
      <w:r>
        <w:separator/>
      </w:r>
    </w:p>
  </w:endnote>
  <w:endnote w:id="0" w:type="continuationSeparator">
    <w:p w:rsidRDefault="00A34201" w:rsidR="00A342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E10" w:rsidR="00D12E1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E10" w:rsidR="00D12E1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E10" w:rsidR="00D12E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4201" w:rsidR="00A34201">
      <w:r>
        <w:separator/>
      </w:r>
    </w:p>
  </w:footnote>
  <w:footnote w:id="0" w:type="continuationSeparator">
    <w:p w:rsidRDefault="00A34201" w:rsidR="00A342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773B">
      <w:rPr>
        <w:rStyle w:val="Brojstranice"/>
        <w:noProof/>
      </w:rPr>
      <w:t>2</w:t>
    </w:r>
    <w:r>
      <w:rPr>
        <w:rStyle w:val="Brojstranice"/>
      </w:rPr>
      <w:fldChar w:fldCharType="end"/>
    </w:r>
  </w:p>
  <w:p w:rsidRDefault="00BA3CC6" w:rsidP="00D12E10" w:rsidR="00D12E10">
    <w:pPr>
      <w:jc w:val="right"/>
    </w:pPr>
    <w:r>
      <w:tab/>
    </w:r>
    <w:r>
      <w:tab/>
    </w:r>
    <w:r w:rsidR="00D12E10">
      <w:t>Poslovni broj: 7 St-1261/18-16</w:t>
    </w:r>
  </w:p>
  <w:p w:rsidRDefault="00654108" w:rsidP="00D12E10" w:rsidR="002E65BF">
    <w:pPr>
      <w:jc w:val="right"/>
    </w:pPr>
    <w:r>
      <w:tab/>
    </w:r>
    <w:r>
      <w:tab/>
    </w: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338" w:rsidP="00445204" w:rsidR="00445204">
    <w:pPr>
      <w:jc w:val="right"/>
    </w:pPr>
    <w:r>
      <w:tab/>
    </w:r>
    <w:r>
      <w:tab/>
    </w:r>
    <w:r w:rsidR="00445204">
      <w:t>Poslovni broj: 7 St-1261/18-16</w:t>
    </w:r>
  </w:p>
  <w:p w:rsidRDefault="00FD16F2" w:rsidP="00445204" w:rsidR="00FD16F2">
    <w:pPr>
      <w:jc w:val="right"/>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434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695F"/>
    <w:rsid w:val="0017746A"/>
    <w:rsid w:val="0018135D"/>
    <w:rsid w:val="0018193E"/>
    <w:rsid w:val="00181C61"/>
    <w:rsid w:val="00182D55"/>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3AF7"/>
    <w:rsid w:val="001E53C8"/>
    <w:rsid w:val="001E6626"/>
    <w:rsid w:val="001E6E23"/>
    <w:rsid w:val="001F0363"/>
    <w:rsid w:val="001F07BF"/>
    <w:rsid w:val="001F12F8"/>
    <w:rsid w:val="001F2D81"/>
    <w:rsid w:val="001F4357"/>
    <w:rsid w:val="001F4C7A"/>
    <w:rsid w:val="001F4FE5"/>
    <w:rsid w:val="002009C8"/>
    <w:rsid w:val="00203168"/>
    <w:rsid w:val="00205878"/>
    <w:rsid w:val="002059FF"/>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27515"/>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9EA"/>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2BE6"/>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50B"/>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6761F"/>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484C"/>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204"/>
    <w:rsid w:val="004458F1"/>
    <w:rsid w:val="00446E1B"/>
    <w:rsid w:val="00450039"/>
    <w:rsid w:val="004505D5"/>
    <w:rsid w:val="00450663"/>
    <w:rsid w:val="00450BD1"/>
    <w:rsid w:val="004511F1"/>
    <w:rsid w:val="00453517"/>
    <w:rsid w:val="00454636"/>
    <w:rsid w:val="00454D36"/>
    <w:rsid w:val="004603BA"/>
    <w:rsid w:val="0046211E"/>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08E1"/>
    <w:rsid w:val="00481614"/>
    <w:rsid w:val="00486204"/>
    <w:rsid w:val="00486C17"/>
    <w:rsid w:val="0048705B"/>
    <w:rsid w:val="004879D1"/>
    <w:rsid w:val="00492D96"/>
    <w:rsid w:val="00496141"/>
    <w:rsid w:val="00497E7B"/>
    <w:rsid w:val="004A12FF"/>
    <w:rsid w:val="004A201E"/>
    <w:rsid w:val="004A34CD"/>
    <w:rsid w:val="004A38FA"/>
    <w:rsid w:val="004A45FE"/>
    <w:rsid w:val="004A5B9A"/>
    <w:rsid w:val="004A62DA"/>
    <w:rsid w:val="004A6D18"/>
    <w:rsid w:val="004A6E38"/>
    <w:rsid w:val="004B04B1"/>
    <w:rsid w:val="004B249C"/>
    <w:rsid w:val="004B2A88"/>
    <w:rsid w:val="004B2DA8"/>
    <w:rsid w:val="004B3EE8"/>
    <w:rsid w:val="004B6DF6"/>
    <w:rsid w:val="004C1D6C"/>
    <w:rsid w:val="004C28A4"/>
    <w:rsid w:val="004C4779"/>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16"/>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06AA"/>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3FD"/>
    <w:rsid w:val="0060264C"/>
    <w:rsid w:val="00602F62"/>
    <w:rsid w:val="00604AD6"/>
    <w:rsid w:val="00606835"/>
    <w:rsid w:val="006101EA"/>
    <w:rsid w:val="006123E0"/>
    <w:rsid w:val="0061303A"/>
    <w:rsid w:val="0061311D"/>
    <w:rsid w:val="0061514D"/>
    <w:rsid w:val="00615E36"/>
    <w:rsid w:val="006170FB"/>
    <w:rsid w:val="006171AB"/>
    <w:rsid w:val="0061773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108"/>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06D8"/>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33C"/>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483B"/>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B4D"/>
    <w:rsid w:val="008A6C8A"/>
    <w:rsid w:val="008A6D77"/>
    <w:rsid w:val="008A7C70"/>
    <w:rsid w:val="008B01DC"/>
    <w:rsid w:val="008B0805"/>
    <w:rsid w:val="008B0A60"/>
    <w:rsid w:val="008B0DA8"/>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297"/>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6338"/>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6824"/>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259"/>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4201"/>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6F0"/>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76A"/>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CC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D7E15"/>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47A9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734"/>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4F9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2E10"/>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5DC"/>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016"/>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1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1773B"/>
    <w:rPr>
      <w:color w:val="808080"/>
      <w:bdr w:space="0" w:sz="0" w:color="auto" w:val="none"/>
      <w:shd w:fill="CCFFFF" w:color="auto" w:val="clear"/>
    </w:rPr>
  </w:style>
  <w:style w:customStyle="true" w:styleId="eSPISCCParagraphDefaultFont" w:type="character">
    <w:name w:val="eSPIS_CC_Paragraph Default Font"/>
    <w:basedOn w:val="Zadanifontodlomka"/>
    <w:rsid w:val="0061773B"/>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61773B"/>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61773B"/>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1773B"/>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1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1773B"/>
    <w:rPr>
      <w:color w:val="808080"/>
      <w:bdr w:color="auto" w:space="0" w:sz="0" w:val="none"/>
      <w:shd w:color="auto" w:fill="CCFFFF" w:val="clear"/>
    </w:rPr>
  </w:style>
  <w:style w:customStyle="1" w:styleId="eSPISCCParagraphDefaultFont" w:type="character">
    <w:name w:val="eSPIS_CC_Paragraph Default Font"/>
    <w:basedOn w:val="Zadanifontodlomka"/>
    <w:rsid w:val="0061773B"/>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61773B"/>
    <w:rPr>
      <w:bdr w:color="auto" w:space="0" w:sz="0" w:val="none"/>
      <w:shd w:color="auto" w:fill="FFFFCC" w:val="clear"/>
      <w:lang w:eastAsia="en-US" w:val="hr-HR"/>
    </w:rPr>
  </w:style>
  <w:style w:customStyle="1" w:styleId="PozadinaSvijetloCrvena" w:type="character">
    <w:name w:val="Pozadina_SvijetloCrvena"/>
    <w:basedOn w:val="eSPISCCParagraphDefaultFont"/>
    <w:rsid w:val="0061773B"/>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1773B"/>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28227570">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72950272">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403121">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3169947">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881462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795574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344121">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25967470">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4341312">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1453471">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St-1261/2018</izvorni_sadrzaj>
    <derivirana_varijabla naziv="DomainObject.Predmet.OznakaBroj_1">St-1261/2018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NEVES j.d.o.o. za trgovinu</izvorni_sadrzaj>
    <derivirana_varijabla naziv="DomainObject.Predmet.ProtustrankaFormated_1">  NEVES j.d.o.o. za trgovinu</derivirana_varijabla>
  </DomainObject.Predmet.ProtustrankaFormated>
  <DomainObject.Predmet.ProtustrankaFormatedOIB>
    <izvorni_sadrzaj>  NEVES j.d.o.o. za trgovinu, OIB 27662583888</izvorni_sadrzaj>
    <derivirana_varijabla naziv="DomainObject.Predmet.ProtustrankaFormatedOIB_1">  NEVES j.d.o.o. za trgovinu, OIB 27662583888</derivirana_varijabla>
  </DomainObject.Predmet.ProtustrankaFormatedOIB>
  <DomainObject.Predmet.ProtustrankaFormatedWithAdress>
    <izvorni_sadrzaj> NEVES j.d.o.o. za trgovinu, Matije Gupca 27, 31000 Osijek</izvorni_sadrzaj>
    <derivirana_varijabla naziv="DomainObject.Predmet.ProtustrankaFormatedWithAdress_1"> NEVES j.d.o.o. za trgovinu, Matije Gupca 27, 31000 Osijek</derivirana_varijabla>
  </DomainObject.Predmet.ProtustrankaFormatedWithAdress>
  <DomainObject.Predmet.ProtustrankaFormatedWithAdressOIB>
    <izvorni_sadrzaj> NEVES j.d.o.o. za trgovinu, OIB 27662583888, Matije Gupca 27, 31000 Osijek</izvorni_sadrzaj>
    <derivirana_varijabla naziv="DomainObject.Predmet.ProtustrankaFormatedWithAdressOIB_1"> NEVES j.d.o.o. za trgovinu, OIB 27662583888, Matije Gupca 27, 31000 Osijek</derivirana_varijabla>
  </DomainObject.Predmet.ProtustrankaFormatedWithAdressOIB>
  <DomainObject.Predmet.ProtustrankaWithAdress>
    <izvorni_sadrzaj>NEVES j.d.o.o. za trgovinu Matije Gupca 27, 31000 Osijek</izvorni_sadrzaj>
    <derivirana_varijabla naziv="DomainObject.Predmet.ProtustrankaWithAdress_1">NEVES j.d.o.o. za trgovinu Matije Gupca 27, 31000 Osijek</derivirana_varijabla>
  </DomainObject.Predmet.ProtustrankaWithAdress>
  <DomainObject.Predmet.ProtustrankaWithAdressOIB>
    <izvorni_sadrzaj>NEVES j.d.o.o. za trgovinu, OIB 27662583888, Matije Gupca 27, 31000 Osijek</izvorni_sadrzaj>
    <derivirana_varijabla naziv="DomainObject.Predmet.ProtustrankaWithAdressOIB_1">NEVES j.d.o.o. za trgovinu, OIB 27662583888, Matije Gupca 27, 31000 Osijek</derivirana_varijabla>
  </DomainObject.Predmet.ProtustrankaWithAdressOIB>
  <DomainObject.Predmet.ProtustrankaNazivFormated>
    <izvorni_sadrzaj>NEVES j.d.o.o. za trgovinu</izvorni_sadrzaj>
    <derivirana_varijabla naziv="DomainObject.Predmet.ProtustrankaNazivFormated_1">NEVES j.d.o.o. za trgovinu</derivirana_varijabla>
  </DomainObject.Predmet.ProtustrankaNazivFormated>
  <DomainObject.Predmet.ProtustrankaNazivFormatedOIB>
    <izvorni_sadrzaj>NEVES j.d.o.o. za trgovinu, OIB 27662583888</izvorni_sadrzaj>
    <derivirana_varijabla naziv="DomainObject.Predmet.ProtustrankaNazivFormatedOIB_1">NEVES j.d.o.o. za trgovinu, OIB 27662583888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NEVES j.d.o.o. za trgovinu</item>
    </izvorni_sadrzaj>
    <derivirana_varijabla naziv="DomainObject.Predmet.ProtuStrankaListFormated_1">
      <item>NEVES j.d.o.o. za trgovinu</item>
    </derivirana_varijabla>
  </DomainObject.Predmet.ProtuStrankaListFormated>
  <DomainObject.Predmet.ProtuStrankaListFormatedOIB>
    <izvorni_sadrzaj>
      <item>NEVES j.d.o.o. za trgovinu, OIB 27662583888</item>
    </izvorni_sadrzaj>
    <derivirana_varijabla naziv="DomainObject.Predmet.ProtuStrankaListFormatedOIB_1">
      <item>NEVES j.d.o.o. za trgovinu, OIB 27662583888</item>
    </derivirana_varijabla>
  </DomainObject.Predmet.ProtuStrankaListFormatedOIB>
  <DomainObject.Predmet.ProtuStrankaListFormatedWithAdress>
    <izvorni_sadrzaj>
      <item>NEVES j.d.o.o. za trgovinu, Matije Gupca 27, 31000 Osijek</item>
    </izvorni_sadrzaj>
    <derivirana_varijabla naziv="DomainObject.Predmet.ProtuStrankaListFormatedWithAdress_1">
      <item>NEVES j.d.o.o. za trgovinu, Matije Gupca 27, 31000 Osijek</item>
    </derivirana_varijabla>
  </DomainObject.Predmet.ProtuStrankaListFormatedWithAdress>
  <DomainObject.Predmet.ProtuStrankaListFormatedWithAdressOIB>
    <izvorni_sadrzaj>
      <item>NEVES j.d.o.o. za trgovinu, OIB 27662583888, Matije Gupca 27, 31000 Osijek</item>
    </izvorni_sadrzaj>
    <derivirana_varijabla naziv="DomainObject.Predmet.ProtuStrankaListFormatedWithAdressOIB_1">
      <item>NEVES j.d.o.o. za trgovinu, OIB 27662583888, Matije Gupca 27, 31000 Osijek</item>
    </derivirana_varijabla>
  </DomainObject.Predmet.ProtuStrankaListFormatedWithAdressOIB>
  <DomainObject.Predmet.ProtuStrankaListNazivFormated>
    <izvorni_sadrzaj>
      <item>NEVES j.d.o.o. za trgovinu</item>
    </izvorni_sadrzaj>
    <derivirana_varijabla naziv="DomainObject.Predmet.ProtuStrankaListNazivFormated_1">
      <item>NEVES j.d.o.o. za trgovinu</item>
    </derivirana_varijabla>
  </DomainObject.Predmet.ProtuStrankaListNazivFormated>
  <DomainObject.Predmet.ProtuStrankaListNazivFormatedOIB>
    <izvorni_sadrzaj>
      <item>NEVES j.d.o.o. za trgovinu, OIB 27662583888</item>
    </izvorni_sadrzaj>
    <derivirana_varijabla naziv="DomainObject.Predmet.ProtuStrankaListNazivFormatedOIB_1">
      <item>NEVES j.d.o.o. za trgovinu, OIB 27662583888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NEVES j.d.o.o. za trgovinu</izvorni_sadrzaj>
    <derivirana_varijabla naziv="DomainObject.Predmet.ProtustrankaIDrugi_1">NEVES j.d.o.o. za trgovinu</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NEVES j.d.o.o. za trgovinu, OIB 27662583888, Matije Gupca 27, 31000 Osijek</izvorni_sadrzaj>
    <derivirana_varijabla naziv="DomainObject.Predmet.ProtustrankaIDrugiAdressOIB_1">NEVES j.d.o.o. za trgovinu, OIB 27662583888, Matije Gupca 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NEVES j.d.o.o. za trgovinu</item>
      <item>RH MF POREZNA UPRAVA</item>
    </izvorni_sadrzaj>
    <derivirana_varijabla naziv="DomainObject.Predmet.SudioniciListNaziv_1">
      <item>NEVES j.d.o.o. za trgovinu</item>
      <item>RH MF POREZNA UPRAVA</item>
    </derivirana_varijabla>
  </DomainObject.Predmet.SudioniciListNaziv>
  <DomainObject.Predmet.SudioniciListAdressOIB>
    <izvorni_sadrzaj>
      <item>NEVES j.d.o.o. za trgovinu, OIB 27662583888, Matije Gupca 27,31000 Osijek</item>
      <item>RH MF POREZNA UPRAVA, OIB 18683136487</item>
    </izvorni_sadrzaj>
    <derivirana_varijabla naziv="DomainObject.Predmet.SudioniciListAdressOIB_1">
      <item>NEVES j.d.o.o. za trgovinu, OIB 27662583888, Matije Gupca 27,31000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27662583888</item>
      <item>, OIB 18683136487</item>
    </izvorni_sadrzaj>
    <derivirana_varijabla naziv="DomainObject.Predmet.SudioniciListNazivOIB_1">
      <item>, OIB 27662583888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St-1261/2018-14</izvorni_sadrzaj>
    <derivirana_varijabla naziv="DomainObject.PredzadnjaOdlukaIzPredmeta.Oznaka_1">St-1261/2018-14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AECF8D-49C4-4A5F-B947-CCA7C95794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1072</properties:Words>
  <properties:Characters>5959</properties:Characters>
  <properties:Lines>159</properties:Lines>
  <properties:Paragraphs>46</properties:Paragraphs>
  <properties:TotalTime>773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2018-12-12T07:11:00Z</cp:lastPrinted>
  <dcterms:modified xmlns:xsi="http://www.w3.org/2001/XMLSchema-instance" xsi:type="dcterms:W3CDTF">2018-12-12T07:30:00Z</dcterms:modified>
  <cp:revision>795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(1261-18 ZK (-16).docx)</vt:lpwstr>
  </prop:property>
  <prop:property name="CC_coloring" pid="4" fmtid="{D5CDD505-2E9C-101B-9397-08002B2CF9AE}">
    <vt:bool>true</vt:bool>
  </prop:property>
  <prop:property name="BrojStranica" pid="5" fmtid="{D5CDD505-2E9C-101B-9397-08002B2CF9AE}">
    <vt:i4>4</vt:i4>
  </prop:property>
</prop:Properties>
</file>