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0b57" w14:paraId="edb0b57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415A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28.02.2019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AC61B1">
        <w:rPr>
          <w:rFonts w:cs="Times New Roman" w:hAnsi="Times New Roman" w:ascii="Times New Roman"/>
          <w:sz w:val="24"/>
          <w:szCs w:val="24"/>
        </w:rPr>
        <w:t>OSTUPKA  U  RAZDOBLJU  od 01.12.2018.  do 28.02.2019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C61B1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periodu nastavila sam</w:t>
      </w:r>
      <w:r w:rsidR="00820CB8">
        <w:rPr>
          <w:rFonts w:cs="Times New Roman" w:hAnsi="Times New Roman" w:ascii="Times New Roman"/>
          <w:sz w:val="24"/>
          <w:szCs w:val="24"/>
        </w:rPr>
        <w:t xml:space="preserve"> provoditi </w:t>
      </w:r>
      <w:r>
        <w:rPr>
          <w:rFonts w:cs="Times New Roman" w:hAnsi="Times New Roman" w:ascii="Times New Roman"/>
          <w:sz w:val="24"/>
          <w:szCs w:val="24"/>
        </w:rPr>
        <w:t xml:space="preserve"> unovčenje p</w:t>
      </w:r>
      <w:r w:rsidR="0063005D" w:rsidRPr="00453A1C">
        <w:rPr>
          <w:rFonts w:cs="Times New Roman" w:hAnsi="Times New Roman" w:ascii="Times New Roman"/>
          <w:sz w:val="24"/>
          <w:szCs w:val="24"/>
        </w:rPr>
        <w:t>okretn</w:t>
      </w:r>
      <w:r>
        <w:rPr>
          <w:rFonts w:cs="Times New Roman" w:hAnsi="Times New Roman" w:ascii="Times New Roman"/>
          <w:sz w:val="24"/>
          <w:szCs w:val="24"/>
        </w:rPr>
        <w:t>ina</w:t>
      </w:r>
      <w:r w:rsidR="008A10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 ugostiteljske  opreme - koja  čini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stečajnu masu ov</w:t>
      </w:r>
      <w:r>
        <w:rPr>
          <w:rFonts w:cs="Times New Roman" w:hAnsi="Times New Roman" w:ascii="Times New Roman"/>
          <w:sz w:val="24"/>
          <w:szCs w:val="24"/>
        </w:rPr>
        <w:t>og stečajnog dužnika,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="0063005D"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zadnje skupštine vjerovnika  ove pokretnine se sada prodaju po cijeni koja je za 90%  niža od početne.</w:t>
      </w:r>
    </w:p>
    <w:p w:rsidRDefault="00820CB8" w:rsidP="00453A1C" w:rsidR="00820C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studenom i prosincu 2018.g.  ponuda je bilo nešto više nego u ranijem periodu pa je slijedom toga i prodaja u tom periodu bila uspješnija.</w:t>
      </w:r>
    </w:p>
    <w:p w:rsidRDefault="00820CB8" w:rsidP="00453A1C" w:rsidR="00820C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ovoj godini – do sada nije bilo ponuda .</w:t>
      </w:r>
    </w:p>
    <w:p w:rsidRDefault="00D46B77" w:rsidP="00453A1C" w:rsidR="00D46B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1213" w:rsidP="00453A1C" w:rsidR="006112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Ugosti</w:t>
      </w:r>
      <w:r w:rsidR="00D76A54">
        <w:rPr>
          <w:rFonts w:cs="Times New Roman" w:hAnsi="Times New Roman" w:ascii="Times New Roman"/>
          <w:sz w:val="24"/>
          <w:szCs w:val="24"/>
        </w:rPr>
        <w:t>teljsku opremu</w:t>
      </w:r>
      <w:r>
        <w:rPr>
          <w:rFonts w:cs="Times New Roman" w:hAnsi="Times New Roman" w:ascii="Times New Roman"/>
          <w:sz w:val="24"/>
          <w:szCs w:val="24"/>
        </w:rPr>
        <w:t xml:space="preserve"> i dalje pokušavam prodati po cijeni koja je zadnja određena, dakle za 90% </w:t>
      </w:r>
      <w:r w:rsidR="00D76A54">
        <w:rPr>
          <w:rFonts w:cs="Times New Roman" w:hAnsi="Times New Roman" w:ascii="Times New Roman"/>
          <w:sz w:val="24"/>
          <w:szCs w:val="24"/>
        </w:rPr>
        <w:t xml:space="preserve"> niža </w:t>
      </w:r>
      <w:r>
        <w:rPr>
          <w:rFonts w:cs="Times New Roman" w:hAnsi="Times New Roman" w:ascii="Times New Roman"/>
          <w:sz w:val="24"/>
          <w:szCs w:val="24"/>
        </w:rPr>
        <w:t xml:space="preserve"> od knjigovodstvene ( početne ) cijene.</w:t>
      </w:r>
    </w:p>
    <w:p w:rsidRDefault="00D76A54" w:rsidP="00453A1C" w:rsidR="00D76A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Preostalo je pokretnina u vrijednosti od 44.112,83 kn, što predstavlja 10% od početne cijene.</w:t>
      </w:r>
    </w:p>
    <w:p w:rsidRDefault="00DE0D3F" w:rsidP="00453A1C" w:rsidR="00DE0D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344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FE27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</w:p>
    <w:p w:rsidRDefault="0031713D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72A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Nastaviti  objavljivati oglase na prikupljanje ponuda, a i s</w:t>
      </w:r>
      <w:r w:rsidR="00D76A54">
        <w:rPr>
          <w:rFonts w:cs="Times New Roman" w:hAnsi="Times New Roman" w:ascii="Times New Roman"/>
          <w:sz w:val="24"/>
          <w:szCs w:val="24"/>
        </w:rPr>
        <w:t>tupit u kontakt sa nekim od ranijih kupaca s obzirom da se preostala oprema prodaje za 10% vrijednosti od početne.</w:t>
      </w:r>
    </w:p>
    <w:p w:rsidRDefault="00D76A54" w:rsidP="00453A1C" w:rsidR="00D76A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4730" w:rsidP="00453A1C" w:rsidR="001C4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0F3B2E"/>
    <w:rsid w:val="00124152"/>
    <w:rsid w:val="001558EC"/>
    <w:rsid w:val="00165356"/>
    <w:rsid w:val="001C21FA"/>
    <w:rsid w:val="001C4730"/>
    <w:rsid w:val="001E5182"/>
    <w:rsid w:val="002243AE"/>
    <w:rsid w:val="00261E34"/>
    <w:rsid w:val="00272BDC"/>
    <w:rsid w:val="00275355"/>
    <w:rsid w:val="0027783C"/>
    <w:rsid w:val="00284ECF"/>
    <w:rsid w:val="002E3A1B"/>
    <w:rsid w:val="002E4DA0"/>
    <w:rsid w:val="003034D9"/>
    <w:rsid w:val="00314AB4"/>
    <w:rsid w:val="0031713D"/>
    <w:rsid w:val="003441C5"/>
    <w:rsid w:val="00346350"/>
    <w:rsid w:val="00391E55"/>
    <w:rsid w:val="003B4C6A"/>
    <w:rsid w:val="003C6673"/>
    <w:rsid w:val="003D146B"/>
    <w:rsid w:val="003E283D"/>
    <w:rsid w:val="00447F5E"/>
    <w:rsid w:val="00453A1C"/>
    <w:rsid w:val="00456A85"/>
    <w:rsid w:val="0046176C"/>
    <w:rsid w:val="00463499"/>
    <w:rsid w:val="00472BDC"/>
    <w:rsid w:val="004801B8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843EE"/>
    <w:rsid w:val="00597E58"/>
    <w:rsid w:val="005B64FB"/>
    <w:rsid w:val="00611213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20CB8"/>
    <w:rsid w:val="00830653"/>
    <w:rsid w:val="00852C2B"/>
    <w:rsid w:val="00853D49"/>
    <w:rsid w:val="008764ED"/>
    <w:rsid w:val="00882D43"/>
    <w:rsid w:val="00884D96"/>
    <w:rsid w:val="008A107E"/>
    <w:rsid w:val="008B1F45"/>
    <w:rsid w:val="008D6E1E"/>
    <w:rsid w:val="008E5D8D"/>
    <w:rsid w:val="009710EA"/>
    <w:rsid w:val="009967DF"/>
    <w:rsid w:val="009B1200"/>
    <w:rsid w:val="009B4D35"/>
    <w:rsid w:val="009E6817"/>
    <w:rsid w:val="009F0150"/>
    <w:rsid w:val="009F1DDD"/>
    <w:rsid w:val="009F1E2A"/>
    <w:rsid w:val="00A162EC"/>
    <w:rsid w:val="00A53A01"/>
    <w:rsid w:val="00A60621"/>
    <w:rsid w:val="00AC61B1"/>
    <w:rsid w:val="00AE6063"/>
    <w:rsid w:val="00B01258"/>
    <w:rsid w:val="00B23471"/>
    <w:rsid w:val="00B36047"/>
    <w:rsid w:val="00B47C8D"/>
    <w:rsid w:val="00B51DF7"/>
    <w:rsid w:val="00B76CA1"/>
    <w:rsid w:val="00B82275"/>
    <w:rsid w:val="00BB17CA"/>
    <w:rsid w:val="00BE147A"/>
    <w:rsid w:val="00BF211F"/>
    <w:rsid w:val="00C117A5"/>
    <w:rsid w:val="00C211FC"/>
    <w:rsid w:val="00C44058"/>
    <w:rsid w:val="00C76A31"/>
    <w:rsid w:val="00C87400"/>
    <w:rsid w:val="00CD0B67"/>
    <w:rsid w:val="00CF5416"/>
    <w:rsid w:val="00D0415A"/>
    <w:rsid w:val="00D05D80"/>
    <w:rsid w:val="00D46B77"/>
    <w:rsid w:val="00D76A54"/>
    <w:rsid w:val="00D962B9"/>
    <w:rsid w:val="00DA0272"/>
    <w:rsid w:val="00DA074B"/>
    <w:rsid w:val="00DA5626"/>
    <w:rsid w:val="00DB3519"/>
    <w:rsid w:val="00DC45E7"/>
    <w:rsid w:val="00DE0D3F"/>
    <w:rsid w:val="00E13FE9"/>
    <w:rsid w:val="00E24664"/>
    <w:rsid w:val="00E251E8"/>
    <w:rsid w:val="00E31F2D"/>
    <w:rsid w:val="00E357F2"/>
    <w:rsid w:val="00E47836"/>
    <w:rsid w:val="00E8577F"/>
    <w:rsid w:val="00EA4EE5"/>
    <w:rsid w:val="00EA5194"/>
    <w:rsid w:val="00EB3D55"/>
    <w:rsid w:val="00EC21EB"/>
    <w:rsid w:val="00EE44E5"/>
    <w:rsid w:val="00EE65C1"/>
    <w:rsid w:val="00F01244"/>
    <w:rsid w:val="00F058D7"/>
    <w:rsid w:val="00F42737"/>
    <w:rsid w:val="00F67E4A"/>
    <w:rsid w:val="00F83AF8"/>
    <w:rsid w:val="00F84AE8"/>
    <w:rsid w:val="00FA201E"/>
    <w:rsid w:val="00FB44B2"/>
    <w:rsid w:val="00FB5694"/>
    <w:rsid w:val="00FD6833"/>
    <w:rsid w:val="00F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E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E4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E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E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E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E4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E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E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1185</properties:Characters>
  <properties:Lines>79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2019-03-05T12:00:00Z</dcterms:created>
  <dc:creator>Ana</dc:creator>
  <cp:lastModifiedBy>Monika Grbac</cp:lastModifiedBy>
  <cp:lastPrinted>2017-05-18T08:40:00Z</cp:lastPrinted>
  <dcterms:modified xmlns:xsi="http://www.w3.org/2001/XMLSchema-instance" xsi:type="dcterms:W3CDTF">2019-03-05T12:01:00Z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St-861/2013-101 / Podnesak - Izvješće stečajnog upravitelja (izvješće od 28.2.19..docx)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