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83da" w14:paraId="93783da" w:rsidRDefault="001E58E9" w:rsidR="001E58E9">
      <w:pPr>
        <w15:collapsed w:val="false"/>
      </w:pPr>
      <w:bookmarkStart w:name="_GoBack" w:id="0"/>
      <w:bookmarkEnd w:id="0"/>
    </w:p>
    <w:p w:rsidRDefault="00262E55" w:rsidP="003331EA" w:rsidR="003331E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782318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7A1F5C">
        <w:rPr>
          <w:b/>
        </w:rPr>
        <w:t>662/2016-18</w:t>
      </w:r>
    </w:p>
    <w:p w:rsidRDefault="00A61BC0" w:rsidR="00A61BC0">
      <w:pPr>
        <w:rPr>
          <w:b/>
        </w:rPr>
      </w:pPr>
    </w:p>
    <w:p w:rsidRDefault="00BB2FAC" w:rsidP="00BB2FAC" w:rsidR="00412E29">
      <w:pPr>
        <w:jc w:val="center"/>
        <w:rPr>
          <w:b/>
        </w:rPr>
      </w:pPr>
      <w:r>
        <w:rPr>
          <w:b/>
        </w:rPr>
        <w:t>TABLICE ISPITANIH TRAŽBINA SA ISPIRTNOG ROČIŠTA</w:t>
      </w:r>
    </w:p>
    <w:p w:rsidRDefault="00BB2FAC" w:rsidP="00BB2FAC" w:rsidR="00BB2FAC">
      <w:pPr>
        <w:jc w:val="center"/>
      </w:pPr>
      <w:r>
        <w:rPr>
          <w:b/>
        </w:rPr>
        <w:t>od 9.rujna 2016.</w:t>
      </w:r>
    </w:p>
    <w:p w:rsidRDefault="00412E29" w:rsidP="00083574" w:rsidR="00412E29">
      <w:pPr>
        <w:jc w:val="both"/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157190" w:rsidR="00412E29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157190" w:rsidR="00903A3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03A3A" w:rsidP="009A1773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03A3A" w:rsidP="009A1773" w:rsidR="00903A3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903A3A" w:rsidP="009A1773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14.015,09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14.015,09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903A3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162AF" w:rsidP="00A12C7A" w:rsidR="00903A3A" w:rsidRPr="0014269D">
            <w:pPr>
              <w:rPr>
                <w:rFonts w:cs="Arial" w:hAnsi="Arial" w:ascii="Arial"/>
                <w:color w:val="000000"/>
              </w:rPr>
            </w:pPr>
            <w:r w:rsidRPr="0014269D">
              <w:t>RH Ministarstvo pravosuđa, Uprava za zatvorski sustav Kaznionica i zatvor u Požegi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162AF" w:rsidP="00F70ECF" w:rsidR="00903A3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Požega</w:t>
            </w:r>
          </w:p>
          <w:p w:rsidRDefault="004162AF" w:rsidP="00F70ECF" w:rsidR="004162A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Osječka 77 OIB</w:t>
            </w:r>
          </w:p>
          <w:p w:rsidRDefault="004162AF" w:rsidP="00F70ECF" w:rsidR="004162A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63242526019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162AF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65.319,00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162AF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65.319,00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903A3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162AF" w:rsidP="00F70ECF" w:rsidR="00903A3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PIK VRBOVEC-MESNA INDUSTRIJA-VRBOVEC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162AF" w:rsidP="00F70ECF" w:rsidR="00903A3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Vrbovec</w:t>
            </w:r>
          </w:p>
          <w:p w:rsidRDefault="004162AF" w:rsidP="00F70ECF" w:rsidR="004162A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Zagrebačka 148</w:t>
            </w:r>
          </w:p>
          <w:p w:rsidRDefault="004162AF" w:rsidP="00F70ECF" w:rsidR="004162A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78909170415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162AF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66.382,20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162AF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66.382,20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903A3A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3A3A" w:rsidP="00F70ECF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3A3A" w:rsidP="00F70ECF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3A3A" w:rsidP="00F70ECF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57190" w:rsidP="00F70ECF" w:rsidR="00903A3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145.716,29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57190" w:rsidP="00F70ECF" w:rsidR="00903A3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145.716,29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  <w:t xml:space="preserve">U Slavonskom Brodu, </w:t>
      </w:r>
      <w:r w:rsidR="00C37BB4">
        <w:t>9.rujna</w:t>
      </w:r>
      <w:r w:rsidR="006C62EC">
        <w:t xml:space="preserve"> 2016</w:t>
      </w:r>
      <w:r>
        <w:t>.</w:t>
      </w:r>
    </w:p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 </w:t>
      </w:r>
      <w:r w:rsidR="00BB2FAC">
        <w:t xml:space="preserve">Vesna Vukelić </w:t>
      </w:r>
    </w:p>
    <w:sectPr w:rsidR="005A45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2E55"/>
    <w:rsid w:val="00263AAE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903EE"/>
    <w:rsid w:val="003B07BE"/>
    <w:rsid w:val="003B2BC3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39B6"/>
    <w:rsid w:val="006A182B"/>
    <w:rsid w:val="006B01AB"/>
    <w:rsid w:val="006B1077"/>
    <w:rsid w:val="006C62EC"/>
    <w:rsid w:val="006F32FE"/>
    <w:rsid w:val="006F3F54"/>
    <w:rsid w:val="007174D1"/>
    <w:rsid w:val="00762005"/>
    <w:rsid w:val="0076482C"/>
    <w:rsid w:val="0077514E"/>
    <w:rsid w:val="00782318"/>
    <w:rsid w:val="007A1F5C"/>
    <w:rsid w:val="007A574C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340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7058"/>
    <w:rsid w:val="008C29A2"/>
    <w:rsid w:val="008C3E52"/>
    <w:rsid w:val="008C62C7"/>
    <w:rsid w:val="008D4C74"/>
    <w:rsid w:val="008E65BD"/>
    <w:rsid w:val="008F7801"/>
    <w:rsid w:val="00903A3A"/>
    <w:rsid w:val="00914D1B"/>
    <w:rsid w:val="009212A3"/>
    <w:rsid w:val="00932CC5"/>
    <w:rsid w:val="009412A6"/>
    <w:rsid w:val="00950485"/>
    <w:rsid w:val="0097538B"/>
    <w:rsid w:val="009817EE"/>
    <w:rsid w:val="0099728D"/>
    <w:rsid w:val="009A1773"/>
    <w:rsid w:val="009B4303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A1E1D"/>
    <w:rsid w:val="00BB2FAC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2D3F"/>
    <w:rsid w:val="00C36118"/>
    <w:rsid w:val="00C37BB4"/>
    <w:rsid w:val="00C37EE6"/>
    <w:rsid w:val="00C41FE2"/>
    <w:rsid w:val="00C57F0B"/>
    <w:rsid w:val="00C70173"/>
    <w:rsid w:val="00D07093"/>
    <w:rsid w:val="00D14C7D"/>
    <w:rsid w:val="00D1790B"/>
    <w:rsid w:val="00D401C9"/>
    <w:rsid w:val="00D470BD"/>
    <w:rsid w:val="00D51006"/>
    <w:rsid w:val="00D62082"/>
    <w:rsid w:val="00D62F70"/>
    <w:rsid w:val="00D67B34"/>
    <w:rsid w:val="00D95198"/>
    <w:rsid w:val="00DA4C00"/>
    <w:rsid w:val="00DB590C"/>
    <w:rsid w:val="00DC649C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2251"/>
    <w:rsid w:val="00EA6D4D"/>
    <w:rsid w:val="00EC1642"/>
    <w:rsid w:val="00ED442F"/>
    <w:rsid w:val="00ED6ED5"/>
    <w:rsid w:val="00EE2C37"/>
    <w:rsid w:val="00F04DD3"/>
    <w:rsid w:val="00F05448"/>
    <w:rsid w:val="00F1628F"/>
    <w:rsid w:val="00F2467B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4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3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4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3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SABO društvo s ograničenom odgovornošću za proizvodnju, trgovinu, usluge, uvoz - izvoz, Velika, Stjepana Radića 17; SABO d.o.o.  za proizvodnju, trgovinu, usluge, uvoz - izvoz, Velika, Stjepana Radića 17</izvorni_sadrzaj>
    <derivirana_varijabla naziv="DomainObject.Predmet.ProtustrankaFormated_1">  SABO društvo s ograničenom odgovornošću za proizvodnju, trgovinu, usluge, uvoz - izvoz, Velika, Stjepana Radića 17; SABO d.o.o.  za proizvodnju, trgovinu, usluge, uvoz - izvoz, Velika, Stjepana Radića 17</derivirana_varijabla>
  </DomainObject.Predmet.ProtustrankaFormated>
  <DomainObject.Predmet.ProtustrankaFormatedOIB>
    <izvorni_sadrzaj>  SABO društvo s ograničenom odgovornošću za proizvodnju, trgovinu, usluge, uvoz - izvoz, Velika, Stjepana Radića 17, OIB 91041455449; SABO d.o.o.  za proizvodnju, trgovinu, usluge, uvoz - izvoz, Velika, Stjepana Radića 17, OIB 91041455449</izvorni_sadrzaj>
    <derivirana_varijabla naziv="DomainObject.Predmet.ProtustrankaFormatedOIB_1">  SABO društvo s ograničenom odgovornošću za proizvodnju, trgovinu, usluge, uvoz - izvoz, Velika, Stjepana Radića 17, OIB 91041455449; SABO d.o.o.  za proizvodnju, trgovinu, usluge, uvoz - izvoz, Velika, Stjepana Radića 17, OIB 91041455449</derivirana_varijabla>
  </DomainObject.Predmet.ProtustrankaFormatedOIB>
  <DomainObject.Predmet.ProtustrankaFormatedWithAdress>
    <izvorni_sadrzaj> SABO društvo s ograničenom odgovornošću za proizvodnju, trgovinu, usluge, uvoz - izvoz, Velika, Stjepana Radića 17, Stjepana Radića 17, 34330 Velika; SABO d.o.o.  za proizvodnju, trgovinu, usluge, uvoz - izvoz, Velika, Stjepana Radića 17, Stjepana Radića 17, 34330 Velika</izvorni_sadrzaj>
    <derivirana_varijabla naziv="DomainObject.Predmet.ProtustrankaFormatedWithAdress_1"> SABO društvo s ograničenom odgovornošću za proizvodnju, trgovinu, usluge, uvoz - izvoz, Velika, Stjepana Radića 17, Stjepana Radića 17, 34330 Velika; SABO d.o.o.  za proizvodnju, trgovinu, usluge, uvoz - izvoz, Velika, Stjepana Radića 17, Stjepana Radića 17, 34330 Velika</derivirana_varijabla>
  </DomainObject.Predmet.ProtustrankaFormatedWithAdress>
  <DomainObject.Predmet.ProtustrankaFormatedWithAdressOIB>
    <izvorni_sadrzaj> SABO društvo s ograničenom odgovornošću za proizvodnju, trgovinu, usluge, uvoz - izvoz, Velika, Stjepana Radića 17, OIB 91041455449, Stjepana Radića 17, 34330 Velika; SABO d.o.o.  za proizvodnju, trgovinu, usluge, uvoz - izvoz, Velika, Stjepana Radića 17, OIB 91041455449, Stjepana Radića 17, 34330 Velika</izvorni_sadrzaj>
    <derivirana_varijabla naziv="DomainObject.Predmet.ProtustrankaFormatedWithAdressOIB_1"> SABO društvo s ograničenom odgovornošću za proizvodnju, trgovinu, usluge, uvoz - izvoz, Velika, Stjepana Radića 17, OIB 91041455449, Stjepana Radića 17, 34330 Velika; SABO d.o.o.  za proizvodnju, trgovinu, usluge, uvoz - izvoz, Velika, Stjepana Radića 17, OIB 91041455449, Stjepana Radića 17, 34330 Velika</derivirana_varijabla>
  </DomainObject.Predmet.ProtustrankaFormatedWithAdressOIB>
  <DomainObject.Predmet.ProtustrankaWithAdress>
    <izvorni_sadrzaj>SABO društvo s ograničenom odgovornošću za proizvodnju, trgovinu, usluge, uvoz - izvoz, Velika, Stjepana Radića 17 Stjepana Radića 17, 34330 Velika, SABO d.o.o.  za proizvodnju, trgovinu, usluge, uvoz - izvoz, Velika, Stjepana Radića 17 Stjepana Radića 17, 34330 Velika</izvorni_sadrzaj>
    <derivirana_varijabla naziv="DomainObject.Predmet.ProtustrankaWithAdress_1">SABO društvo s ograničenom odgovornošću za proizvodnju, trgovinu, usluge, uvoz - izvoz, Velika, Stjepana Radića 17 Stjepana Radića 17, 34330 Velika, SABO d.o.o.  za proizvodnju, trgovinu, usluge, uvoz - izvoz, Velika, Stjepana Radića 17 Stjepana Radića 17, 34330 Velika</derivirana_varijabla>
  </DomainObject.Predmet.ProtustrankaWithAdress>
  <DomainObject.Predmet.ProtustrankaWithAdressOIB>
    <izvorni_sadrzaj>SABO društvo s ograničenom odgovornošću za proizvodnju, trgovinu, usluge, uvoz - izvoz, Velika, Stjepana Radića 17, OIB 91041455449, Stjepana Radića 17, 34330 Velika, SABO d.o.o.  za proizvodnju, trgovinu, usluge, uvoz - izvoz, Velika, Stjepana Radića 17, OIB 91041455449, Stjepana Radića 17, 34330 Velika</izvorni_sadrzaj>
    <derivirana_varijabla naziv="DomainObject.Predmet.ProtustrankaWithAdressOIB_1">SABO društvo s ograničenom odgovornošću za proizvodnju, trgovinu, usluge, uvoz - izvoz, Velika, Stjepana Radića 17, OIB 91041455449, Stjepana Radića 17, 34330 Velika, SABO d.o.o.  za proizvodnju, trgovinu, usluge, uvoz - izvoz, Velika, Stjepana Radića 17, OIB 91041455449, Stjepana Radića 17, 34330 Velika</derivirana_varijabla>
  </DomainObject.Predmet.ProtustrankaWithAdressOIB>
  <DomainObject.Predmet.ProtustrankaNazivFormated>
    <izvorni_sadrzaj>SABO društvo s ograničenom odgovornošću za proizvodnju, trgovinu, usluge, uvoz - izvoz, Velika, Stjepana Radića 17,SABO d.o.o.  za proizvodnju, trgovinu, usluge, uvoz - izvoz, Velika, Stjepana Radića 17</izvorni_sadrzaj>
    <derivirana_varijabla naziv="DomainObject.Predmet.ProtustrankaNazivFormated_1">SABO društvo s ograničenom odgovornošću za proizvodnju, trgovinu, usluge, uvoz - izvoz, Velika, Stjepana Radića 17,SABO d.o.o.  za proizvodnju, trgovinu, usluge, uvoz - izvoz, Velika, Stjepana Radića 17</derivirana_varijabla>
  </DomainObject.Predmet.ProtustrankaNazivFormated>
  <DomainObject.Predmet.ProtustrankaNazivFormatedOIB>
    <izvorni_sadrzaj>SABO društvo s ograničenom odgovornošću za proizvodnju, trgovinu, usluge, uvoz - izvoz, Velika, Stjepana Radića 17, OIB 91041455449,SABO d.o.o.  za proizvodnju, trgovinu, usluge, uvoz - izvoz, Velika, Stjepana Radića 17, OIB 91041455449</izvorni_sadrzaj>
    <derivirana_varijabla naziv="DomainObject.Predmet.ProtustrankaNazivFormatedOIB_1">SABO društvo s ograničenom odgovornošću za proizvodnju, trgovinu, usluge, uvoz - izvoz, Velika, Stjepana Radića 17, OIB 91041455449,SABO d.o.o.  za proizvodnju, trgovinu, usluge, uvoz - izvoz, Velika, Stjepana Radića 17, OIB 91041455449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SABO društvo s ograničenom odgovornošću za proizvodnju, trgovinu, usluge, uvoz - izvoz, Velika, Stjepana Radića 17; Financijska agencija</izvorni_sadrzaj>
    <derivirana_varijabla naziv="DomainObject.Predmet.StrankaFormated_1">  SABO društvo s ograničenom odgovornošću za proizvodnju, trgovinu, usluge, uvoz - izvoz, Velika, Stjepana Radića 17; Financijska agencija</derivirana_varijabla>
  </DomainObject.Predmet.StrankaFormated>
  <DomainObject.Predmet.StrankaFormatedOIB>
    <izvorni_sadrzaj>  SABO društvo s ograničenom odgovornošću za proizvodnju, trgovinu, usluge, uvoz - izvoz, Velika, Stjepana Radića 17, OIB 91041455449; Financijska agencija, OIB 85821130368</izvorni_sadrzaj>
    <derivirana_varijabla naziv="DomainObject.Predmet.StrankaFormatedOIB_1">  SABO društvo s ograničenom odgovornošću za proizvodnju, trgovinu, usluge, uvoz - izvoz, Velika, Stjepana Radića 17, OIB 91041455449; Financijska agencija, OIB 85821130368</derivirana_varijabla>
  </DomainObject.Predmet.StrankaFormatedOIB>
  <DomainObject.Predmet.StrankaFormatedWithAdress>
    <izvorni_sadrzaj> SABO društvo s ograničenom odgovornošću za proizvodnju, trgovinu, usluge, uvoz - izvoz, Velika, Stjepana Radića 17, Stjepana Radića 17, 34330 Velika; Financijska agencija, Ulica grada Vukovara 70, 10000 Zagreb</izvorni_sadrzaj>
    <derivirana_varijabla naziv="DomainObject.Predmet.StrankaFormatedWithAdress_1"> SABO društvo s ograničenom odgovornošću za proizvodnju, trgovinu, usluge, uvoz - izvoz, Velika, Stjepana Radića 17, Stjepana Radića 17, 34330 Velika; Financijska agencija, Ulica grada Vukovara 70, 10000 Zagreb</derivirana_varijabla>
  </DomainObject.Predmet.StrankaFormatedWithAdress>
  <DomainObject.Predmet.StrankaFormatedWithAdressOIB>
    <izvorni_sadrzaj> SABO društvo s ograničenom odgovornošću za proizvodnju, trgovinu, usluge, uvoz - izvoz, Velika, Stjepana Radića 17, OIB 91041455449, Stjepana Radića 17, 34330 Velika; Financijska agencija, OIB 85821130368, Ulica grada Vukovara 70, 10000 Zagreb</izvorni_sadrzaj>
    <derivirana_varijabla naziv="DomainObject.Predmet.StrankaFormatedWithAdressOIB_1"> SABO društvo s ograničenom odgovornošću za proizvodnju, trgovinu, usluge, uvoz - izvoz, Velika, Stjepana Radića 17, OIB 91041455449, Stjepana Radića 17, 34330 Velika; Financijska agencija, OIB 85821130368, Ulica grada Vukovara 70, 10000 Zagreb</derivirana_varijabla>
  </DomainObject.Predmet.StrankaFormatedWithAdressOIB>
  <DomainObject.Predmet.StrankaWithAdress>
    <izvorni_sadrzaj>SABO društvo s ograničenom odgovornošću za proizvodnju, trgovinu, usluge, uvoz - izvoz, Velika, Stjepana Radića 17 Stjepana Radića 17,34330 Velika,Financijska agencija Ulica grada Vukovara 70,10000 Zagreb</izvorni_sadrzaj>
    <derivirana_varijabla naziv="DomainObject.Predmet.StrankaWithAdress_1">SABO društvo s ograničenom odgovornošću za proizvodnju, trgovinu, usluge, uvoz - izvoz, Velika, Stjepana Radića 17 Stjepana Radića 17,34330 Velika,Financijska agencija Ulica grada Vukovara 70,10000 Zagreb</derivirana_varijabla>
  </DomainObject.Predmet.StrankaWithAdress>
  <DomainObject.Predmet.StrankaWithAdressOIB>
    <izvorni_sadrzaj>SABO društvo s ograničenom odgovornošću za proizvodnju, trgovinu, usluge, uvoz - izvoz, Velika, Stjepana Radića 17, OIB 91041455449, Stjepana Radića 17,34330 Velika,Financijska agencija, OIB 85821130368, Ulica grada Vukovara 70,10000 Zagreb</izvorni_sadrzaj>
    <derivirana_varijabla naziv="DomainObject.Predmet.StrankaWithAdressOIB_1">SABO društvo s ograničenom odgovornošću za proizvodnju, trgovinu, usluge, uvoz - izvoz, Velika, Stjepana Radića 17, OIB 91041455449, Stjepana Radića 17,34330 Velika,Financijska agencija, OIB 85821130368, Ulica grada Vukovara 70,10000 Zagreb</derivirana_varijabla>
  </DomainObject.Predmet.StrankaWithAdressOIB>
  <DomainObject.Predmet.StrankaNazivFormated>
    <izvorni_sadrzaj>SABO društvo s ograničenom odgovornošću za proizvodnju, trgovinu, usluge, uvoz - izvoz, Velika, Stjepana Radića 17,Financijska agencija</izvorni_sadrzaj>
    <derivirana_varijabla naziv="DomainObject.Predmet.StrankaNazivFormated_1">SABO društvo s ograničenom odgovornošću za proizvodnju, trgovinu, usluge, uvoz - izvoz, Velika, Stjepana Radića 17,Financijska agencija</derivirana_varijabla>
  </DomainObject.Predmet.StrankaNazivFormated>
  <DomainObject.Predmet.StrankaNazivFormatedOIB>
    <izvorni_sadrzaj>SABO društvo s ograničenom odgovornošću za proizvodnju, trgovinu, usluge, uvoz - izvoz, Velika, Stjepana Radića 17, OIB 91041455449,Financijska agencija, OIB 85821130368</izvorni_sadrzaj>
    <derivirana_varijabla naziv="DomainObject.Predmet.StrankaNazivFormatedOIB_1">SABO društvo s ograničenom odgovornošću za proizvodnju, trgovinu, usluge, uvoz - izvoz, Velika, Stjepana Radića 17, OIB 91041455449,Financijska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SABO društvo s ograničenom odgovornošću za proizvodnju, trgovinu, usluge, uvoz - izvoz, Velika, Stjepana Radića 17</item>
      <item>Financijska agencija</item>
    </izvorni_sadrzaj>
    <derivirana_varijabla naziv="DomainObject.Predmet.StrankaListFormated_1">
      <item>SABO društvo s ograničenom odgovornošću za proizvodnju, trgovinu, usluge, uvoz - izvoz, Velika, Stjepana Radića 17</item>
      <item>Financijska agencija</item>
    </derivirana_varijabla>
  </DomainObject.Predmet.StrankaListFormated>
  <DomainObject.Predmet.StrankaListFormatedOIB>
    <izvorni_sadrzaj>
      <item>SABO društvo s ograničenom odgovornošću za proizvodnju, trgovinu, usluge, uvoz - izvoz, Velika, Stjepana Radića 17, OIB 91041455449</item>
      <item>Financijska agencija, OIB 85821130368</item>
    </izvorni_sadrzaj>
    <derivirana_varijabla naziv="DomainObject.Predmet.StrankaListFormatedOIB_1">
      <item>SABO društvo s ograničenom odgovornošću za proizvodnju, trgovinu, usluge, uvoz - izvoz, Velika, Stjepana Radića 17, OIB 91041455449</item>
      <item>Financijska agencija, OIB 85821130368</item>
    </derivirana_varijabla>
  </DomainObject.Predmet.StrankaListFormatedOIB>
  <DomainObject.Predmet.StrankaListFormatedWithAdress>
    <izvorni_sadrzaj>
      <item>SABO društvo s ograničenom odgovornošću za proizvodnju, trgovinu, usluge, uvoz - izvoz, Velika, Stjepana Radića 17, Stjepana Radića 17, 34330 Velika</item>
      <item>Financijska agencija, Ulica grada Vukovara 70, 10000 Zagreb</item>
    </izvorni_sadrzaj>
    <derivirana_varijabla naziv="DomainObject.Predmet.StrankaListFormatedWithAdress_1">
      <item>SABO društvo s ograničenom odgovornošću za proizvodnju, trgovinu, usluge, uvoz - izvoz, Velika, Stjepana Radića 17, Stjepana Radića 17, 34330 Velika</item>
      <item>Financijska agencija, Ulica grada Vukovara 70, 10000 Zagreb</item>
    </derivirana_varijabla>
  </DomainObject.Predmet.StrankaListFormatedWithAdress>
  <DomainObject.Predmet.StrankaListFormatedWithAdressOIB>
    <izvorni_sadrzaj>
      <item>SABO društvo s ograničenom odgovornošću za proizvodnju, trgovinu, usluge, uvoz - izvoz, Velika, Stjepana Radića 17, OIB 91041455449, Stjepana Radića 17, 34330 Velika</item>
      <item>Financijska agencija, OIB 85821130368, Ulica grada Vukovara 70, 10000 Zagreb</item>
    </izvorni_sadrzaj>
    <derivirana_varijabla naziv="DomainObject.Predmet.StrankaListFormatedWithAdressOIB_1">
      <item>SABO društvo s ograničenom odgovornošću za proizvodnju, trgovinu, usluge, uvoz - izvoz, Velika, Stjepana Radića 17, OIB 91041455449, Stjepana Radića 17, 34330 Velika</item>
      <item>Financijska agencija, OIB 85821130368, Ulica grada Vukovara 70, 10000 Zagreb</item>
    </derivirana_varijabla>
  </DomainObject.Predmet.StrankaListFormatedWithAdressOIB>
  <DomainObject.Predmet.StrankaListNazivFormated>
    <izvorni_sadrzaj>
      <item>SABO društvo s ograničenom odgovornošću za proizvodnju, trgovinu, usluge, uvoz - izvoz, Velika, Stjepana Radića 17</item>
      <item>Financijska agencija</item>
    </izvorni_sadrzaj>
    <derivirana_varijabla naziv="DomainObject.Predmet.StrankaListNazivFormated_1">
      <item>SABO društvo s ograničenom odgovornošću za proizvodnju, trgovinu, usluge, uvoz - izvoz, Velika, Stjepana Radića 17</item>
      <item>Financijska agencija</item>
    </derivirana_varijabla>
  </DomainObject.Predmet.StrankaListNazivFormated>
  <DomainObject.Predmet.StrankaListNazivFormatedOIB>
    <izvorni_sadrzaj>
      <item>SABO društvo s ograničenom odgovornošću za proizvodnju, trgovinu, usluge, uvoz - izvoz, Velika, Stjepana Radića 17, OIB 91041455449</item>
      <item>Financijska agencija, OIB 85821130368</item>
    </izvorni_sadrzaj>
    <derivirana_varijabla naziv="DomainObject.Predmet.StrankaListNazivFormatedOIB_1">
      <item>SABO društvo s ograničenom odgovornošću za proizvodnju, trgovinu, usluge, uvoz - izvoz, Velika, Stjepana Radića 17, OIB 91041455449</item>
      <item>Financijska agencija, OIB 85821130368</item>
    </derivirana_varijabla>
  </DomainObject.Predmet.StrankaListNazivFormatedOIB>
  <DomainObject.Predmet.ProtuStrankaListFormated>
    <izvorni_sadrzaj>
      <item>SABO društvo s ograničenom odgovornošću za proizvodnju, trgovinu, usluge, uvoz - izvoz, Velika, Stjepana Radića 17</item>
      <item>SABO d.o.o.  za proizvodnju, trgovinu, usluge, uvoz - izvoz, Velika, Stjepana Radića 17</item>
    </izvorni_sadrzaj>
    <derivirana_varijabla naziv="DomainObject.Predmet.ProtuStrankaListFormated_1">
      <item>SABO društvo s ograničenom odgovornošću za proizvodnju, trgovinu, usluge, uvoz - izvoz, Velika, Stjepana Radića 17</item>
      <item>SABO d.o.o.  za proizvodnju, trgovinu, usluge, uvoz - izvoz, Velika, Stjepana Radića 17</item>
    </derivirana_varijabla>
  </DomainObject.Predmet.ProtuStrankaListFormated>
  <DomainObject.Predmet.ProtuStrankaListFormatedOIB>
    <izvorni_sadrzaj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izvorni_sadrzaj>
    <derivirana_varijabla naziv="DomainObject.Predmet.ProtuStrankaListFormatedOIB_1"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derivirana_varijabla>
  </DomainObject.Predmet.ProtuStrankaListFormatedOIB>
  <DomainObject.Predmet.ProtuStrankaListFormatedWithAdress>
    <izvorni_sadrzaj>
      <item>SABO društvo s ograničenom odgovornošću za proizvodnju, trgovinu, usluge, uvoz - izvoz, Velika, Stjepana Radića 17, Stjepana Radića 17, 34330 Velika</item>
      <item>SABO d.o.o.  za proizvodnju, trgovinu, usluge, uvoz - izvoz, Velika, Stjepana Radića 17, Stjepana Radića 17, 34330 Velika</item>
    </izvorni_sadrzaj>
    <derivirana_varijabla naziv="DomainObject.Predmet.ProtuStrankaListFormatedWithAdress_1">
      <item>SABO društvo s ograničenom odgovornošću za proizvodnju, trgovinu, usluge, uvoz - izvoz, Velika, Stjepana Radića 17, Stjepana Radića 17, 34330 Velika</item>
      <item>SABO d.o.o.  za proizvodnju, trgovinu, usluge, uvoz - izvoz, Velika, Stjepana Radića 17, Stjepana Radića 17, 34330 Velika</item>
    </derivirana_varijabla>
  </DomainObject.Predmet.ProtuStrankaListFormatedWithAdress>
  <DomainObject.Predmet.ProtuStrankaListFormatedWithAdressOIB>
    <izvorni_sadrzaj>
      <item>SABO društvo s ograničenom odgovornošću za proizvodnju, trgovinu, usluge, uvoz - izvoz, Velika, Stjepana Radića 17, OIB 91041455449, Stjepana Radića 17, 34330 Velika</item>
      <item>SABO d.o.o.  za proizvodnju, trgovinu, usluge, uvoz - izvoz, Velika, Stjepana Radića 17, OIB 91041455449, Stjepana Radića 17, 34330 Velika</item>
    </izvorni_sadrzaj>
    <derivirana_varijabla naziv="DomainObject.Predmet.ProtuStrankaListFormatedWithAdressOIB_1">
      <item>SABO društvo s ograničenom odgovornošću za proizvodnju, trgovinu, usluge, uvoz - izvoz, Velika, Stjepana Radića 17, OIB 91041455449, Stjepana Radića 17, 34330 Velika</item>
      <item>SABO d.o.o.  za proizvodnju, trgovinu, usluge, uvoz - izvoz, Velika, Stjepana Radića 17, OIB 91041455449, Stjepana Radića 17, 34330 Velika</item>
    </derivirana_varijabla>
  </DomainObject.Predmet.ProtuStrankaListFormatedWithAdressOIB>
  <DomainObject.Predmet.ProtuStrankaListNazivFormated>
    <izvorni_sadrzaj>
      <item>SABO društvo s ograničenom odgovornošću za proizvodnju, trgovinu, usluge, uvoz - izvoz, Velika, Stjepana Radića 17</item>
      <item>SABO d.o.o.  za proizvodnju, trgovinu, usluge, uvoz - izvoz, Velika, Stjepana Radića 17</item>
    </izvorni_sadrzaj>
    <derivirana_varijabla naziv="DomainObject.Predmet.ProtuStrankaListNazivFormated_1">
      <item>SABO društvo s ograničenom odgovornošću za proizvodnju, trgovinu, usluge, uvoz - izvoz, Velika, Stjepana Radića 17</item>
      <item>SABO d.o.o.  za proizvodnju, trgovinu, usluge, uvoz - izvoz, Velika, Stjepana Radića 17</item>
    </derivirana_varijabla>
  </DomainObject.Predmet.ProtuStrankaListNazivFormated>
  <DomainObject.Predmet.ProtuStrankaListNazivFormatedOIB>
    <izvorni_sadrzaj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izvorni_sadrzaj>
    <derivirana_varijabla naziv="DomainObject.Predmet.ProtuStrankaListNazivFormatedOIB_1">
      <item>SABO društvo s ograničenom odgovornošću za proizvodnju, trgovinu, usluge, uvoz - izvoz, Velika, Stjepana Radića 17, OIB 91041455449</item>
      <item>SABO d.o.o.  za proizvodnju, trgovinu, usluge, uvoz - izvoz, Velika, Stjepana Radića 17, OIB 91041455449</item>
    </derivirana_varijabla>
  </DomainObject.Predmet.ProtuStrankaListNazivFormatedOIB>
  <DomainObject.Predmet.OstaliListFormated>
    <izvorni_sadrzaj>
      <item>Ivan Sabo</item>
      <item>Ivan Perković</item>
      <item>Gabrijel Zovak</item>
    </izvorni_sadrzaj>
    <derivirana_varijabla naziv="DomainObject.Predmet.OstaliListFormated_1">
      <item>Ivan Sabo</item>
      <item>Ivan Perković</item>
      <item>Gabrijel Zovak</item>
    </derivirana_varijabla>
  </DomainObject.Predmet.OstaliListFormated>
  <DomainObject.Predmet.OstaliListFormatedOIB>
    <izvorni_sadrzaj>
      <item>Ivan Sabo</item>
      <item>Ivan Perković, OIB 81615580056</item>
      <item>Gabrijel Zovak</item>
    </izvorni_sadrzaj>
    <derivirana_varijabla naziv="DomainObject.Predmet.OstaliListFormatedOIB_1">
      <item>Ivan Sabo</item>
      <item>Ivan Perković, OIB 81615580056</item>
      <item>Gabrijel Zovak</item>
    </derivirana_varijabla>
  </DomainObject.Predmet.OstaliListFormatedOIB>
  <DomainObject.Predmet.OstaliListFormatedWithAdress>
    <izvorni_sadrzaj>
      <item>Ivan Sabo, Stjepana Radića 17, 34330 Velika</item>
      <item>Ivan Perković, Kneza Branimira 9, 31220 Josipovac</item>
      <item>Gabrijel Zovak</item>
    </izvorni_sadrzaj>
    <derivirana_varijabla naziv="DomainObject.Predmet.OstaliListFormatedWithAdress_1">
      <item>Ivan Sabo, Stjepana Radića 17, 34330 Velika</item>
      <item>Ivan Perković, Kneza Branimira 9, 31220 Josipovac</item>
      <item>Gabrijel Zovak</item>
    </derivirana_varijabla>
  </DomainObject.Predmet.OstaliListFormatedWithAdress>
  <DomainObject.Predmet.OstaliListFormatedWithAdressOIB>
    <izvorni_sadrzaj>
      <item>Ivan Sabo, Stjepana Radića 17, 34330 Velika</item>
      <item>Ivan Perković, OIB 81615580056, Kneza Branimira 9, 31220 Josipovac</item>
      <item>Gabrijel Zovak</item>
    </izvorni_sadrzaj>
    <derivirana_varijabla naziv="DomainObject.Predmet.OstaliListFormatedWithAdressOIB_1">
      <item>Ivan Sabo, Stjepana Radića 17, 34330 Velika</item>
      <item>Ivan Perković, OIB 81615580056, Kneza Branimira 9, 31220 Josipovac</item>
      <item>Gabrijel Zovak</item>
    </derivirana_varijabla>
  </DomainObject.Predmet.OstaliListFormatedWithAdressOIB>
  <DomainObject.Predmet.OstaliListNazivFormated>
    <izvorni_sadrzaj>
      <item>Ivan Sabo</item>
      <item>Ivan Perković</item>
      <item>Gabrijel Zovak</item>
    </izvorni_sadrzaj>
    <derivirana_varijabla naziv="DomainObject.Predmet.OstaliListNazivFormated_1">
      <item>Ivan Sabo</item>
      <item>Ivan Perković</item>
      <item>Gabrijel Zovak</item>
    </derivirana_varijabla>
  </DomainObject.Predmet.OstaliListNazivFormated>
  <DomainObject.Predmet.OstaliListNazivFormatedOIB>
    <izvorni_sadrzaj>
      <item>Ivan Sabo</item>
      <item>Ivan Perković, OIB 81615580056</item>
      <item>Gabrijel Zovak</item>
    </izvorni_sadrzaj>
    <derivirana_varijabla naziv="DomainObject.Predmet.OstaliListNazivFormatedOIB_1">
      <item>Ivan Sabo</item>
      <item>Ivan Perković, OIB 81615580056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SABO društvo s ograničenom odgovornošću za proizvodnju, trgovinu, usluge, uvoz - izvoz, Velika, Stjepana Radića 17 i dr.</izvorni_sadrzaj>
    <derivirana_varijabla naziv="DomainObject.Predmet.StrankaIDrugi_1">SABO društvo s ograničenom odgovornošću za proizvodnju, trgovinu, usluge, uvoz - izvoz, Velika, Stjepana Radića 17 i dr.</derivirana_varijabla>
  </DomainObject.Predmet.StrankaIDrugi>
  <DomainObject.Predmet.ProtustrankaIDrugi>
    <izvorni_sadrzaj>SABO društvo s ograničenom odgovornošću za proizvodnju, trgovinu, usluge, uvoz - izvoz, Velika, Stjepana Radića 17 i dr.</izvorni_sadrzaj>
    <derivirana_varijabla naziv="DomainObject.Predmet.ProtustrankaIDrugi_1">SABO društvo s ograničenom odgovornošću za proizvodnju, trgovinu, usluge, uvoz - izvoz, Velika, Stjepana Radića 17 i dr.</derivirana_varijabla>
  </DomainObject.Predmet.ProtustrankaIDrugi>
  <DomainObject.Predmet.StrankaIDrugiAdressOIB>
    <izvorni_sadrzaj>SABO društvo s ograničenom odgovornošću za proizvodnju, trgovinu, usluge, uvoz - izvoz, Velika, Stjepana Radića 17, OIB 91041455449, Stjepana Radića 17, 34330 Velika i dr.</izvorni_sadrzaj>
    <derivirana_varijabla naziv="DomainObject.Predmet.StrankaIDrugiAdressOIB_1">SABO društvo s ograničenom odgovornošću za proizvodnju, trgovinu, usluge, uvoz - izvoz, Velika, Stjepana Radića 17, OIB 91041455449, Stjepana Radića 17, 34330 Velika i dr.</derivirana_varijabla>
  </DomainObject.Predmet.StrankaIDrugiAdressOIB>
  <DomainObject.Predmet.ProtustrankaIDrugiAdressOIB>
    <izvorni_sadrzaj>SABO društvo s ograničenom odgovornošću za proizvodnju, trgovinu, usluge, uvoz - izvoz, Velika, Stjepana Radića 17, OIB 91041455449, Stjepana Radića 17, 34330 Velika i dr.</izvorni_sadrzaj>
    <derivirana_varijabla naziv="DomainObject.Predmet.ProtustrankaIDrugiAdressOIB_1">SABO društvo s ograničenom odgovornošću za proizvodnju, trgovinu, usluge, uvoz - izvoz, Velika, Stjepana Radića 17, OIB 91041455449, Stjepana Radića 17, 34330 Velika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SABO društvo s ograničenom odgovornošću za proizvodnju, trgovinu, usluge, uvoz - izvoz, Velika, Stjepana Radića 17</item>
      <item>SABO društvo s ograničenom odgovornošću za proizvodnju, trgovinu, usluge, uvoz - izvoz, Velika, Stjepana Radića 17</item>
      <item>Ivan Sabo</item>
      <item>Ivan Perković</item>
      <item>Financijska agencija</item>
      <item>SABO d.o.o.  za proizvodnju, trgovinu, usluge, uvoz - izvoz, Velika, Stjepana Radića 17</item>
      <item>Gabrijel Zovak</item>
    </izvorni_sadrzaj>
    <derivirana_varijabla naziv="DomainObject.Predmet.SudioniciListNaziv_1">
      <item>SABO društvo s ograničenom odgovornošću za proizvodnju, trgovinu, usluge, uvoz - izvoz, Velika, Stjepana Radića 17</item>
      <item>SABO društvo s ograničenom odgovornošću za proizvodnju, trgovinu, usluge, uvoz - izvoz, Velika, Stjepana Radića 17</item>
      <item>Ivan Sabo</item>
      <item>Ivan Perković</item>
      <item>Financijska agencija</item>
      <item>SABO d.o.o.  za proizvodnju, trgovinu, usluge, uvoz - izvoz, Velika, Stjepana Radića 17</item>
      <item>Gabrijel Zovak</item>
    </derivirana_varijabla>
  </DomainObject.Predmet.SudioniciListNaziv>
  <DomainObject.Predmet.SudioniciListAdressOIB>
    <izvorni_sadrzaj>
      <item>SABO društvo s ograničenom odgovornošću za proizvodnju, trgovinu, usluge, uvoz - izvoz, Velika, Stjepana Radića 17, OIB 91041455449, Stjepana Radića 17,34330 Velika</item>
      <item>SABO društvo s ograničenom odgovornošću za proizvodnju, trgovinu, usluge, uvoz - izvoz, Velika, Stjepana Radića 17, OIB 91041455449, Stjepana Radića 17,34330 Velika</item>
      <item>Ivan Sabo, Stjepana Radića 17,34330 Velika</item>
      <item>Ivan Perković, OIB 81615580056, Kneza Branimira 9,31220 Josipovac</item>
      <item>Financijska agencija, OIB 85821130368, Ulica grada Vukovara 70,10000 Zagreb</item>
      <item>SABO d.o.o.  za proizvodnju, trgovinu, usluge, uvoz - izvoz, Velika, Stjepana Radića 17, OIB 91041455449, Stjepana Radića 17,34330 Velika</item>
      <item>Gabrijel Zovak</item>
    </izvorni_sadrzaj>
    <derivirana_varijabla naziv="DomainObject.Predmet.SudioniciListAdressOIB_1">
      <item>SABO društvo s ograničenom odgovornošću za proizvodnju, trgovinu, usluge, uvoz - izvoz, Velika, Stjepana Radića 17, OIB 91041455449, Stjepana Radića 17,34330 Velika</item>
      <item>SABO društvo s ograničenom odgovornošću za proizvodnju, trgovinu, usluge, uvoz - izvoz, Velika, Stjepana Radića 17, OIB 91041455449, Stjepana Radića 17,34330 Velika</item>
      <item>Ivan Sabo, Stjepana Radića 17,34330 Velika</item>
      <item>Ivan Perković, OIB 81615580056, Kneza Branimira 9,31220 Josipovac</item>
      <item>Financijska agencija, OIB 85821130368, Ulica grada Vukovara 70,10000 Zagreb</item>
      <item>SABO d.o.o.  za proizvodnju, trgovinu, usluge, uvoz - izvoz, Velika, Stjepana Radića 17, OIB 91041455449, Stjepana Radića 17,34330 Velika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91041455449</item>
      <item>, OIB 91041455449</item>
      <item>, OIB null</item>
      <item>, OIB 81615580056</item>
      <item>, OIB 85821130368</item>
      <item>, OIB 91041455449</item>
      <item>, OIB null</item>
    </izvorni_sadrzaj>
    <derivirana_varijabla naziv="DomainObject.Predmet.SudioniciListNazivOIB_1">
      <item>, OIB 91041455449</item>
      <item>, OIB 91041455449</item>
      <item>, OIB null</item>
      <item>, OIB 81615580056</item>
      <item>, OIB 85821130368</item>
      <item>, OIB 91041455449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FB0B0-310E-4F09-9250-D7373ECBF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100</properties:Words>
  <properties:Characters>638</properties:Characters>
  <properties:Lines>70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2016-09-12T09:38:00Z</dcterms:created>
  <dc:creator>Korisnik</dc:creator>
  <cp:lastModifiedBy>wsadmin</cp:lastModifiedBy>
  <cp:lastPrinted>2016-09-09T09:22:00Z</cp:lastPrinted>
  <dcterms:modified xmlns:xsi="http://www.w3.org/2001/XMLSchema-instance" xsi:type="dcterms:W3CDTF">2016-09-12T09:39:00Z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