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d350" w14:paraId="696d350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450F8B" w:rsidP="000E261F" w:rsidR="000E261F" w:rsidRPr="00180EFA">
      <w:pPr>
        <w:jc w:val="right"/>
      </w:pPr>
      <w:r>
        <w:t>87</w:t>
      </w:r>
      <w:r w:rsidRPr="007F00EE">
        <w:t>. St-</w:t>
      </w:r>
      <w:r>
        <w:t>1295/2018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450F8B" w:rsidRPr="003120D9">
        <w:t xml:space="preserve">FINANCIJSKE AGENCIJE, OIB 85821130368, Zagreb, Ulica grada Vukovara 70, za otvaranje stečajnog postupka nad dužnikom </w:t>
      </w:r>
      <w:r w:rsidR="00450F8B" w:rsidRPr="008A0E98">
        <w:rPr>
          <w:lang w:val="pt-BR"/>
        </w:rPr>
        <w:t xml:space="preserve">ONIX AK j.d.o.o. za usluge, </w:t>
      </w:r>
      <w:r w:rsidR="00450F8B">
        <w:rPr>
          <w:lang w:val="pt-BR"/>
        </w:rPr>
        <w:t>OIB</w:t>
      </w:r>
      <w:r w:rsidR="00450F8B" w:rsidRPr="008A0E98">
        <w:rPr>
          <w:lang w:val="pt-BR"/>
        </w:rPr>
        <w:t xml:space="preserve"> 56695698043</w:t>
      </w:r>
      <w:r w:rsidR="00450F8B">
        <w:rPr>
          <w:lang w:val="pt-BR"/>
        </w:rPr>
        <w:t xml:space="preserve">, </w:t>
      </w:r>
      <w:r w:rsidR="00450F8B" w:rsidRPr="008A0E98">
        <w:rPr>
          <w:lang w:val="pt-BR"/>
        </w:rPr>
        <w:t>Krapina, Zagrebačka cesta 2</w:t>
      </w:r>
      <w:r w:rsidR="00450F8B">
        <w:rPr>
          <w:lang w:val="pt-BR"/>
        </w:rPr>
        <w:t xml:space="preserve">, </w:t>
      </w:r>
      <w:r w:rsidR="00450F8B">
        <w:t xml:space="preserve">12. travnja </w:t>
      </w:r>
      <w:r w:rsidRPr="00180EFA">
        <w:t>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450F8B" w:rsidRPr="008A0E98">
        <w:rPr>
          <w:lang w:val="pt-BR"/>
        </w:rPr>
        <w:t xml:space="preserve">ONIX AK j.d.o.o. za usluge, </w:t>
      </w:r>
      <w:r w:rsidR="00450F8B">
        <w:rPr>
          <w:lang w:val="pt-BR"/>
        </w:rPr>
        <w:t>OIB</w:t>
      </w:r>
      <w:r w:rsidR="00450F8B" w:rsidRPr="008A0E98">
        <w:rPr>
          <w:lang w:val="pt-BR"/>
        </w:rPr>
        <w:t xml:space="preserve"> 56695698043</w:t>
      </w:r>
      <w:r w:rsidR="00450F8B">
        <w:rPr>
          <w:lang w:val="pt-BR"/>
        </w:rPr>
        <w:t xml:space="preserve">, </w:t>
      </w:r>
      <w:r w:rsidR="00450F8B" w:rsidRPr="008A0E98">
        <w:rPr>
          <w:lang w:val="pt-BR"/>
        </w:rPr>
        <w:t>Krapina, Zagrebačka cesta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50F8B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50F8B">
        <w:t>1295-18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2E2E71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2E2E71">
        <w:t>11. svibnja 2018</w:t>
      </w:r>
      <w:r w:rsidR="00103798" w:rsidRPr="00103798">
        <w:t xml:space="preserve">. u Očevidniku redoslijeda osnova za plaćanje ima evidentirane neizvršene osnove za plaćanje u neprekinutom razdoblju od </w:t>
      </w:r>
      <w:r w:rsidR="00103798" w:rsidRPr="002E2E71">
        <w:t>120 d</w:t>
      </w:r>
      <w:r w:rsidR="00103798" w:rsidRPr="00103798">
        <w:t xml:space="preserve">ana, u ukupnom iznosu od </w:t>
      </w:r>
      <w:r w:rsidR="002E2E71" w:rsidRPr="002E2E71">
        <w:t>14.219,06</w:t>
      </w:r>
      <w:r w:rsidR="00103798" w:rsidRPr="002E2E71">
        <w:t xml:space="preserve"> kn, kao i da dužnik ima </w:t>
      </w:r>
      <w:r w:rsidR="002E2E71" w:rsidRPr="002E2E71">
        <w:t>2</w:t>
      </w:r>
      <w:r w:rsidR="00103798" w:rsidRPr="002E2E71">
        <w:t xml:space="preserve"> zaposlen</w:t>
      </w:r>
      <w:r w:rsidR="002E2E71" w:rsidRPr="002E2E71">
        <w:t>a</w:t>
      </w:r>
      <w:r w:rsidR="005C6B01" w:rsidRPr="002E2E71">
        <w:t xml:space="preserve">. </w:t>
      </w:r>
      <w:r w:rsidR="00103798" w:rsidRPr="002E2E71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A7515F">
        <w:t>12. travnja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A7515F">
        <w:t xml:space="preserve"> za plaćanje s kamatom iznosi 65.175,43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D06323" w:rsidP="00D06323" w:rsidR="00D06323">
      <w:pPr>
        <w:pStyle w:val="Tijeloteksta"/>
        <w:ind w:firstLine="708"/>
      </w:pPr>
    </w:p>
    <w:p w:rsidRDefault="002E2E71" w:rsidP="002E2E71" w:rsidR="002E2E71">
      <w:pPr>
        <w:pStyle w:val="Tijeloteksta"/>
        <w:ind w:firstLine="708"/>
      </w:pPr>
      <w:r>
        <w:t>Dužnikov zastupnik po zakonu je naveo da dužnik nema nikakve imovine.</w:t>
      </w:r>
    </w:p>
    <w:p w:rsidRDefault="002E2E71" w:rsidP="00D06323" w:rsidR="002E2E71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2E2E71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A7515F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A7515F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A7515F">
        <w:t xml:space="preserve">Pri tome se napominje da iz prijedloga za otvaranje stečajnog postupka, kao i iz Očevidnika neizvršenih osnova za plaćanje na dan  </w:t>
      </w:r>
      <w:r w:rsidR="00A7515F" w:rsidRPr="00A7515F">
        <w:t>12. travnja</w:t>
      </w:r>
      <w:r w:rsidR="000D2ADB" w:rsidRPr="00A7515F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A7515F">
        <w:t>12. travnja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852270" w:rsidR="00852270" w:rsidRPr="00180EFA">
      <w:pPr>
        <w:ind w:firstLine="720" w:left="5040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lastRenderedPageBreak/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8F4B54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450F8B">
      <w:t>87</w:t>
    </w:r>
    <w:r w:rsidR="00450F8B" w:rsidRPr="007F00EE">
      <w:t>. St-</w:t>
    </w:r>
    <w:r w:rsidR="00450F8B">
      <w:t>1295/2018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E2E71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50F8B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8F4B54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15F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4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St-1295/2018</izvorni_sadrzaj>
    <derivirana_varijabla naziv="DomainObject.Predmet.OznakaBroj_1">St-1295/2018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ONIX AK jednostavno društvo s ograničenom odgovornošću za usluge</izvorni_sadrzaj>
    <derivirana_varijabla naziv="DomainObject.Predmet.ProtustrankaFormated_1">  ONIX AK jednostavno društvo s ograničenom odgovornošću za usluge</derivirana_varijabla>
  </DomainObject.Predmet.ProtustrankaFormated>
  <DomainObject.Predmet.ProtustrankaFormatedOIB>
    <izvorni_sadrzaj>  ONIX AK jednostavno društvo s ograničenom odgovornošću za usluge, OIB 56695698043</izvorni_sadrzaj>
    <derivirana_varijabla naziv="DomainObject.Predmet.ProtustrankaFormatedOIB_1">  ONIX AK jednostavno društvo s ograničenom odgovornošću za usluge, OIB 56695698043</derivirana_varijabla>
  </DomainObject.Predmet.ProtustrankaFormatedOIB>
  <DomainObject.Predmet.ProtustrankaFormatedWithAdress>
    <izvorni_sadrzaj> ONIX AK jednostavno društvo s ograničenom odgovornošću za usluge, Zagrebačka cesta 2, 49000 Krapina</izvorni_sadrzaj>
    <derivirana_varijabla naziv="DomainObject.Predmet.ProtustrankaFormatedWithAdress_1"> ONIX AK jednostavno društvo s ograničenom odgovornošću za usluge, Zagrebačka cesta 2, 49000 Krapina</derivirana_varijabla>
  </DomainObject.Predmet.ProtustrankaFormatedWithAdress>
  <DomainObject.Predmet.ProtustrankaFormatedWithAdressOIB>
    <izvorni_sadrzaj> ONIX AK jednostavno društvo s ograničenom odgovornošću za usluge, OIB 56695698043, Zagrebačka cesta 2, 49000 Krapina</izvorni_sadrzaj>
    <derivirana_varijabla naziv="DomainObject.Predmet.ProtustrankaFormatedWithAdressOIB_1"> ONIX AK jednostavno društvo s ograničenom odgovornošću za usluge, OIB 56695698043, Zagrebačka cesta 2, 49000 Krapina</derivirana_varijabla>
  </DomainObject.Predmet.ProtustrankaFormatedWithAdressOIB>
  <DomainObject.Predmet.ProtustrankaWithAdress>
    <izvorni_sadrzaj>ONIX AK jednostavno društvo s ograničenom odgovornošću za usluge Zagrebačka cesta 2, 49000 Krapina</izvorni_sadrzaj>
    <derivirana_varijabla naziv="DomainObject.Predmet.ProtustrankaWithAdress_1">ONIX AK jednostavno društvo s ograničenom odgovornošću za usluge Zagrebačka cesta 2, 49000 Krapina</derivirana_varijabla>
  </DomainObject.Predmet.ProtustrankaWithAdress>
  <DomainObject.Predmet.ProtustrankaWithAdressOIB>
    <izvorni_sadrzaj>ONIX AK jednostavno društvo s ograničenom odgovornošću za usluge, OIB 56695698043, Zagrebačka cesta 2, 49000 Krapina</izvorni_sadrzaj>
    <derivirana_varijabla naziv="DomainObject.Predmet.ProtustrankaWithAdressOIB_1">ONIX AK jednostavno društvo s ograničenom odgovornošću za usluge, OIB 56695698043, Zagrebačka cesta 2, 49000 Krapina</derivirana_varijabla>
  </DomainObject.Predmet.ProtustrankaWithAdressOIB>
  <DomainObject.Predmet.ProtustrankaNazivFormated>
    <izvorni_sadrzaj>ONIX AK jednostavno društvo s ograničenom odgovornošću za usluge</izvorni_sadrzaj>
    <derivirana_varijabla naziv="DomainObject.Predmet.ProtustrankaNazivFormated_1">ONIX AK jednostavno društvo s ograničenom odgovornošću za usluge</derivirana_varijabla>
  </DomainObject.Predmet.ProtustrankaNazivFormated>
  <DomainObject.Predmet.ProtustrankaNazivFormatedOIB>
    <izvorni_sadrzaj>ONIX AK jednostavno društvo s ograničenom odgovornošću za usluge, OIB 56695698043</izvorni_sadrzaj>
    <derivirana_varijabla naziv="DomainObject.Predmet.ProtustrankaNazivFormatedOIB_1">ONIX AK jednostavno društvo s ograničenom odgovornošću za usluge, OIB 56695698043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Komes</izvorni_sadrzaj>
    <derivirana_varijabla naziv="DomainObject.Predmet.StrankaFormated_1">  FINA Regionalni centar Zagreb; Andreja Komes</derivirana_varijabla>
  </DomainObject.Predmet.StrankaFormated>
  <DomainObject.Predmet.StrankaFormatedOIB>
    <izvorni_sadrzaj>  FINA Regionalni centar Zagreb, OIB 85821130368; Andreja Komes, OIB 06570691325</izvorni_sadrzaj>
    <derivirana_varijabla naziv="DomainObject.Predmet.StrankaFormatedOIB_1">  FINA Regionalni centar Zagreb, OIB 85821130368; Andreja Komes, OIB 06570691325</derivirana_varijabla>
  </DomainObject.Predmet.StrankaFormatedOIB>
  <DomainObject.Predmet.StrankaFormatedWithAdress>
    <izvorni_sadrzaj> FINA Regionalni centar Zagreb, Trg svibanjskih žrtava 1995. br. 1, 10000 Zagreb; Andreja Komes, Ulica Tituša Brezovačkoga 11, 49000 Krapina</izvorni_sadrzaj>
    <derivirana_varijabla naziv="DomainObject.Predmet.StrankaFormatedWithAdress_1"> FINA Regionalni centar Zagreb, Trg svibanjskih žrtava 1995. br. 1, 10000 Zagreb; Andreja Komes, Ulica Tituša Brezovačkoga 11, 49000 Krapina</derivirana_varijabla>
  </DomainObject.Predmet.StrankaFormatedWithAdress>
  <DomainObject.Predmet.StrankaFormatedWithAdressOIB>
    <izvorni_sadrzaj> FINA Regionalni centar Zagreb, OIB 85821130368, Trg svibanjskih žrtava 1995. br. 1, 10000 Zagreb; Andreja Komes, OIB 06570691325, Ulica Tituša Brezovačkoga 11, 49000 Krapina</izvorni_sadrzaj>
    <derivirana_varijabla naziv="DomainObject.Predmet.StrankaFormatedWithAdressOIB_1"> FINA Regionalni centar Zagreb, OIB 85821130368, Trg svibanjskih žrtava 1995. br. 1, 10000 Zagreb; Andreja Komes, OIB 06570691325, Ulica Tituša Brezovačkoga 11, 49000 Krapina</derivirana_varijabla>
  </DomainObject.Predmet.StrankaFormatedWithAdressOIB>
  <DomainObject.Predmet.StrankaWithAdress>
    <izvorni_sadrzaj>FINA Regionalni centar Zagreb Trg svibanjskih žrtava 1995. br. 1,10000 Zagreb,Andreja Komes Ulica Tituša Brezovačkoga 11,49000 Krapina</izvorni_sadrzaj>
    <derivirana_varijabla naziv="DomainObject.Predmet.StrankaWithAdress_1">FINA Regionalni centar Zagreb Trg svibanjskih žrtava 1995. br. 1,10000 Zagreb,Andreja Komes Ulica Tituša Brezovačkoga 11,49000 Krapina</derivirana_varijabla>
  </DomainObject.Predmet.StrankaWithAdress>
  <DomainObject.Predmet.StrankaWithAdressOIB>
    <izvorni_sadrzaj>FINA Regionalni centar Zagreb, OIB 85821130368, Trg svibanjskih žrtava 1995. br. 1,10000 Zagreb,Andreja Komes, OIB 06570691325, Ulica Tituša Brezovačkoga 11,49000 Krapina</izvorni_sadrzaj>
    <derivirana_varijabla naziv="DomainObject.Predmet.StrankaWithAdressOIB_1">FINA Regionalni centar Zagreb, OIB 85821130368, Trg svibanjskih žrtava 1995. br. 1,10000 Zagreb,Andreja Komes, OIB 06570691325, Ulica Tituša Brezovačkoga 11,49000 Krapina</derivirana_varijabla>
  </DomainObject.Predmet.StrankaWithAdressOIB>
  <DomainObject.Predmet.StrankaNazivFormated>
    <izvorni_sadrzaj>FINA Regionalni centar Zagreb,Andreja Komes</izvorni_sadrzaj>
    <derivirana_varijabla naziv="DomainObject.Predmet.StrankaNazivFormated_1">FINA Regionalni centar Zagreb,Andreja Komes</derivirana_varijabla>
  </DomainObject.Predmet.StrankaNazivFormated>
  <DomainObject.Predmet.StrankaNazivFormatedOIB>
    <izvorni_sadrzaj>FINA Regionalni centar Zagreb, OIB 85821130368,Andreja Komes, OIB 06570691325</izvorni_sadrzaj>
    <derivirana_varijabla naziv="DomainObject.Predmet.StrankaNazivFormatedOIB_1">FINA Regionalni centar Zagreb, OIB 85821130368,Andreja Komes, OIB 06570691325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Andreja Komes</item>
    </izvorni_sadrzaj>
    <derivirana_varijabla naziv="DomainObject.Predmet.StrankaListFormated_1">
      <item>FINA Regionalni centar Zagreb</item>
      <item>Andreja Komes</item>
    </derivirana_varijabla>
  </DomainObject.Predmet.StrankaListFormated>
  <DomainObject.Predmet.StrankaListFormatedOIB>
    <izvorni_sadrzaj>
      <item>FINA Regionalni centar Zagreb, OIB 85821130368</item>
      <item>Andreja Komes, OIB 06570691325</item>
    </izvorni_sadrzaj>
    <derivirana_varijabla naziv="DomainObject.Predmet.StrankaListFormatedOIB_1">
      <item>FINA Regionalni centar Zagreb, OIB 85821130368</item>
      <item>Andreja Komes, OIB 06570691325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Andreja Komes, Ulica Tituša Brezovačkoga 11, 49000 Krapina</item>
    </izvorni_sadrzaj>
    <derivirana_varijabla naziv="DomainObject.Predmet.StrankaListFormatedWithAdress_1">
      <item>FINA Regionalni centar Zagreb, Trg svibanjskih žrtava 1995. br. 1, 10000 Zagreb</item>
      <item>Andreja Komes, Ulica Tituša Brezovačkoga 11, 49000 Krapina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Andreja Komes, OIB 06570691325, Ulica Tituša Brezovačkoga 11, 49000 Krapina</item>
    </izvorni_sadrzaj>
    <derivirana_varijabla naziv="DomainObject.Predmet.StrankaListFormatedWithAdressOIB_1">
      <item>FINA Regionalni centar Zagreb, OIB 85821130368, Trg svibanjskih žrtava 1995. br. 1, 10000 Zagreb</item>
      <item>Andreja Komes, OIB 06570691325, Ulica Tituša Brezovačkoga 11, 49000 Krapina</item>
    </derivirana_varijabla>
  </DomainObject.Predmet.StrankaListFormatedWithAdressOIB>
  <DomainObject.Predmet.StrankaListNazivFormated>
    <izvorni_sadrzaj>
      <item>FINA Regionalni centar Zagreb</item>
      <item>Andreja Komes</item>
    </izvorni_sadrzaj>
    <derivirana_varijabla naziv="DomainObject.Predmet.StrankaListNazivFormated_1">
      <item>FINA Regionalni centar Zagreb</item>
      <item>Andreja Komes</item>
    </derivirana_varijabla>
  </DomainObject.Predmet.StrankaListNazivFormated>
  <DomainObject.Predmet.StrankaListNazivFormatedOIB>
    <izvorni_sadrzaj>
      <item>FINA Regionalni centar Zagreb, OIB 85821130368</item>
      <item>Andreja Komes, OIB 06570691325</item>
    </izvorni_sadrzaj>
    <derivirana_varijabla naziv="DomainObject.Predmet.StrankaListNazivFormatedOIB_1">
      <item>FINA Regionalni centar Zagreb, OIB 85821130368</item>
      <item>Andreja Komes, OIB 06570691325</item>
    </derivirana_varijabla>
  </DomainObject.Predmet.StrankaListNazivFormatedOIB>
  <DomainObject.Predmet.ProtuStrankaListFormated>
    <izvorni_sadrzaj>
      <item>ONIX AK jednostavno društvo s ograničenom odgovornošću za usluge</item>
    </izvorni_sadrzaj>
    <derivirana_varijabla naziv="DomainObject.Predmet.ProtuStrankaListFormated_1">
      <item>ONIX AK jednostavno društvo s ograničenom odgovornošću za usluge</item>
    </derivirana_varijabla>
  </DomainObject.Predmet.ProtuStrankaListFormated>
  <DomainObject.Predmet.ProtuStrankaListFormatedOIB>
    <izvorni_sadrzaj>
      <item>ONIX AK jednostavno društvo s ograničenom odgovornošću za usluge, OIB 56695698043</item>
    </izvorni_sadrzaj>
    <derivirana_varijabla naziv="DomainObject.Predmet.ProtuStrankaListFormatedOIB_1">
      <item>ONIX AK jednostavno društvo s ograničenom odgovornošću za usluge, OIB 56695698043</item>
    </derivirana_varijabla>
  </DomainObject.Predmet.ProtuStrankaListFormatedOIB>
  <DomainObject.Predmet.ProtuStrankaListFormatedWithAdress>
    <izvorni_sadrzaj>
      <item>ONIX AK jednostavno društvo s ograničenom odgovornošću za usluge, Zagrebačka cesta 2, 49000 Krapina</item>
    </izvorni_sadrzaj>
    <derivirana_varijabla naziv="DomainObject.Predmet.ProtuStrankaListFormatedWithAdress_1">
      <item>ONIX AK jednostavno društvo s ograničenom odgovornošću za usluge, Zagrebačka cesta 2, 49000 Krapina</item>
    </derivirana_varijabla>
  </DomainObject.Predmet.ProtuStrankaListFormatedWithAdress>
  <DomainObject.Predmet.ProtuStrankaListFormatedWithAdressOIB>
    <izvorni_sadrzaj>
      <item>ONIX AK jednostavno društvo s ograničenom odgovornošću za usluge, OIB 56695698043, Zagrebačka cesta 2, 49000 Krapina</item>
    </izvorni_sadrzaj>
    <derivirana_varijabla naziv="DomainObject.Predmet.ProtuStrankaListFormatedWithAdressOIB_1">
      <item>ONIX AK jednostavno društvo s ograničenom odgovornošću za usluge, OIB 56695698043, Zagrebačka cesta 2, 49000 Krapina</item>
    </derivirana_varijabla>
  </DomainObject.Predmet.ProtuStrankaListFormatedWithAdressOIB>
  <DomainObject.Predmet.ProtuStrankaListNazivFormated>
    <izvorni_sadrzaj>
      <item>ONIX AK jednostavno društvo s ograničenom odgovornošću za usluge</item>
    </izvorni_sadrzaj>
    <derivirana_varijabla naziv="DomainObject.Predmet.ProtuStrankaListNazivFormated_1">
      <item>ONIX AK jednostavno društvo s ograničenom odgovornošću za usluge</item>
    </derivirana_varijabla>
  </DomainObject.Predmet.ProtuStrankaListNazivFormated>
  <DomainObject.Predmet.ProtuStrankaListNazivFormatedOIB>
    <izvorni_sadrzaj>
      <item>ONIX AK jednostavno društvo s ograničenom odgovornošću za usluge, OIB 56695698043</item>
    </izvorni_sadrzaj>
    <derivirana_varijabla naziv="DomainObject.Predmet.ProtuStrankaListNazivFormatedOIB_1">
      <item>ONIX AK jednostavno društvo s ograničenom odgovornošću za usluge, OIB 56695698043</item>
    </derivirana_varijabla>
  </DomainObject.Predmet.ProtuStrankaListNazivFormatedOIB>
  <DomainObject.Predmet.OstaliListFormated>
    <izvorni_sadrzaj>
      <item>SAMOBORSKA BANKA dioničko društvo</item>
      <item>Andreja Komes</item>
    </izvorni_sadrzaj>
    <derivirana_varijabla naziv="DomainObject.Predmet.OstaliListFormated_1">
      <item>SAMOBORSKA BANKA dioničko društvo</item>
      <item>Andreja Komes</item>
    </derivirana_varijabla>
  </DomainObject.Predmet.OstaliListFormated>
  <DomainObject.Predmet.OstaliListFormatedOIB>
    <izvorni_sadrzaj>
      <item>SAMOBORSKA BANKA dioničko društvo, OIB 13806526186</item>
      <item>Andreja Komes, OIB 06570691325</item>
    </izvorni_sadrzaj>
    <derivirana_varijabla naziv="DomainObject.Predmet.OstaliListFormatedOIB_1">
      <item>SAMOBORSKA BANKA dioničko društvo, OIB 13806526186</item>
      <item>Andreja Komes, OIB 06570691325</item>
    </derivirana_varijabla>
  </DomainObject.Predmet.OstaliListFormatedOIB>
  <DomainObject.Predmet.OstaliListFormatedWithAdress>
    <izvorni_sadrzaj>
      <item>SAMOBORSKA BANKA dioničko društvo, Trg Kralja Tomislava 8, 10430 Samobor</item>
      <item>Andreja Komes, Ulica Tituša Brezovačkoga 11, 49000 Krapina</item>
    </izvorni_sadrzaj>
    <derivirana_varijabla naziv="DomainObject.Predmet.OstaliListFormatedWithAdress_1">
      <item>SAMOBORSKA BANKA dioničko društvo, Trg Kralja Tomislava 8, 10430 Samobor</item>
      <item>Andreja Komes, Ulica Tituša Brezovačkoga 11, 49000 Krapina</item>
    </derivirana_varijabla>
  </DomainObject.Predmet.OstaliListFormatedWithAdress>
  <DomainObject.Predmet.OstaliListFormatedWithAdressOIB>
    <izvorni_sadrzaj>
      <item>SAMOBORSKA BANKA dioničko društvo, OIB 13806526186, Trg Kralja Tomislava 8, 10430 Samobor</item>
      <item>Andreja Komes, OIB 06570691325, Ulica Tituša Brezovačkoga 11, 49000 Krapina</item>
    </izvorni_sadrzaj>
    <derivirana_varijabla naziv="DomainObject.Predmet.OstaliListFormatedWithAdressOIB_1">
      <item>SAMOBORSKA BANKA dioničko društvo, OIB 13806526186, Trg Kralja Tomislava 8, 10430 Samobor</item>
      <item>Andreja Komes, OIB 06570691325, Ulica Tituša Brezovačkoga 11, 49000 Krapina</item>
    </derivirana_varijabla>
  </DomainObject.Predmet.OstaliListFormatedWithAdressOIB>
  <DomainObject.Predmet.OstaliListNazivFormated>
    <izvorni_sadrzaj>
      <item>SAMOBORSKA BANKA dioničko društvo</item>
      <item>Andreja Komes</item>
    </izvorni_sadrzaj>
    <derivirana_varijabla naziv="DomainObject.Predmet.OstaliListNazivFormated_1">
      <item>SAMOBORSKA BANKA dioničko društvo</item>
      <item>Andreja Komes</item>
    </derivirana_varijabla>
  </DomainObject.Predmet.OstaliListNazivFormated>
  <DomainObject.Predmet.OstaliListNazivFormatedOIB>
    <izvorni_sadrzaj>
      <item>SAMOBORSKA BANKA dioničko društvo, OIB 13806526186</item>
      <item>Andreja Komes, OIB 06570691325</item>
    </izvorni_sadrzaj>
    <derivirana_varijabla naziv="DomainObject.Predmet.OstaliListNazivFormatedOIB_1">
      <item>SAMOBORSKA BANKA dioničko društvo, OIB 13806526186</item>
      <item>Andreja Komes, OIB 06570691325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ONIX AK jednostavno društvo s ograničenom odgovornošću za usluge</izvorni_sadrzaj>
    <derivirana_varijabla naziv="DomainObject.Predmet.ProtustrankaIDrugi_1">ONIX AK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ONIX AK jednostavno društvo s ograničenom odgovornošću za usluge, OIB 56695698043, Zagrebačka cesta 2, 49000 Krapina</izvorni_sadrzaj>
    <derivirana_varijabla naziv="DomainObject.Predmet.ProtustrankaIDrugiAdressOIB_1">ONIX AK jednostavno društvo s ograničenom odgovornošću za usluge, OIB 56695698043, Zagrebačka cesta 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ONIX AK jednostavno društvo s ograničenom odgovornošću za usluge</item>
      <item>SAMOBORSKA BANKA dioničko društvo</item>
      <item>Andreja Komes</item>
      <item>Andreja Komes</item>
    </izvorni_sadrzaj>
    <derivirana_varijabla naziv="DomainObject.Predmet.SudioniciListNaziv_1">
      <item>FINA Regionalni centar Zagreb</item>
      <item>ONIX AK jednostavno društvo s ograničenom odgovornošću za usluge</item>
      <item>SAMOBORSKA BANKA dioničko društvo</item>
      <item>Andreja Komes</item>
      <item>Andreja Komes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ONIX AK jednostavno društvo s ograničenom odgovornošću za usluge, OIB 56695698043, Zagrebačka cesta 2,49000 Krapina</item>
      <item>SAMOBORSKA BANKA dioničko društvo, OIB 13806526186, Trg Kralja Tomislava 8,10430 Samobor</item>
      <item>Andreja Komes, OIB 06570691325, Ulica Tituša Brezovačkoga 11,49000 Krapina</item>
      <item>Andreja Komes, OIB 06570691325, Ulica Tituša Brezovačkoga 11,49000 Krapina</item>
    </izvorni_sadrzaj>
    <derivirana_varijabla naziv="DomainObject.Predmet.SudioniciListAdressOIB_1">
      <item>FINA Regionalni centar Zagreb, OIB 85821130368, Trg svibanjskih žrtava 1995. br. 1,10000 Zagreb</item>
      <item>ONIX AK jednostavno društvo s ograničenom odgovornošću za usluge, OIB 56695698043, Zagrebačka cesta 2,49000 Krapina</item>
      <item>SAMOBORSKA BANKA dioničko društvo, OIB 13806526186, Trg Kralja Tomislava 8,10430 Samobor</item>
      <item>Andreja Komes, OIB 06570691325, Ulica Tituša Brezovačkoga 11,49000 Krapina</item>
      <item>Andreja Komes, OIB 06570691325, Ulica Tituša Brezovačkoga 11,49000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56695698043</item>
      <item>, OIB 13806526186</item>
      <item>, OIB 06570691325</item>
      <item>, OIB 06570691325</item>
    </izvorni_sadrzaj>
    <derivirana_varijabla naziv="DomainObject.Predmet.SudioniciListNazivOIB_1">
      <item>, OIB 85821130368</item>
      <item>, OIB 56695698043</item>
      <item>, OIB 13806526186</item>
      <item>, OIB 06570691325</item>
      <item>, OIB 06570691325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St-1295/2018-17</izvorni_sadrzaj>
    <derivirana_varijabla naziv="DomainObject.PredzadnjaOdlukaIzPredmeta.Oznaka_1">St-1295/2018-17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EDA77-4FDB-4238-8C88-F64030100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4768</properties:Characters>
  <properties:Lines>105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2019-04-12T09:04:00Z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