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4db4" w14:paraId="a714db4" w:rsidRDefault="00AE42CC" w:rsidP="00910611" w:rsidR="00AE42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2CC" w:rsidP="00910611" w:rsidR="00AE42CC">
      <w:r>
        <w:rPr>
          <w:rFonts w:eastAsia="MS Mincho"/>
        </w:rPr>
        <w:t>REPUBLIKA HRVATSKA</w:t>
      </w:r>
    </w:p>
    <w:p w:rsidRDefault="00AE42CC" w:rsidP="00910611" w:rsidR="00AE42CC">
      <w:r>
        <w:rPr>
          <w:rFonts w:eastAsia="MS Mincho"/>
        </w:rPr>
        <w:t>TRGOVAČKI SUD U RIJECI</w:t>
      </w:r>
    </w:p>
    <w:p w:rsidRDefault="00AE42CC" w:rsidR="00AE42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   </w:t>
      </w: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7D07F7" w:rsidRPr="00CB15CE">
        <w:t>COLLATUS d.o.o. društvo s ograničeno</w:t>
      </w:r>
      <w:r w:rsidR="007D07F7">
        <w:t>m odgovornošću za trgovinu, nek</w:t>
      </w:r>
      <w:r w:rsidR="007D07F7" w:rsidRPr="00CB15CE">
        <w:t xml:space="preserve">retnine i turistička agencija u stečaju Poreč, M. Vlašića 20, </w:t>
      </w:r>
      <w:r w:rsidR="007D07F7" w:rsidRPr="00CB15CE">
        <w:rPr>
          <w:rStyle w:val="tabletextfield"/>
        </w:rPr>
        <w:t>OIB 18592633677</w:t>
      </w:r>
      <w:r w:rsidRPr="009C6106">
        <w:t xml:space="preserve">,  dana </w:t>
      </w:r>
      <w:r w:rsidR="007D07F7">
        <w:t>23. studenoga 2016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D07F7" w:rsidR="007D07F7">
      <w:pPr>
        <w:jc w:val="both"/>
        <w:rPr>
          <w:rStyle w:val="tabletextfield"/>
        </w:rPr>
      </w:pPr>
      <w:r w:rsidRPr="009C6106">
        <w:tab/>
      </w:r>
      <w:r w:rsidRPr="009C6106">
        <w:tab/>
        <w:t xml:space="preserve">I. Ponuditelju </w:t>
      </w:r>
      <w:r w:rsidR="00B90925">
        <w:t>Aleksandru Zlatoviću, Rovinj, E. de Amicisa 20, OIB 25666344579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4C758C">
        <w:t xml:space="preserve">Zemljišnoknjižnog odjela Pula </w:t>
      </w:r>
      <w:r w:rsidR="007D07F7" w:rsidRPr="00CB15CE">
        <w:rPr>
          <w:rStyle w:val="tabletextfield"/>
        </w:rPr>
        <w:t xml:space="preserve">Općinskog suda u Puli </w:t>
      </w:r>
      <w:r w:rsidR="004C758C">
        <w:rPr>
          <w:rStyle w:val="tabletextfield"/>
        </w:rPr>
        <w:t xml:space="preserve">–Pola </w:t>
      </w:r>
      <w:r w:rsidR="007D07F7" w:rsidRPr="00CB15CE">
        <w:rPr>
          <w:rStyle w:val="tabletextfield"/>
        </w:rPr>
        <w:t>i to:</w:t>
      </w:r>
    </w:p>
    <w:p w:rsidRDefault="007D07F7" w:rsidP="007D07F7" w:rsidR="007D07F7">
      <w:pPr>
        <w:jc w:val="both"/>
        <w:rPr>
          <w:rStyle w:val="tabletextfield"/>
        </w:rPr>
      </w:pPr>
      <w:r>
        <w:rPr>
          <w:rStyle w:val="tabletextfield"/>
        </w:rPr>
        <w:t xml:space="preserve"> </w:t>
      </w:r>
    </w:p>
    <w:p w:rsidRDefault="00B90925" w:rsidP="00B90925" w:rsidR="00B90925">
      <w:pPr>
        <w:jc w:val="both"/>
        <w:rPr>
          <w:rFonts w:hAnsi="Arial" w:ascii="Arial"/>
        </w:rPr>
      </w:pPr>
      <w:r>
        <w:t>4/14 dijela k.č. 1750/1, u naravi pašnjak površine 719 m2, upisano u z.k. ul. br. 2003 k.o. Juršići.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B90925">
        <w:t>Aleksandar Zlatović, Rovinj, E. de Amicisa 20, OIB 25666344579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B90925">
        <w:t xml:space="preserve">10.000,00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4C758C">
        <w:t>Z</w:t>
      </w:r>
      <w:r w:rsidRPr="009C6106">
        <w:t xml:space="preserve">emljišnoknjižnom odjelu </w:t>
      </w:r>
      <w:r w:rsidR="004C758C">
        <w:t xml:space="preserve">Pula </w:t>
      </w:r>
      <w:r w:rsidRPr="009C6106">
        <w:t xml:space="preserve">Općinskog suda u </w:t>
      </w:r>
      <w:r w:rsidR="004C758C">
        <w:t>Puli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EA330A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EA330A">
        <w:t>20. listopada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EA330A">
        <w:t>mrežnoj stranici e-Oglasna ploča sudova</w:t>
      </w:r>
      <w:r w:rsidR="00F91703" w:rsidRPr="009C6106">
        <w:t xml:space="preserve"> dana </w:t>
      </w:r>
      <w:r w:rsidR="00EA330A">
        <w:t>6. studenoga 2016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4F25E3" w:rsidR="0014732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EA330A">
        <w:t>22. studenoga 2016</w:t>
      </w:r>
      <w:r w:rsidRPr="009C6106">
        <w:t>. g. sudjelov</w:t>
      </w:r>
      <w:r w:rsidR="003859B7" w:rsidRPr="009C6106">
        <w:t>a</w:t>
      </w:r>
      <w:r w:rsidR="00036651">
        <w:t>la su dva</w:t>
      </w:r>
      <w:r w:rsidR="004F25E3">
        <w:t xml:space="preserve"> </w:t>
      </w:r>
      <w:r w:rsidR="00F91703" w:rsidRPr="009C6106">
        <w:t>ponuditelj</w:t>
      </w:r>
      <w:r w:rsidR="00036651">
        <w:t>a</w:t>
      </w:r>
      <w:r w:rsidR="004F25E3">
        <w:t xml:space="preserve"> i to </w:t>
      </w:r>
      <w:r w:rsidR="004F25E3" w:rsidRPr="00656D25">
        <w:t>BIO-VET d.o.o. za proizvodnju, promet i usluge Dežanovac (Općina Dežanovac), Donji Sređani 6</w:t>
      </w:r>
      <w:r w:rsidR="004F25E3">
        <w:t>, OIB</w:t>
      </w:r>
      <w:r w:rsidR="004F25E3" w:rsidRPr="00BA3336">
        <w:t>: 77124839504</w:t>
      </w:r>
      <w:r w:rsidR="00036651">
        <w:t xml:space="preserve"> i Aleksandar Zlatović, Rovinj, E. de Amicisa 20, OIB 25666344579.</w:t>
      </w:r>
      <w:r w:rsidR="00147326">
        <w:t xml:space="preserve"> </w:t>
      </w:r>
    </w:p>
    <w:p w:rsidRDefault="00147326" w:rsidP="003E3F2C" w:rsidR="00147326">
      <w:pPr>
        <w:jc w:val="both"/>
      </w:pPr>
    </w:p>
    <w:p w:rsidRDefault="00B90925" w:rsidP="003E3F2C" w:rsidR="003E3F2C" w:rsidRPr="009C6106">
      <w:pPr>
        <w:jc w:val="both"/>
      </w:pPr>
      <w:r>
        <w:lastRenderedPageBreak/>
        <w:t xml:space="preserve">Aleksandar Zlatović, Rovinj, E. de Amicisa 20, OIB 25666344579 </w:t>
      </w:r>
      <w:r w:rsidR="004F25E3">
        <w:t xml:space="preserve">je </w:t>
      </w:r>
      <w:r w:rsidR="00036651">
        <w:t xml:space="preserve">u nadmetanju </w:t>
      </w:r>
      <w:r w:rsidR="004F25E3">
        <w:t xml:space="preserve">za predmetnu nekretninu ponudio </w:t>
      </w:r>
      <w:r w:rsidR="00036651">
        <w:t>najveću</w:t>
      </w:r>
      <w:r w:rsidR="004F25E3">
        <w:t xml:space="preserve"> prodajnu cijenu u iznosu od </w:t>
      </w:r>
      <w:r>
        <w:t xml:space="preserve">10.000,00 </w:t>
      </w:r>
      <w:r w:rsidR="004F25E3">
        <w:t>kn</w:t>
      </w:r>
      <w:r w:rsidR="00147326">
        <w:t xml:space="preserve">, te je </w:t>
      </w:r>
      <w:r w:rsidR="004020FA" w:rsidRPr="009C6106">
        <w:t>ispunio uvjete da mu se dosudi predmetna nekretnina</w:t>
      </w:r>
      <w:r w:rsidR="003E3F2C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</w:t>
      </w:r>
      <w:r w:rsidR="00147326">
        <w:rPr>
          <w:bCs/>
        </w:rPr>
        <w:t xml:space="preserve">, </w:t>
      </w:r>
      <w:r w:rsidR="00F91703" w:rsidRPr="009C6106">
        <w:rPr>
          <w:bCs/>
        </w:rPr>
        <w:t>133/12</w:t>
      </w:r>
      <w:r w:rsidR="00147326">
        <w:rPr>
          <w:bCs/>
        </w:rPr>
        <w:t xml:space="preserve"> i 71/15</w:t>
      </w:r>
      <w:r w:rsidR="00F91703" w:rsidRPr="009C6106">
        <w:rPr>
          <w:bCs/>
        </w:rPr>
        <w:t>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B90925">
        <w:t xml:space="preserve">Aleksandru Zlatoviću, Rovinj, E. de Amicisa 20, OIB 25666344579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147326">
        <w:t>20. listopada 2016</w:t>
      </w:r>
      <w:r w:rsidRPr="009C6106">
        <w:t xml:space="preserve">.g. na </w:t>
      </w:r>
      <w:r w:rsidR="00147326">
        <w:t>prolazni depozit</w:t>
      </w:r>
      <w:r w:rsidRPr="009C6106">
        <w:t xml:space="preserve">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147326">
        <w:t>2</w:t>
      </w:r>
      <w:r w:rsidR="00036651">
        <w:t>3</w:t>
      </w:r>
      <w:r w:rsidR="00147326">
        <w:t>. studenoga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47326" w:rsidR="00147326" w:rsidRPr="006875A2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lastRenderedPageBreak/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>
      <w:pPr>
        <w:ind w:left="360"/>
      </w:pPr>
      <w:r w:rsidRPr="009C6106">
        <w:t xml:space="preserve">- </w:t>
      </w:r>
      <w:r w:rsidR="00147326">
        <w:t>BIO-VET d.o.o. za proizvodnju, promet i usluge Dežanovac (Općina Dežanovac), Donji Sređani 6, OIB: 77124839504</w:t>
      </w:r>
    </w:p>
    <w:p w:rsidRDefault="00036651" w:rsidP="00B83F7C" w:rsidR="00036651">
      <w:pPr>
        <w:ind w:left="360"/>
      </w:pPr>
      <w:r>
        <w:t>-</w:t>
      </w:r>
      <w:r w:rsidRPr="00036651">
        <w:t xml:space="preserve"> </w:t>
      </w:r>
      <w:r>
        <w:t>Aleksandar Zlatović, Rovinj, E. de Amicisa 20, OIB 25666344579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80274A" w:rsidP="0080274A" w:rsidR="0080274A">
      <w:pPr>
        <w:ind w:firstLine="720"/>
        <w:jc w:val="both"/>
        <w:rPr>
          <w:b/>
        </w:rPr>
      </w:pPr>
      <w:r>
        <w:t xml:space="preserve">-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147326">
        <w:t xml:space="preserve">Pula </w:t>
      </w:r>
      <w:r w:rsidR="004020FA" w:rsidRPr="009C6106">
        <w:t xml:space="preserve">Općinskog suda u </w:t>
      </w:r>
      <w:r w:rsidR="00147326">
        <w:t>Puli - Pola</w:t>
      </w:r>
      <w:r w:rsidR="004020FA" w:rsidRPr="009C6106">
        <w:t xml:space="preserve"> </w:t>
      </w:r>
    </w:p>
    <w:p w:rsidRDefault="00A72265" w:rsidR="00147326">
      <w:r w:rsidRPr="009C6106">
        <w:t xml:space="preserve">     - </w:t>
      </w:r>
      <w:r w:rsidR="00147326">
        <w:t>e-O</w:t>
      </w:r>
      <w:r w:rsidRPr="009C6106">
        <w:t xml:space="preserve">glasna ploča 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6813C4" w:rsidR="00020D77" w:rsidRPr="009C6106">
      <w:r w:rsidRPr="009C6106">
        <w:t xml:space="preserve">Rijeka,  </w:t>
      </w:r>
      <w:r w:rsidR="00147326">
        <w:t>23. studenoga 2016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0D5" w:rsidR="006610D5">
      <w:r>
        <w:separator/>
      </w:r>
    </w:p>
  </w:endnote>
  <w:endnote w:id="0" w:type="continuationSeparator">
    <w:p w:rsidRDefault="006610D5" w:rsidR="00661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2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0D5" w:rsidR="006610D5">
      <w:r>
        <w:separator/>
      </w:r>
    </w:p>
  </w:footnote>
  <w:footnote w:id="0" w:type="continuationSeparator">
    <w:p w:rsidRDefault="006610D5" w:rsidR="00661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80274A">
      <w:t>618</w:t>
    </w:r>
    <w:r w:rsidR="009C6106">
      <w:t>/2011</w:t>
    </w:r>
    <w:r w:rsidR="00B51260">
      <w:t>-454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6651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2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546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C758C"/>
    <w:rsid w:val="004D2097"/>
    <w:rsid w:val="004D3466"/>
    <w:rsid w:val="004D3DE7"/>
    <w:rsid w:val="004D653B"/>
    <w:rsid w:val="004E3D47"/>
    <w:rsid w:val="004E6F39"/>
    <w:rsid w:val="004F25E3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5F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10D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3120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07F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74A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42CC"/>
    <w:rsid w:val="00AE57D5"/>
    <w:rsid w:val="00AE5D9B"/>
    <w:rsid w:val="00AE6147"/>
    <w:rsid w:val="00AE6623"/>
    <w:rsid w:val="00AE69C2"/>
    <w:rsid w:val="00AF1D45"/>
    <w:rsid w:val="00AF3BF0"/>
    <w:rsid w:val="00AF7F86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260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0925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330A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4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E42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42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4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E42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42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05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23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2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36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597</properties:Words>
  <properties:Characters>3057</properties:Characters>
  <properties:Lines>112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2016-11-23T07:48:00Z</dcterms:created>
  <dc:creator>korlevicd</dc:creator>
  <cp:lastModifiedBy>Danijela Fumić</cp:lastModifiedBy>
  <cp:lastPrinted>2007-09-03T10:39:00Z</cp:lastPrinted>
  <dcterms:modified xmlns:xsi="http://www.w3.org/2001/XMLSchema-instance" xsi:type="dcterms:W3CDTF">2016-11-23T07:50:00Z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