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9a3d" w14:paraId="5db9a3d" w:rsidRDefault="001B58C2" w:rsidP="001D7C1D" w:rsidR="001D7C1D" w:rsidRPr="004C3D0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</w:t>
      </w:r>
      <w:r w:rsidR="005870DF">
        <w:rPr>
          <w:noProof/>
          <w:lang w:eastAsia="hr-HR"/>
        </w:rPr>
        <w:t xml:space="preserve">   </w:t>
      </w:r>
      <w:r w:rsidR="005870DF"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5870DF" w:rsidP="00045037" w:rsidR="00045037" w:rsidRPr="004C3D03">
      <w:pPr>
        <w:jc w:val="both"/>
      </w:pPr>
      <w:r>
        <w:t xml:space="preserve">     </w:t>
      </w:r>
      <w:r w:rsidR="00045037"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5870DF" w:rsidP="00045037" w:rsidR="005870DF">
      <w:pPr>
        <w:jc w:val="both"/>
      </w:pPr>
      <w:r>
        <w:t xml:space="preserve">        </w:t>
      </w:r>
      <w:r w:rsidR="00045037" w:rsidRPr="004C3D03">
        <w:t>Zagreb, A</w:t>
      </w:r>
      <w:r w:rsidR="00180101" w:rsidRPr="004C3D03">
        <w:t>mru</w:t>
      </w:r>
      <w:r w:rsidR="0015186A">
        <w:t xml:space="preserve">ševa 2/II     </w:t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</w:p>
    <w:p w:rsidRDefault="005870DF" w:rsidP="005870DF" w:rsidR="00045037" w:rsidRPr="004C3D03">
      <w:pPr>
        <w:ind w:left="7080"/>
        <w:jc w:val="both"/>
      </w:pPr>
      <w:r>
        <w:t xml:space="preserve">      </w:t>
      </w:r>
      <w:r w:rsidR="0015186A">
        <w:t>89</w:t>
      </w:r>
      <w:r w:rsidR="008B5ABB" w:rsidRPr="004C3D03">
        <w:t>. St-</w:t>
      </w:r>
      <w:r w:rsidR="00867954">
        <w:t>3054</w:t>
      </w:r>
      <w:r w:rsidR="008B5ABB" w:rsidRPr="004C3D03">
        <w:t>/1</w:t>
      </w:r>
      <w:r w:rsidR="004211F0">
        <w:t>8</w:t>
      </w:r>
      <w:r w:rsidR="001648A9">
        <w:t>-</w:t>
      </w:r>
      <w:r w:rsidR="00C37BB6">
        <w:t>3</w:t>
      </w: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15186A" w:rsidP="0015186A" w:rsidR="0015186A">
      <w:pPr>
        <w:ind w:firstLine="708"/>
        <w:jc w:val="both"/>
      </w:pPr>
      <w:r w:rsidRPr="00565C4F">
        <w:t xml:space="preserve">Trgovački sud u Zagrebu, po sucu </w:t>
      </w:r>
      <w:r>
        <w:t>Nikolini Dorić Hadžisejdić</w:t>
      </w:r>
      <w:r w:rsidRPr="00565C4F">
        <w:t>, u</w:t>
      </w:r>
      <w:r>
        <w:t xml:space="preserve"> predstečajnom postupku</w:t>
      </w:r>
      <w:r w:rsidRPr="00565C4F">
        <w:t xml:space="preserve"> u povodu prijedloga dužnika </w:t>
      </w:r>
      <w:r w:rsidR="00867954">
        <w:t>SAMTROM TRADE d.o.o., Sesvete, Zagrebačka 36</w:t>
      </w:r>
      <w:r w:rsidR="004211F0">
        <w:t xml:space="preserve">, OIB: </w:t>
      </w:r>
      <w:r w:rsidR="00867954">
        <w:t>21265141308</w:t>
      </w:r>
      <w:r w:rsidR="004211F0">
        <w:t>,</w:t>
      </w:r>
      <w:r w:rsidR="00867954">
        <w:t xml:space="preserve"> dana</w:t>
      </w:r>
      <w:r w:rsidR="004211F0">
        <w:t xml:space="preserve"> </w:t>
      </w:r>
      <w:r w:rsidR="00867954">
        <w:t>7</w:t>
      </w:r>
      <w:r>
        <w:t xml:space="preserve">. </w:t>
      </w:r>
      <w:r w:rsidR="00867954">
        <w:t>prosinca</w:t>
      </w:r>
      <w:r w:rsidR="00DF4681">
        <w:t xml:space="preserve"> 2018</w:t>
      </w:r>
      <w:r>
        <w:t xml:space="preserve">., </w:t>
      </w:r>
    </w:p>
    <w:p w:rsidRDefault="0015186A" w:rsidP="0042407B" w:rsidR="0015186A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867954" w:rsidR="004F5B4C" w:rsidRPr="004C3D03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867954" w:rsidRPr="00867954">
        <w:t>SAMTROM TRADE d.o.o., Sesvete, Zagrebačka 36, OIB: 21265141308</w:t>
      </w:r>
      <w:r w:rsidRPr="004C3D03">
        <w:t xml:space="preserve">, </w:t>
      </w:r>
      <w:r w:rsidR="0015186A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dana od dana primitka ovog </w:t>
      </w:r>
      <w:r w:rsidR="001D7C1D" w:rsidRPr="004C3D03">
        <w:t>rješenja</w:t>
      </w:r>
      <w:r w:rsidR="009B73E3" w:rsidRPr="004C3D03">
        <w:t xml:space="preserve"> </w:t>
      </w:r>
      <w:r w:rsidRPr="004C3D03">
        <w:t>dopuniti prijedlog za otvaranje</w:t>
      </w:r>
      <w:r w:rsidR="009B73E3" w:rsidRPr="004C3D03">
        <w:t xml:space="preserve"> pr</w:t>
      </w:r>
      <w:r w:rsidRPr="004C3D03">
        <w:t>edstečajnog postupka kako slijedi:</w:t>
      </w:r>
    </w:p>
    <w:p w:rsidRDefault="001648A9" w:rsidP="001648A9" w:rsidR="008B5ABB" w:rsidRPr="004C3D03">
      <w:pPr>
        <w:ind w:left="360"/>
        <w:jc w:val="both"/>
      </w:pPr>
      <w:r>
        <w:tab/>
        <w:t xml:space="preserve">      1</w:t>
      </w:r>
      <w:r w:rsidR="0015186A">
        <w:t xml:space="preserve">. </w:t>
      </w:r>
      <w:r w:rsidR="008B5ABB" w:rsidRPr="004C3D03">
        <w:t>dostaviti popis imovine i obveza dužnika, a koji se sastoji od naznake: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novčanih sredstava na računima,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razlučnih prava na imovini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AB35A7" w:rsidR="00180101" w:rsidRPr="004C3D03">
      <w:pPr>
        <w:pStyle w:val="Odlomakpopisa"/>
        <w:numPr>
          <w:ilvl w:val="0"/>
          <w:numId w:val="7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4F5B4C" w:rsidP="005707B3" w:rsidR="004F5B4C" w:rsidRPr="00F54360">
      <w:pPr>
        <w:pStyle w:val="Odlomakpopisa"/>
        <w:numPr>
          <w:ilvl w:val="0"/>
          <w:numId w:val="7"/>
        </w:numPr>
        <w:jc w:val="both"/>
      </w:pPr>
      <w:r w:rsidRPr="00F54360">
        <w:t xml:space="preserve">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</w:t>
      </w:r>
      <w:r w:rsidRPr="00F54360">
        <w:lastRenderedPageBreak/>
        <w:t>evidencije koje vode u skladu s poreznim propisima ako je dužnik obveznik poreza na dohodak</w:t>
      </w:r>
      <w:r w:rsidR="00867954">
        <w:t>,</w:t>
      </w:r>
    </w:p>
    <w:p w:rsidRDefault="00F54360" w:rsidP="005707B3" w:rsidR="00F54360" w:rsidRPr="00F54360">
      <w:pPr>
        <w:pStyle w:val="Odlomakpopisa"/>
        <w:numPr>
          <w:ilvl w:val="0"/>
          <w:numId w:val="7"/>
        </w:numPr>
        <w:jc w:val="both"/>
      </w:pPr>
      <w:r w:rsidRPr="00F54360">
        <w:t>dostaviti izjavu o broju zaposlenih na zadnji dan u mjesecu koji prethodi danu podnošenja prijedloga,</w:t>
      </w:r>
    </w:p>
    <w:p w:rsidRDefault="004F5B4C" w:rsidP="005707B3" w:rsidR="00AB52BF" w:rsidRPr="004C3D03">
      <w:pPr>
        <w:pStyle w:val="Odlomakpopisa"/>
        <w:numPr>
          <w:ilvl w:val="0"/>
          <w:numId w:val="7"/>
        </w:numPr>
        <w:jc w:val="both"/>
      </w:pPr>
      <w:r w:rsidRPr="00F54360">
        <w:t>dostaviti</w:t>
      </w:r>
      <w:r w:rsidR="00F54360" w:rsidRPr="00F54360">
        <w:t xml:space="preserve"> prijedlog plana</w:t>
      </w:r>
      <w:r w:rsidRPr="004C3D03">
        <w:t xml:space="preserve"> restrukturiranja, koji mora sadržavati: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</w:t>
      </w:r>
      <w:r w:rsidR="008A1446">
        <w:t>)</w:t>
      </w:r>
      <w:r w:rsidRPr="004C3D03">
        <w:t>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izlučna prava, razlučna prava, tražbine za koje se vodi postupak, neosigurane tražbine i druge tražbine),</w:t>
      </w:r>
    </w:p>
    <w:p w:rsidRDefault="00F54360" w:rsidP="006318A8" w:rsidR="006318A8">
      <w:pPr>
        <w:pStyle w:val="Odlomakpopisa"/>
        <w:ind w:left="1440"/>
        <w:jc w:val="both"/>
      </w:pPr>
      <w:r>
        <w:t>-</w:t>
      </w:r>
      <w:r w:rsidRPr="004C3D03">
        <w:t xml:space="preserve"> ponudu vjerovnicima razvrstanim u skupine odgovarajućom primjenom pravila o razvrstavanju sudionika u stečajnom planu </w:t>
      </w:r>
      <w:r>
        <w:t>koja sadržava načine</w:t>
      </w:r>
      <w:r w:rsidRPr="004C3D03">
        <w:t>, rokov</w:t>
      </w:r>
      <w:r>
        <w:t>e i</w:t>
      </w:r>
      <w:r w:rsidRPr="004C3D03">
        <w:t xml:space="preserve"> uvjet</w:t>
      </w:r>
      <w:r>
        <w:t>e</w:t>
      </w:r>
      <w:r w:rsidRPr="004C3D03">
        <w:t xml:space="preserve"> namirenja tražbina</w:t>
      </w:r>
      <w:r>
        <w:t>,</w:t>
      </w:r>
    </w:p>
    <w:p w:rsidRDefault="00F54360" w:rsidP="006318A8" w:rsidR="00F54360" w:rsidRPr="004C3D03">
      <w:pPr>
        <w:pStyle w:val="Odlomakpopisa"/>
        <w:ind w:left="1440"/>
        <w:jc w:val="both"/>
      </w:pPr>
      <w:r>
        <w:t>- najavu novoga zaduženja u novcu radi privremenog financiranja, ako je dužnik takvu mjeru restrukturiranja predvidio,</w:t>
      </w:r>
    </w:p>
    <w:p w:rsidRDefault="006318A8" w:rsidP="006318A8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2407B" w:rsidP="00830EFD" w:rsidR="0042407B" w:rsidRPr="004C3D03">
      <w:pPr>
        <w:pStyle w:val="Odlomakpopisa"/>
        <w:numPr>
          <w:ilvl w:val="0"/>
          <w:numId w:val="1"/>
        </w:numPr>
        <w:jc w:val="both"/>
      </w:pPr>
      <w:r w:rsidRPr="004C3D03">
        <w:t xml:space="preserve">Ako </w:t>
      </w:r>
      <w:r w:rsidR="00C1172F" w:rsidRPr="004C3D03">
        <w:t>dužnik</w:t>
      </w:r>
      <w:r w:rsidRPr="004C3D03">
        <w:t xml:space="preserve"> ne postupi po nalogu iz točke I. ovog </w:t>
      </w:r>
      <w:r w:rsidR="001D7C1D" w:rsidRPr="004C3D03">
        <w:t>rješenja</w:t>
      </w:r>
      <w:r w:rsidRPr="004C3D03">
        <w:t>,</w:t>
      </w:r>
      <w:r w:rsidR="001E4739" w:rsidRPr="004C3D03">
        <w:t xml:space="preserve"> sud će</w:t>
      </w:r>
      <w:r w:rsidRPr="004C3D03">
        <w:t xml:space="preserve"> prijedlog za otvaranje </w:t>
      </w:r>
      <w:r w:rsidR="00AB52BF" w:rsidRPr="004C3D03">
        <w:t>pred</w:t>
      </w:r>
      <w:r w:rsidRPr="004C3D03">
        <w:t>stečajnog postupka odbaciti.</w:t>
      </w:r>
    </w:p>
    <w:p w:rsidRDefault="00540747" w:rsidP="00540747" w:rsidR="00540747" w:rsidRPr="004C3D03">
      <w:pPr>
        <w:jc w:val="both"/>
      </w:pP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AB52BF" w:rsidR="001E4739" w:rsidRPr="004C3D03">
      <w:pPr>
        <w:ind w:firstLine="708"/>
        <w:jc w:val="both"/>
      </w:pPr>
      <w:r w:rsidRPr="004C3D03">
        <w:t>Dužnik je kao podnositelj prijedloga podnio ovom sudu</w:t>
      </w:r>
      <w:r w:rsidR="007919E2">
        <w:t xml:space="preserve"> 30</w:t>
      </w:r>
      <w:r w:rsidR="004211F0">
        <w:t xml:space="preserve">. </w:t>
      </w:r>
      <w:r w:rsidR="007919E2">
        <w:t>studenog</w:t>
      </w:r>
      <w:r w:rsidR="004211F0">
        <w:t xml:space="preserve"> 2018.</w:t>
      </w:r>
      <w:r w:rsidR="00150751">
        <w:t xml:space="preserve"> </w:t>
      </w:r>
      <w:r w:rsidRPr="004C3D03">
        <w:t>na temelju odredbe čl. 25. st. 1. Stečajnog zak</w:t>
      </w:r>
      <w:r w:rsidR="00150751">
        <w:t>ona („Narodne novine“ broj 71/</w:t>
      </w:r>
      <w:r w:rsidRPr="004C3D03">
        <w:t>15</w:t>
      </w:r>
      <w:r w:rsidR="00150751">
        <w:t xml:space="preserve"> i 104/17</w:t>
      </w:r>
      <w:r w:rsidRPr="004C3D03">
        <w:t xml:space="preserve"> dalje: SZ), prijedlog za otvaranje predstečajnog postupka. </w:t>
      </w:r>
    </w:p>
    <w:p w:rsidRDefault="00A900BD" w:rsidP="00A900BD" w:rsidR="00A900BD" w:rsidRPr="00471619">
      <w:pPr>
        <w:ind w:firstLine="708"/>
        <w:jc w:val="both"/>
      </w:pPr>
      <w:r w:rsidRPr="00471619">
        <w:t>U prijedlogu je naveo da</w:t>
      </w:r>
      <w:r>
        <w:t xml:space="preserve"> kod njega postoji predstečajni</w:t>
      </w:r>
      <w:r w:rsidRPr="00471619">
        <w:t xml:space="preserve"> razlog prije</w:t>
      </w:r>
      <w:r w:rsidR="001648A9">
        <w:t>teće nesposobnosti za plaćanje te je uz prijedlog</w:t>
      </w:r>
      <w:r w:rsidR="007919E2">
        <w:t xml:space="preserve"> dostavio</w:t>
      </w:r>
      <w:r w:rsidR="001648A9">
        <w:t xml:space="preserve"> </w:t>
      </w:r>
      <w:r w:rsidR="007919E2">
        <w:t>Očevidnik o danima insolventnosti od 27. studenog 2018. (list 9-16 spisa)</w:t>
      </w:r>
      <w:r w:rsidR="004211F0">
        <w:t xml:space="preserve"> </w:t>
      </w:r>
      <w:r w:rsidR="00380129">
        <w:t>izdanu od strane Financijske agencije iz koje</w:t>
      </w:r>
      <w:r w:rsidR="007919E2">
        <w:t>g</w:t>
      </w:r>
      <w:r w:rsidR="00380129">
        <w:t xml:space="preserve"> proizlazi da je</w:t>
      </w:r>
      <w:r w:rsidR="007919E2">
        <w:t xml:space="preserve"> kod dužnika evidentirano evidentirano 55</w:t>
      </w:r>
      <w:r w:rsidR="00380129">
        <w:t xml:space="preserve"> da</w:t>
      </w:r>
      <w:r w:rsidR="00150751">
        <w:t>na neprekidne blokade</w:t>
      </w:r>
      <w:r w:rsidR="007919E2">
        <w:t>.</w:t>
      </w:r>
    </w:p>
    <w:p w:rsidRDefault="00150751" w:rsidP="00150751" w:rsidR="004C3D03" w:rsidRPr="004C3D03">
      <w:pPr>
        <w:pStyle w:val="Default"/>
        <w:jc w:val="both"/>
      </w:pPr>
      <w:r>
        <w:tab/>
      </w:r>
      <w:r w:rsidR="00335049">
        <w:t>Međutim, p</w:t>
      </w:r>
      <w:r w:rsidR="006318A8" w:rsidRPr="004C3D03">
        <w:t>odnositelj prijedlog</w:t>
      </w:r>
      <w:r w:rsidR="00B30C21">
        <w:t>a</w:t>
      </w:r>
      <w:r w:rsidR="006318A8" w:rsidRPr="004C3D03">
        <w:t xml:space="preserve"> nije dostavio popis imovine i obveza dužnika u skladu s čl. 16. st. 1. SZ-a ni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  <w:r w:rsidRPr="00150751">
        <w:t xml:space="preserve"> </w:t>
      </w:r>
      <w:r>
        <w:t xml:space="preserve">izjavu o broju zaposlenih na zadnji dan u mjesecu koji prethodi danu podnošenja prijedloga, prijedlog </w:t>
      </w:r>
      <w:r w:rsidRPr="004C3D03">
        <w:t>plan</w:t>
      </w:r>
      <w:r>
        <w:t>a</w:t>
      </w:r>
      <w:r w:rsidRPr="004C3D03">
        <w:t xml:space="preserve"> restrukturiranja</w:t>
      </w:r>
      <w:r w:rsidR="006318A8" w:rsidRPr="004C3D03">
        <w:t xml:space="preserve"> </w:t>
      </w:r>
      <w:r w:rsidR="004C3D03" w:rsidRPr="004C3D03">
        <w:t>(čl. 26. SZ-a).</w:t>
      </w:r>
    </w:p>
    <w:p w:rsidRDefault="004C3D03" w:rsidP="004C3D03" w:rsidR="001638B2">
      <w:pPr>
        <w:pStyle w:val="Default"/>
        <w:ind w:firstLine="708"/>
        <w:jc w:val="both"/>
      </w:pPr>
      <w:r w:rsidRPr="004C3D03">
        <w:t>Naime, odredbom čl. 16. st. 1. SZ-a propisano je da prijedlog za otvaranje predstečajnog postupka sadržava popis imovine i obveza dužnika, a taj se popis imovine i obveza dužnika</w:t>
      </w:r>
      <w:r>
        <w:t xml:space="preserve"> u </w:t>
      </w:r>
      <w:r>
        <w:lastRenderedPageBreak/>
        <w:t>smislu čl. 17. st. 1. SZ-a</w:t>
      </w:r>
      <w:r w:rsidRPr="004C3D03">
        <w:t xml:space="preserve">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>
        <w:t xml:space="preserve"> Ovdje je potrebno dodati kako se u popisu imovine i obveza moraju </w:t>
      </w:r>
      <w:r w:rsidRPr="004C3D03">
        <w:t>navesti poda</w:t>
      </w:r>
      <w:r w:rsidR="00B30C21">
        <w:t>ci</w:t>
      </w:r>
      <w:r w:rsidRPr="004C3D03">
        <w:t xml:space="preserve"> 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17. st. 2. SZ-a). </w:t>
      </w:r>
    </w:p>
    <w:p w:rsidRDefault="004C3D03" w:rsidP="004C3D03" w:rsidR="004C3D03">
      <w:pPr>
        <w:pStyle w:val="Default"/>
        <w:ind w:firstLine="708"/>
        <w:jc w:val="both"/>
      </w:pPr>
      <w:r>
        <w:t>S obzirom na to da prijedlog za otvaranje predstečajnog postupka ne sadržava ništa od navedenog, potrebno je taj prijedlog dopuniti u skladu s odredbom čl. 16. st. 1. u vezi s čl. 17. st. 1. i 2. SZ-a.</w:t>
      </w:r>
    </w:p>
    <w:p w:rsidRDefault="004C3D03" w:rsidP="001638B2" w:rsidR="004C3D03" w:rsidRPr="004C3D03">
      <w:pPr>
        <w:pStyle w:val="Default"/>
        <w:ind w:firstLine="708"/>
        <w:jc w:val="both"/>
      </w:pPr>
      <w:r w:rsidRPr="004C3D03">
        <w:t xml:space="preserve">Nadalje, odredbom čl. 26. SZ-a propisano je da je podnositelj prijedloga za otvaranje predstečajnoga postupka dužan uz prijedlog za otvaranje predstečajnoga postupka dostaviti: </w:t>
      </w:r>
    </w:p>
    <w:p w:rsidRDefault="004C3D03" w:rsidP="004C3D03" w:rsidR="00F54360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DF4681">
        <w:t>,</w:t>
      </w:r>
    </w:p>
    <w:p w:rsidRDefault="00F54360" w:rsidP="00F54360" w:rsidR="004C3D03" w:rsidRPr="004C3D03">
      <w:pPr>
        <w:pStyle w:val="Default"/>
        <w:jc w:val="both"/>
      </w:pPr>
      <w:r>
        <w:t>-</w:t>
      </w:r>
      <w:r w:rsidR="00DF4681">
        <w:t>izjavu o broju zaposlenih na zadnji dan u mjesecu koji prethodi danu podnošenja prijedloga,</w:t>
      </w:r>
      <w:r w:rsidR="004C3D03" w:rsidRPr="004C3D03">
        <w:t xml:space="preserve"> </w:t>
      </w:r>
    </w:p>
    <w:p w:rsidRDefault="004C3D03" w:rsidP="004C3D03" w:rsidR="004C3D03">
      <w:pPr>
        <w:pStyle w:val="Default"/>
        <w:jc w:val="both"/>
      </w:pPr>
      <w:r w:rsidRPr="004C3D03">
        <w:t xml:space="preserve">− </w:t>
      </w:r>
      <w:r w:rsidR="00DF4681">
        <w:t xml:space="preserve"> prijedlog </w:t>
      </w:r>
      <w:r w:rsidRPr="004C3D03">
        <w:t>plan</w:t>
      </w:r>
      <w:r w:rsidR="00DF4681">
        <w:t>a</w:t>
      </w:r>
      <w:r w:rsidRPr="004C3D03">
        <w:t xml:space="preserve"> restrukturiranja.</w:t>
      </w:r>
    </w:p>
    <w:p w:rsidRDefault="004C3D03" w:rsidP="002A6BCA" w:rsidR="004C3D03" w:rsidRPr="004C3D03">
      <w:pPr>
        <w:ind w:firstLine="708"/>
        <w:jc w:val="both"/>
      </w:pPr>
      <w:r>
        <w:t>Imajući u vidu činjenicu kako podnositelj prijedloga nije dostavio ni jednu od isprava iz čl. 26. SZ-</w:t>
      </w:r>
      <w:r w:rsidR="001638B2">
        <w:t>a, stoga je isti pozvan i u tom dijelu</w:t>
      </w:r>
      <w:r>
        <w:t xml:space="preserve"> dopuniti prijedlog za otvaranje predstečajnog postupka</w:t>
      </w:r>
      <w:r w:rsidR="002A6BCA">
        <w:t xml:space="preserve">. </w:t>
      </w:r>
    </w:p>
    <w:p w:rsidRDefault="002A6BCA" w:rsidP="008149C0" w:rsidR="002A6BCA">
      <w:pPr>
        <w:ind w:firstLine="708"/>
        <w:jc w:val="both"/>
      </w:pPr>
      <w:r>
        <w:t>Vezano uz citiranu odredbu čl. 26. SZ-a, napominje se kako</w:t>
      </w:r>
      <w:r w:rsidR="003D70F4" w:rsidRPr="004C3D03">
        <w:t xml:space="preserve"> </w:t>
      </w:r>
      <w:r w:rsidR="008149C0">
        <w:t>Zakon o računovodstvu („Narodne novine“ 78/15, 134/15 i 120/16, dalje: ZR) u čl. 19. st. 2. propisuje da</w:t>
      </w:r>
      <w:r w:rsidR="008149C0" w:rsidRPr="008149C0">
        <w:t xml:space="preserve"> </w:t>
      </w:r>
      <w:r w:rsidR="008149C0">
        <w:t xml:space="preserve">godišnje financijske izvještaje čine - izvještaj o financijskom položaju (bilanca), račun dobiti i gubitka, izvještaj o ostaloj sveobuhvatnoj dobiti, izvještaj o novčanim tokovima, izvještaj o promjenama kapitala i   bilješke uz financijske izvještaje te je u stavku 3. propisana iznimka prema kojoj su mali i mikro poduzetnici dužni sastavljati bilancu, račun dobiti i gubitka i bilješke uz financijske izvještaje. Slijedom navedenog </w:t>
      </w:r>
      <w:r>
        <w:t>potrebno</w:t>
      </w:r>
      <w:r w:rsidR="008149C0">
        <w:t xml:space="preserve"> je</w:t>
      </w:r>
      <w:r>
        <w:t xml:space="preserve"> dostaviti financijske izvještaje sa svim</w:t>
      </w:r>
      <w:r w:rsidR="008A1446">
        <w:t xml:space="preserve"> navedenim</w:t>
      </w:r>
      <w:r>
        <w:t xml:space="preserve"> podacima</w:t>
      </w:r>
      <w:r w:rsidR="008149C0">
        <w:t xml:space="preserve">, ovisno u koju grupu poduzetnika dužnik pripada sukladno čl. 5. ZR.  </w:t>
      </w:r>
      <w:r w:rsidR="0032387F" w:rsidRPr="004C3D03">
        <w:t xml:space="preserve"> </w:t>
      </w:r>
    </w:p>
    <w:p w:rsidRDefault="0032387F" w:rsidP="0032387F" w:rsidR="001E4739" w:rsidRPr="004C3D03">
      <w:pPr>
        <w:pStyle w:val="Default"/>
        <w:ind w:firstLine="708"/>
        <w:jc w:val="both"/>
      </w:pPr>
      <w:r w:rsidRPr="004C3D03">
        <w:t xml:space="preserve">Konačno, </w:t>
      </w:r>
      <w:r w:rsidR="000D6398">
        <w:t xml:space="preserve">prijedlog </w:t>
      </w:r>
      <w:r w:rsidRPr="004C3D03">
        <w:t>p</w:t>
      </w:r>
      <w:r w:rsidR="001638B2">
        <w:t>lan</w:t>
      </w:r>
      <w:r w:rsidR="000D6398">
        <w:t>a</w:t>
      </w:r>
      <w:r w:rsidRPr="004C3D03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</w:t>
      </w:r>
      <w:r w:rsidR="009A6537">
        <w:t>koja sadržava načine</w:t>
      </w:r>
      <w:r w:rsidRPr="004C3D03">
        <w:t>, rokov</w:t>
      </w:r>
      <w:r w:rsidR="009A6537">
        <w:t>e i</w:t>
      </w:r>
      <w:r w:rsidRPr="004C3D03">
        <w:t xml:space="preserve"> uvjet</w:t>
      </w:r>
      <w:r w:rsidR="009A6537">
        <w:t>e</w:t>
      </w:r>
      <w:r w:rsidRPr="004C3D03">
        <w:t xml:space="preserve"> namirenja tražbina, </w:t>
      </w:r>
      <w:r w:rsidR="009A6537">
        <w:t>najavu novoga zaduženja u novcu radi privremenog financiranja, ako je dužnik takvu mje</w:t>
      </w:r>
      <w:r w:rsidR="00F54360">
        <w:t>r</w:t>
      </w:r>
      <w:r w:rsidR="009A6537">
        <w:t>u restrukturiranja predvidio</w:t>
      </w:r>
      <w:r w:rsidRPr="004C3D03">
        <w:t xml:space="preserve"> i planirani iznos troškova restrukturiranja.</w:t>
      </w:r>
    </w:p>
    <w:p w:rsidRDefault="002A6BCA" w:rsidP="00471619" w:rsidR="00471619" w:rsidRPr="004211F0">
      <w:pPr>
        <w:ind w:firstLine="708"/>
        <w:jc w:val="both"/>
      </w:pPr>
      <w:r w:rsidRPr="004211F0">
        <w:lastRenderedPageBreak/>
        <w:t>Odredbom čl.</w:t>
      </w:r>
      <w:r w:rsidR="00471619" w:rsidRPr="004211F0">
        <w:t xml:space="preserve"> 27. </w:t>
      </w:r>
      <w:r w:rsidR="00771160" w:rsidRPr="004211F0">
        <w:t>st.</w:t>
      </w:r>
      <w:r w:rsidR="00471619" w:rsidRPr="004211F0">
        <w:t xml:space="preserve"> 1. </w:t>
      </w:r>
      <w:r w:rsidR="00771160" w:rsidRPr="004211F0">
        <w:t>t</w:t>
      </w:r>
      <w:r w:rsidR="00471619" w:rsidRPr="004211F0">
        <w:t>.</w:t>
      </w:r>
      <w:r w:rsidR="00C1172F" w:rsidRPr="004211F0">
        <w:t xml:space="preserve"> 8. SZ-a propisano je da</w:t>
      </w:r>
      <w:r w:rsidR="00471619" w:rsidRPr="004211F0">
        <w:t xml:space="preserve"> se vjerovnici (u </w:t>
      </w:r>
      <w:r w:rsidR="007919E2">
        <w:t>predstečajnom postupku</w:t>
      </w:r>
      <w:r w:rsidR="00771160" w:rsidRPr="004211F0">
        <w:t>)</w:t>
      </w:r>
      <w:r w:rsidR="00471619" w:rsidRPr="004211F0">
        <w:t xml:space="preserve"> razvrstavaju u skupine odgovarajućom primjenom pravila o razvrstavanju sudionika</w:t>
      </w:r>
      <w:r w:rsidR="00771160" w:rsidRPr="004211F0">
        <w:t xml:space="preserve"> u stečajnom planu. Prema čl. </w:t>
      </w:r>
      <w:r w:rsidR="00471619" w:rsidRPr="004211F0">
        <w:t>308</w:t>
      </w:r>
      <w:r w:rsidR="00771160" w:rsidRPr="004211F0">
        <w:t>. st.</w:t>
      </w:r>
      <w:r w:rsidR="00471619" w:rsidRPr="004211F0">
        <w:t xml:space="preserve"> 2. rečenica </w:t>
      </w:r>
      <w:r w:rsidR="001638B2" w:rsidRPr="004211F0">
        <w:t xml:space="preserve">treća </w:t>
      </w:r>
      <w:r w:rsidR="00471619" w:rsidRPr="004211F0">
        <w:t xml:space="preserve">SZ-a, u stečajnom će se planu navesti kriteriji razvrstavanja vjerovnika, a prema </w:t>
      </w:r>
      <w:r w:rsidR="00771160" w:rsidRPr="004211F0">
        <w:t>čl. 312. st.</w:t>
      </w:r>
      <w:r w:rsidR="00471619" w:rsidRPr="004211F0">
        <w:t xml:space="preserve"> 1. SZ-a svim sudionicima (vjerovnicima) pojedine skupine stečajnim planom</w:t>
      </w:r>
      <w:r w:rsidR="00673687" w:rsidRPr="004211F0">
        <w:t xml:space="preserve"> se</w:t>
      </w:r>
      <w:r w:rsidR="00471619" w:rsidRPr="004211F0">
        <w:t xml:space="preserve"> moraju osigurati ista prava. Iznimno, različito postupanje prema sudionicima iste skupine dopušteno je samo uz suglasnost svih sudionika koji su time pogođeni. U tom je slučaju stečajnim planom potrebno priložiti izjave o suglas</w:t>
      </w:r>
      <w:r w:rsidR="00771160" w:rsidRPr="004211F0">
        <w:t>nosti dotičnih sudionika (čl.</w:t>
      </w:r>
      <w:r w:rsidR="00471619" w:rsidRPr="004211F0">
        <w:t xml:space="preserve"> 312.</w:t>
      </w:r>
      <w:r w:rsidR="00771160" w:rsidRPr="004211F0">
        <w:t xml:space="preserve"> st.</w:t>
      </w:r>
      <w:r w:rsidR="00471619" w:rsidRPr="004211F0">
        <w:t xml:space="preserve"> 2. SZ-a).</w:t>
      </w:r>
    </w:p>
    <w:p w:rsidRDefault="00B80AF2" w:rsidP="00B80AF2" w:rsidR="00AB52BF" w:rsidRPr="004C3D03">
      <w:pPr>
        <w:ind w:firstLine="708"/>
        <w:jc w:val="both"/>
      </w:pPr>
      <w:r w:rsidRPr="004C3D03">
        <w:t>S obzirom na to da prijedlog za otvaranje predstečajnog postupka nije potpun, sud je na temelju čl. 31. st. 2. SZ-a naložio podnositelju prijedloga dopuniti prijedlog u roku 8 dana</w:t>
      </w:r>
      <w:r w:rsidR="006461F6" w:rsidRPr="004C3D03">
        <w:t xml:space="preserve"> (točka I. izreke)</w:t>
      </w:r>
      <w:r w:rsidRPr="004C3D03">
        <w:t xml:space="preserve">, s tim da se </w:t>
      </w:r>
      <w:r w:rsidR="00401738">
        <w:t>ukazuje</w:t>
      </w:r>
      <w:r w:rsidRPr="004C3D03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B80AF2" w:rsidR="008E3CE2" w:rsidRPr="004C3D03">
      <w:pPr>
        <w:jc w:val="both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7919E2">
        <w:t>7</w:t>
      </w:r>
      <w:r w:rsidR="00401738">
        <w:t xml:space="preserve">. </w:t>
      </w:r>
      <w:r w:rsidR="007919E2">
        <w:t>prosinca</w:t>
      </w:r>
      <w:r w:rsidR="00F54360">
        <w:t xml:space="preserve"> 2018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73687" w:rsidP="00C37BB6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F43F25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B80AF2"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673687" w:rsidP="00C37BB6" w:rsidR="001D7C1D" w:rsidRPr="004C3D0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Nikolina Dorić Hadžisejdić</w:t>
      </w:r>
      <w:r w:rsidR="00A14742">
        <w:t>, v.r.</w:t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</w:p>
    <w:p w:rsidRDefault="008E3CE2" w:rsidP="001D7C1D" w:rsidR="008E3CE2" w:rsidRPr="004C3D03"/>
    <w:p w:rsidRDefault="001D7C1D" w:rsidP="001D7C1D" w:rsidR="001D7C1D" w:rsidRPr="004C3D03">
      <w:r w:rsidRPr="004C3D03">
        <w:t>UPUTA O PRAVNOM LIJEKU:</w:t>
      </w:r>
    </w:p>
    <w:p w:rsidRDefault="001D7C1D" w:rsidP="001D7C1D" w:rsidR="001D7C1D" w:rsidRPr="004C3D03">
      <w:r w:rsidRPr="004C3D03">
        <w:t>Protiv ovog rješenj</w:t>
      </w:r>
      <w:r w:rsidR="00AF65C5">
        <w:t>a</w:t>
      </w:r>
      <w:r w:rsidRPr="004C3D03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4C3D03">
          <w:t>278. st</w:t>
        </w:r>
      </w:smartTag>
      <w:r w:rsidRPr="004C3D03">
        <w:t>.1. i 2. ZPP-a</w:t>
      </w:r>
      <w:r w:rsidR="00B80AF2" w:rsidRPr="004C3D03">
        <w:t xml:space="preserve"> u vezi s čl. 10. SZ-a</w:t>
      </w:r>
      <w:r w:rsidRPr="004C3D03">
        <w:t xml:space="preserve">). </w:t>
      </w:r>
    </w:p>
    <w:p w:rsidRDefault="00B80AF2" w:rsidP="001D7C1D" w:rsidR="00B80AF2" w:rsidRPr="004C3D03"/>
    <w:p w:rsidRDefault="00A14742" w:rsidP="007B64C7" w:rsidR="00A14742">
      <w:pPr>
        <w:ind w:firstLine="708" w:left="3540"/>
        <w:jc w:val="right"/>
      </w:pPr>
    </w:p>
    <w:p w:rsidRDefault="00A14742" w:rsidP="007B64C7" w:rsidR="00A14742">
      <w:pPr>
        <w:ind w:firstLine="708" w:left="3540"/>
        <w:jc w:val="right"/>
      </w:pPr>
      <w:r>
        <w:t>Za točnost otpravka-ovlašteni službenik:</w:t>
      </w:r>
    </w:p>
    <w:p w:rsidRDefault="00A14742" w:rsidP="007B64C7" w:rsidR="00A14742">
      <w:pPr>
        <w:ind w:firstLine="708" w:left="3540"/>
        <w:jc w:val="right"/>
      </w:pPr>
      <w:r>
        <w:t xml:space="preserve">                                       Valentina Gabud</w:t>
      </w:r>
    </w:p>
    <w:p w:rsidRDefault="00227E5D" w:rsidP="001D7C1D" w:rsidR="00227E5D" w:rsidRPr="004C3D03"/>
    <w:sectPr w:rsidSect="005870DF" w:rsidR="00227E5D" w:rsidRPr="004C3D03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74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AF65C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AF65C5">
      <w:tab/>
    </w:r>
    <w:r w:rsidR="00F43F25">
      <w:t xml:space="preserve">         </w:t>
    </w:r>
    <w:r w:rsidR="00AF65C5">
      <w:t>89. St-</w:t>
    </w:r>
    <w:r w:rsidR="00867954">
      <w:t>3054</w:t>
    </w:r>
    <w:r w:rsidR="004211F0">
      <w:t>/18</w:t>
    </w:r>
    <w:r w:rsidR="001648A9">
      <w:t>-</w:t>
    </w:r>
    <w:r w:rsidR="00C37BB6">
      <w:t>3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72C1DB4"/>
    <w:multiLevelType w:val="hybridMultilevel"/>
    <w:tmpl w:val="C7E2D9EC"/>
    <w:lvl w:tplc="4B661C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D417257"/>
    <w:multiLevelType w:val="hybridMultilevel"/>
    <w:tmpl w:val="60D65A0A"/>
    <w:lvl w:tplc="888E196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327D8F"/>
    <w:multiLevelType w:val="hybridMultilevel"/>
    <w:tmpl w:val="97F29AFA"/>
    <w:lvl w:tplc="881E5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4E2B61"/>
    <w:multiLevelType w:val="hybridMultilevel"/>
    <w:tmpl w:val="323A59C0"/>
    <w:lvl w:tplc="6186CB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D5C3A22"/>
    <w:multiLevelType w:val="hybridMultilevel"/>
    <w:tmpl w:val="E21CDB42"/>
    <w:lvl w:tplc="1C623C0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E701C2"/>
    <w:multiLevelType w:val="hybridMultilevel"/>
    <w:tmpl w:val="20D294C8"/>
    <w:lvl w:tplc="8D20AA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4F969F9"/>
    <w:multiLevelType w:val="hybridMultilevel"/>
    <w:tmpl w:val="1144A438"/>
    <w:lvl w:tplc="8A4AC3F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1F45F4"/>
    <w:multiLevelType w:val="hybridMultilevel"/>
    <w:tmpl w:val="27649394"/>
    <w:lvl w:tplc="28FA41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14"/>
  </w:num>
  <w:num w:numId="12">
    <w:abstractNumId w:val="2"/>
  </w:num>
  <w:num w:numId="13">
    <w:abstractNumId w:val="6"/>
  </w:num>
  <w:num w:numId="14">
    <w:abstractNumId w:val="11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45037"/>
    <w:rsid w:val="00065FA4"/>
    <w:rsid w:val="000846DF"/>
    <w:rsid w:val="000D6398"/>
    <w:rsid w:val="00150751"/>
    <w:rsid w:val="0015186A"/>
    <w:rsid w:val="001638B2"/>
    <w:rsid w:val="001648A9"/>
    <w:rsid w:val="001655BD"/>
    <w:rsid w:val="00180101"/>
    <w:rsid w:val="001B58C2"/>
    <w:rsid w:val="001D7C1D"/>
    <w:rsid w:val="001E4739"/>
    <w:rsid w:val="00220063"/>
    <w:rsid w:val="00227E5D"/>
    <w:rsid w:val="00293D54"/>
    <w:rsid w:val="002A6BCA"/>
    <w:rsid w:val="002B6196"/>
    <w:rsid w:val="002F455C"/>
    <w:rsid w:val="0032387F"/>
    <w:rsid w:val="00335049"/>
    <w:rsid w:val="00375B58"/>
    <w:rsid w:val="00380129"/>
    <w:rsid w:val="003D70F4"/>
    <w:rsid w:val="00401738"/>
    <w:rsid w:val="004211F0"/>
    <w:rsid w:val="0042407B"/>
    <w:rsid w:val="0042690C"/>
    <w:rsid w:val="00471619"/>
    <w:rsid w:val="00494008"/>
    <w:rsid w:val="004C3D03"/>
    <w:rsid w:val="004F5B4C"/>
    <w:rsid w:val="00503716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4DE4"/>
    <w:rsid w:val="005C0860"/>
    <w:rsid w:val="00623C81"/>
    <w:rsid w:val="006318A8"/>
    <w:rsid w:val="006461F6"/>
    <w:rsid w:val="0066544B"/>
    <w:rsid w:val="00673687"/>
    <w:rsid w:val="006C6D31"/>
    <w:rsid w:val="006F2E2D"/>
    <w:rsid w:val="00771160"/>
    <w:rsid w:val="007919E2"/>
    <w:rsid w:val="008149C0"/>
    <w:rsid w:val="00830EFD"/>
    <w:rsid w:val="0085489D"/>
    <w:rsid w:val="00867954"/>
    <w:rsid w:val="00873338"/>
    <w:rsid w:val="008A1446"/>
    <w:rsid w:val="008B5ABB"/>
    <w:rsid w:val="008E3CE2"/>
    <w:rsid w:val="009903DB"/>
    <w:rsid w:val="009A6537"/>
    <w:rsid w:val="009B73E3"/>
    <w:rsid w:val="009C3707"/>
    <w:rsid w:val="00A14742"/>
    <w:rsid w:val="00A545CD"/>
    <w:rsid w:val="00A73B0F"/>
    <w:rsid w:val="00A900BD"/>
    <w:rsid w:val="00AB35A7"/>
    <w:rsid w:val="00AB52BF"/>
    <w:rsid w:val="00AF65C5"/>
    <w:rsid w:val="00B04C5C"/>
    <w:rsid w:val="00B13F51"/>
    <w:rsid w:val="00B30C21"/>
    <w:rsid w:val="00B80AF2"/>
    <w:rsid w:val="00B86AA5"/>
    <w:rsid w:val="00BC21E9"/>
    <w:rsid w:val="00C1172F"/>
    <w:rsid w:val="00C22FB5"/>
    <w:rsid w:val="00C25555"/>
    <w:rsid w:val="00C37BB6"/>
    <w:rsid w:val="00C73C08"/>
    <w:rsid w:val="00CB7B6F"/>
    <w:rsid w:val="00CD09E2"/>
    <w:rsid w:val="00D03905"/>
    <w:rsid w:val="00D576B0"/>
    <w:rsid w:val="00D579EF"/>
    <w:rsid w:val="00D91CEA"/>
    <w:rsid w:val="00DF4681"/>
    <w:rsid w:val="00ED3B98"/>
    <w:rsid w:val="00F43F25"/>
    <w:rsid w:val="00F54360"/>
    <w:rsid w:val="00F70A23"/>
    <w:rsid w:val="00F753F1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4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7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474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47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47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1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3054</izvorni_sadrzaj>
    <derivirana_varijabla naziv="DomainObject.Predmet.Broj_1">3054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St-3054/2018</izvorni_sadrzaj>
    <derivirana_varijabla naziv="DomainObject.Predmet.OznakaBroj_1">St-3054/2018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SAMTROM TRADE d.o.o.</izvorni_sadrzaj>
    <derivirana_varijabla naziv="DomainObject.Predmet.ProtustrankaFormated_1">  SAMTROM TRADE d.o.o.</derivirana_varijabla>
  </DomainObject.Predmet.ProtustrankaFormated>
  <DomainObject.Predmet.ProtustrankaFormatedOIB>
    <izvorni_sadrzaj>  SAMTROM TRADE d.o.o., OIB 21265141308</izvorni_sadrzaj>
    <derivirana_varijabla naziv="DomainObject.Predmet.ProtustrankaFormatedOIB_1">  SAMTROM TRADE d.o.o., OIB 21265141308</derivirana_varijabla>
  </DomainObject.Predmet.ProtustrankaFormatedOIB>
  <DomainObject.Predmet.ProtustrankaFormatedWithAdress>
    <izvorni_sadrzaj> SAMTROM TRADE d.o.o., Zagrebačka 36, 10360 Sesvete</izvorni_sadrzaj>
    <derivirana_varijabla naziv="DomainObject.Predmet.ProtustrankaFormatedWithAdress_1"> SAMTROM TRADE d.o.o., Zagrebačka 36, 10360 Sesvete</derivirana_varijabla>
  </DomainObject.Predmet.ProtustrankaFormatedWithAdress>
  <DomainObject.Predmet.ProtustrankaFormatedWithAdressOIB>
    <izvorni_sadrzaj> SAMTROM TRADE d.o.o., OIB 21265141308, Zagrebačka 36, 10360 Sesvete</izvorni_sadrzaj>
    <derivirana_varijabla naziv="DomainObject.Predmet.ProtustrankaFormatedWithAdressOIB_1"> SAMTROM TRADE d.o.o., OIB 21265141308, Zagrebačka 36, 10360 Sesvete</derivirana_varijabla>
  </DomainObject.Predmet.ProtustrankaFormatedWithAdressOIB>
  <DomainObject.Predmet.ProtustrankaWithAdress>
    <izvorni_sadrzaj>SAMTROM TRADE d.o.o. Zagrebačka 36, 10360 Sesvete</izvorni_sadrzaj>
    <derivirana_varijabla naziv="DomainObject.Predmet.ProtustrankaWithAdress_1">SAMTROM TRADE d.o.o. Zagrebačka 36, 10360 Sesvete</derivirana_varijabla>
  </DomainObject.Predmet.ProtustrankaWithAdress>
  <DomainObject.Predmet.ProtustrankaWithAdressOIB>
    <izvorni_sadrzaj>SAMTROM TRADE d.o.o., OIB 21265141308, Zagrebačka 36, 10360 Sesvete</izvorni_sadrzaj>
    <derivirana_varijabla naziv="DomainObject.Predmet.ProtustrankaWithAdressOIB_1">SAMTROM TRADE d.o.o., OIB 21265141308, Zagrebačka 36, 10360 Sesvete</derivirana_varijabla>
  </DomainObject.Predmet.ProtustrankaWithAdressOIB>
  <DomainObject.Predmet.ProtustrankaNazivFormated>
    <izvorni_sadrzaj>SAMTROM TRADE d.o.o.</izvorni_sadrzaj>
    <derivirana_varijabla naziv="DomainObject.Predmet.ProtustrankaNazivFormated_1">SAMTROM TRADE d.o.o.</derivirana_varijabla>
  </DomainObject.Predmet.ProtustrankaNazivFormated>
  <DomainObject.Predmet.ProtustrankaNazivFormatedOIB>
    <izvorni_sadrzaj>SAMTROM TRADE d.o.o., OIB 21265141308</izvorni_sadrzaj>
    <derivirana_varijabla naziv="DomainObject.Predmet.ProtustrankaNazivFormatedOIB_1">SAMTROM TRADE d.o.o., OIB 21265141308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SAMTROM TRADE d.o.o.</izvorni_sadrzaj>
    <derivirana_varijabla naziv="DomainObject.Predmet.StrankaFormated_1">  SAMTROM TRADE d.o.o.</derivirana_varijabla>
  </DomainObject.Predmet.StrankaFormated>
  <DomainObject.Predmet.StrankaFormatedOIB>
    <izvorni_sadrzaj>  SAMTROM TRADE d.o.o., OIB 21265141308</izvorni_sadrzaj>
    <derivirana_varijabla naziv="DomainObject.Predmet.StrankaFormatedOIB_1">  SAMTROM TRADE d.o.o., OIB 21265141308</derivirana_varijabla>
  </DomainObject.Predmet.StrankaFormatedOIB>
  <DomainObject.Predmet.StrankaFormatedWithAdress>
    <izvorni_sadrzaj> SAMTROM TRADE d.o.o., Zagrebačka 36, 10360 Sesvete</izvorni_sadrzaj>
    <derivirana_varijabla naziv="DomainObject.Predmet.StrankaFormatedWithAdress_1"> SAMTROM TRADE d.o.o., Zagrebačka 36, 10360 Sesvete</derivirana_varijabla>
  </DomainObject.Predmet.StrankaFormatedWithAdress>
  <DomainObject.Predmet.StrankaFormatedWithAdressOIB>
    <izvorni_sadrzaj> SAMTROM TRADE d.o.o., OIB 21265141308, Zagrebačka 36, 10360 Sesvete</izvorni_sadrzaj>
    <derivirana_varijabla naziv="DomainObject.Predmet.StrankaFormatedWithAdressOIB_1"> SAMTROM TRADE d.o.o., OIB 21265141308, Zagrebačka 36, 10360 Sesvete</derivirana_varijabla>
  </DomainObject.Predmet.StrankaFormatedWithAdressOIB>
  <DomainObject.Predmet.StrankaWithAdress>
    <izvorni_sadrzaj>SAMTROM TRADE d.o.o. Zagrebačka 36,10360 Sesvete</izvorni_sadrzaj>
    <derivirana_varijabla naziv="DomainObject.Predmet.StrankaWithAdress_1">SAMTROM TRADE d.o.o. Zagrebačka 36,10360 Sesvete</derivirana_varijabla>
  </DomainObject.Predmet.StrankaWithAdress>
  <DomainObject.Predmet.StrankaWithAdressOIB>
    <izvorni_sadrzaj>SAMTROM TRADE d.o.o., OIB 21265141308, Zagrebačka 36,10360 Sesvete</izvorni_sadrzaj>
    <derivirana_varijabla naziv="DomainObject.Predmet.StrankaWithAdressOIB_1">SAMTROM TRADE d.o.o., OIB 21265141308, Zagrebačka 36,10360 Sesvete</derivirana_varijabla>
  </DomainObject.Predmet.StrankaWithAdressOIB>
  <DomainObject.Predmet.StrankaNazivFormated>
    <izvorni_sadrzaj>SAMTROM TRADE d.o.o.</izvorni_sadrzaj>
    <derivirana_varijabla naziv="DomainObject.Predmet.StrankaNazivFormated_1">SAMTROM TRADE d.o.o.</derivirana_varijabla>
  </DomainObject.Predmet.StrankaNazivFormated>
  <DomainObject.Predmet.StrankaNazivFormatedOIB>
    <izvorni_sadrzaj>SAMTROM TRADE d.o.o., OIB 21265141308</izvorni_sadrzaj>
    <derivirana_varijabla naziv="DomainObject.Predmet.StrankaNazivFormatedOIB_1">SAMTROM TRADE d.o.o., OIB 21265141308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SAMTROM TRADE d.o.o.</item>
    </izvorni_sadrzaj>
    <derivirana_varijabla naziv="DomainObject.Predmet.StrankaListFormated_1">
      <item>SAMTROM TRADE d.o.o.</item>
    </derivirana_varijabla>
  </DomainObject.Predmet.StrankaListFormated>
  <DomainObject.Predmet.StrankaListFormatedOIB>
    <izvorni_sadrzaj>
      <item>SAMTROM TRADE d.o.o., OIB 21265141308</item>
    </izvorni_sadrzaj>
    <derivirana_varijabla naziv="DomainObject.Predmet.StrankaListFormatedOIB_1">
      <item>SAMTROM TRADE d.o.o., OIB 21265141308</item>
    </derivirana_varijabla>
  </DomainObject.Predmet.StrankaListFormatedOIB>
  <DomainObject.Predmet.StrankaListFormatedWithAdress>
    <izvorni_sadrzaj>
      <item>SAMTROM TRADE d.o.o., Zagrebačka 36, 10360 Sesvete</item>
    </izvorni_sadrzaj>
    <derivirana_varijabla naziv="DomainObject.Predmet.StrankaListFormatedWithAdress_1">
      <item>SAMTROM TRADE d.o.o., Zagrebačka 36, 10360 Sesvete</item>
    </derivirana_varijabla>
  </DomainObject.Predmet.StrankaListFormatedWithAdress>
  <DomainObject.Predmet.StrankaListFormatedWithAdressOIB>
    <izvorni_sadrzaj>
      <item>SAMTROM TRADE d.o.o., OIB 21265141308, Zagrebačka 36, 10360 Sesvete</item>
    </izvorni_sadrzaj>
    <derivirana_varijabla naziv="DomainObject.Predmet.StrankaListFormatedWithAdressOIB_1">
      <item>SAMTROM TRADE d.o.o., OIB 21265141308, Zagrebačka 36, 10360 Sesvete</item>
    </derivirana_varijabla>
  </DomainObject.Predmet.StrankaListFormatedWithAdressOIB>
  <DomainObject.Predmet.StrankaListNazivFormated>
    <izvorni_sadrzaj>
      <item>SAMTROM TRADE d.o.o.</item>
    </izvorni_sadrzaj>
    <derivirana_varijabla naziv="DomainObject.Predmet.StrankaListNazivFormated_1">
      <item>SAMTROM TRADE d.o.o.</item>
    </derivirana_varijabla>
  </DomainObject.Predmet.StrankaListNazivFormated>
  <DomainObject.Predmet.StrankaListNazivFormatedOIB>
    <izvorni_sadrzaj>
      <item>SAMTROM TRADE d.o.o., OIB 21265141308</item>
    </izvorni_sadrzaj>
    <derivirana_varijabla naziv="DomainObject.Predmet.StrankaListNazivFormatedOIB_1">
      <item>SAMTROM TRADE d.o.o., OIB 21265141308</item>
    </derivirana_varijabla>
  </DomainObject.Predmet.StrankaListNazivFormatedOIB>
  <DomainObject.Predmet.ProtuStrankaListFormated>
    <izvorni_sadrzaj>
      <item>SAMTROM TRADE d.o.o.</item>
    </izvorni_sadrzaj>
    <derivirana_varijabla naziv="DomainObject.Predmet.ProtuStrankaListFormated_1">
      <item>SAMTROM TRADE d.o.o.</item>
    </derivirana_varijabla>
  </DomainObject.Predmet.ProtuStrankaListFormated>
  <DomainObject.Predmet.ProtuStrankaListFormatedOIB>
    <izvorni_sadrzaj>
      <item>SAMTROM TRADE d.o.o., OIB 21265141308</item>
    </izvorni_sadrzaj>
    <derivirana_varijabla naziv="DomainObject.Predmet.ProtuStrankaListFormatedOIB_1">
      <item>SAMTROM TRADE d.o.o., OIB 21265141308</item>
    </derivirana_varijabla>
  </DomainObject.Predmet.ProtuStrankaListFormatedOIB>
  <DomainObject.Predmet.ProtuStrankaListFormatedWithAdress>
    <izvorni_sadrzaj>
      <item>SAMTROM TRADE d.o.o., Zagrebačka 36, 10360 Sesvete</item>
    </izvorni_sadrzaj>
    <derivirana_varijabla naziv="DomainObject.Predmet.ProtuStrankaListFormatedWithAdress_1">
      <item>SAMTROM TRADE d.o.o., Zagrebačka 36, 10360 Sesvete</item>
    </derivirana_varijabla>
  </DomainObject.Predmet.ProtuStrankaListFormatedWithAdress>
  <DomainObject.Predmet.ProtuStrankaListFormatedWithAdressOIB>
    <izvorni_sadrzaj>
      <item>SAMTROM TRADE d.o.o., OIB 21265141308, Zagrebačka 36, 10360 Sesvete</item>
    </izvorni_sadrzaj>
    <derivirana_varijabla naziv="DomainObject.Predmet.ProtuStrankaListFormatedWithAdressOIB_1">
      <item>SAMTROM TRADE d.o.o., OIB 21265141308, Zagrebačka 36, 10360 Sesvete</item>
    </derivirana_varijabla>
  </DomainObject.Predmet.ProtuStrankaListFormatedWithAdressOIB>
  <DomainObject.Predmet.ProtuStrankaListNazivFormated>
    <izvorni_sadrzaj>
      <item>SAMTROM TRADE d.o.o.</item>
    </izvorni_sadrzaj>
    <derivirana_varijabla naziv="DomainObject.Predmet.ProtuStrankaListNazivFormated_1">
      <item>SAMTROM TRADE d.o.o.</item>
    </derivirana_varijabla>
  </DomainObject.Predmet.ProtuStrankaListNazivFormated>
  <DomainObject.Predmet.ProtuStrankaListNazivFormatedOIB>
    <izvorni_sadrzaj>
      <item>SAMTROM TRADE d.o.o., OIB 21265141308</item>
    </izvorni_sadrzaj>
    <derivirana_varijabla naziv="DomainObject.Predmet.ProtuStrankaListNazivFormatedOIB_1">
      <item>SAMTROM TRADE d.o.o., OIB 21265141308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SAMTROM TRADE d.o.o.</izvorni_sadrzaj>
    <derivirana_varijabla naziv="DomainObject.Predmet.StrankaIDrugi_1">SAMTROM TRADE d.o.o.</derivirana_varijabla>
  </DomainObject.Predmet.StrankaIDrugi>
  <DomainObject.Predmet.ProtustrankaIDrugi>
    <izvorni_sadrzaj>SAMTROM TRADE d.o.o.</izvorni_sadrzaj>
    <derivirana_varijabla naziv="DomainObject.Predmet.ProtustrankaIDrugi_1">SAMTROM TRADE d.o.o.</derivirana_varijabla>
  </DomainObject.Predmet.ProtustrankaIDrugi>
  <DomainObject.Predmet.StrankaIDrugiAdressOIB>
    <izvorni_sadrzaj>SAMTROM TRADE d.o.o., OIB 21265141308, Zagrebačka 36, 10360 Sesvete</izvorni_sadrzaj>
    <derivirana_varijabla naziv="DomainObject.Predmet.StrankaIDrugiAdressOIB_1">SAMTROM TRADE d.o.o., OIB 21265141308, Zagrebačka 36, 10360 Sesvete</derivirana_varijabla>
  </DomainObject.Predmet.StrankaIDrugiAdressOIB>
  <DomainObject.Predmet.ProtustrankaIDrugiAdressOIB>
    <izvorni_sadrzaj>SAMTROM TRADE d.o.o., OIB 21265141308, Zagrebačka 36, 10360 Sesvete</izvorni_sadrzaj>
    <derivirana_varijabla naziv="DomainObject.Predmet.ProtustrankaIDrugiAdressOIB_1">SAMTROM TRADE d.o.o., OIB 21265141308,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SAMTROM TRADE d.o.o.</item>
      <item>SAMTROM TRADE d.o.o.</item>
    </izvorni_sadrzaj>
    <derivirana_varijabla naziv="DomainObject.Predmet.SudioniciListNaziv_1">
      <item>SAMTROM TRADE d.o.o.</item>
      <item>SAMTROM TRADE d.o.o.</item>
    </derivirana_varijabla>
  </DomainObject.Predmet.SudioniciListNaziv>
  <DomainObject.Predmet.SudioniciListAdressOIB>
    <izvorni_sadrzaj>
      <item>SAMTROM TRADE d.o.o., OIB 21265141308, Zagrebačka 36,10360 Sesvete</item>
      <item>SAMTROM TRADE d.o.o., OIB 21265141308, Zagrebačka 36,10360 Sesvete</item>
    </izvorni_sadrzaj>
    <derivirana_varijabla naziv="DomainObject.Predmet.SudioniciListAdressOIB_1">
      <item>SAMTROM TRADE d.o.o., OIB 21265141308, Zagrebačka 36,10360 Sesvete</item>
      <item>SAMTROM TRADE d.o.o., OIB 21265141308, Zagrebačka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21265141308</item>
      <item>, OIB 21265141308</item>
    </izvorni_sadrzaj>
    <derivirana_varijabla naziv="DomainObject.Predmet.SudioniciListNazivOIB_1">
      <item>, OIB 21265141308</item>
      <item>, OIB 21265141308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1503</properties:Words>
  <properties:Characters>8555</properties:Characters>
  <properties:Lines>164</properties:Lines>
  <properties:Paragraphs>60</properties:Paragraphs>
  <properties:TotalTime>375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2016-02-01T23:15:00Z</dcterms:created>
  <dc:creator>nribaric</dc:creator>
  <cp:lastModifiedBy>Valentina Gabud</cp:lastModifiedBy>
  <cp:lastPrinted>2018-12-07T10:29:00Z</cp:lastPrinted>
  <dcterms:modified xmlns:xsi="http://www.w3.org/2001/XMLSchema-instance" xsi:type="dcterms:W3CDTF">2018-12-07T10:29:00Z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dopuna prijedloga NOVI SZ-čl. 31. SZ-ništa nije dostavljeno.docx)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