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583a" w14:paraId="e06583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MAGMA-IZOLOBIT d.o.o.,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40, OIB: 48709688058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MAGMA-IZOLOBIT d.o.o.,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40, OIB: 48709688058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MAGMA-IZOLOBIT d.o.o.,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CD509D" w:rsidRPr="00CD5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40, OIB: 48709688058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D509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2917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45CFF"/>
    <w:rsid w:val="001C039E"/>
    <w:rsid w:val="00202AC3"/>
    <w:rsid w:val="00296AC5"/>
    <w:rsid w:val="003B3F52"/>
    <w:rsid w:val="00422CE0"/>
    <w:rsid w:val="0042487C"/>
    <w:rsid w:val="00470C51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5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C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5C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5C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5C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5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5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5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5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St-2917/2015</izvorni_sadrzaj>
    <derivirana_varijabla naziv="DomainObject.Predmet.OznakaBroj_1">St-2917/2015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MAGMA-IZOLOBIT d.o.o.</izvorni_sadrzaj>
    <derivirana_varijabla naziv="DomainObject.Predmet.ProtustrankaFormated_1">  MAGMA-IZOLOBIT d.o.o.</derivirana_varijabla>
  </DomainObject.Predmet.ProtustrankaFormated>
  <DomainObject.Predmet.ProtustrankaFormatedOIB>
    <izvorni_sadrzaj>  MAGMA-IZOLOBIT d.o.o., OIB 48709688058</izvorni_sadrzaj>
    <derivirana_varijabla naziv="DomainObject.Predmet.ProtustrankaFormatedOIB_1">  MAGMA-IZOLOBIT d.o.o., OIB 48709688058</derivirana_varijabla>
  </DomainObject.Predmet.ProtustrankaFormatedOIB>
  <DomainObject.Predmet.ProtustrankaFormatedWithAdress>
    <izvorni_sadrzaj> MAGMA-IZOLOBIT d.o.o., Popovečka 40, 10342 Novaki</izvorni_sadrzaj>
    <derivirana_varijabla naziv="DomainObject.Predmet.ProtustrankaFormatedWithAdress_1"> MAGMA-IZOLOBIT d.o.o., Popovečka 40, 10342 Novaki</derivirana_varijabla>
  </DomainObject.Predmet.ProtustrankaFormatedWithAdress>
  <DomainObject.Predmet.ProtustrankaFormatedWithAdressOIB>
    <izvorni_sadrzaj> MAGMA-IZOLOBIT d.o.o., OIB 48709688058, Popovečka 40, 10342 Novaki</izvorni_sadrzaj>
    <derivirana_varijabla naziv="DomainObject.Predmet.ProtustrankaFormatedWithAdressOIB_1"> MAGMA-IZOLOBIT d.o.o., OIB 48709688058, Popovečka 40, 10342 Novaki</derivirana_varijabla>
  </DomainObject.Predmet.ProtustrankaFormatedWithAdressOIB>
  <DomainObject.Predmet.ProtustrankaWithAdress>
    <izvorni_sadrzaj>MAGMA-IZOLOBIT d.o.o. Popovečka 40, 10342 Novaki</izvorni_sadrzaj>
    <derivirana_varijabla naziv="DomainObject.Predmet.ProtustrankaWithAdress_1">MAGMA-IZOLOBIT d.o.o. Popovečka 40, 10342 Novaki</derivirana_varijabla>
  </DomainObject.Predmet.ProtustrankaWithAdress>
  <DomainObject.Predmet.ProtustrankaWithAdressOIB>
    <izvorni_sadrzaj>MAGMA-IZOLOBIT d.o.o., OIB 48709688058, Popovečka 40, 10342 Novaki</izvorni_sadrzaj>
    <derivirana_varijabla naziv="DomainObject.Predmet.ProtustrankaWithAdressOIB_1">MAGMA-IZOLOBIT d.o.o., OIB 48709688058, Popovečka 40, 10342 Novaki</derivirana_varijabla>
  </DomainObject.Predmet.ProtustrankaWithAdressOIB>
  <DomainObject.Predmet.ProtustrankaNazivFormated>
    <izvorni_sadrzaj>MAGMA-IZOLOBIT d.o.o.</izvorni_sadrzaj>
    <derivirana_varijabla naziv="DomainObject.Predmet.ProtustrankaNazivFormated_1">MAGMA-IZOLOBIT d.o.o.</derivirana_varijabla>
  </DomainObject.Predmet.ProtustrankaNazivFormated>
  <DomainObject.Predmet.ProtustrankaNazivFormatedOIB>
    <izvorni_sadrzaj>MAGMA-IZOLOBIT d.o.o., OIB 48709688058</izvorni_sadrzaj>
    <derivirana_varijabla naziv="DomainObject.Predmet.ProtustrankaNazivFormatedOIB_1">MAGMA-IZOLOBIT d.o.o., OIB 48709688058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MAGMA-IZOLOBIT d.o.o.</item>
    </izvorni_sadrzaj>
    <derivirana_varijabla naziv="DomainObject.Predmet.ProtuStrankaListFormated_1">
      <item>MAGMA-IZOLOBIT d.o.o.</item>
    </derivirana_varijabla>
  </DomainObject.Predmet.ProtuStrankaListFormated>
  <DomainObject.Predmet.ProtuStrankaListFormatedOIB>
    <izvorni_sadrzaj>
      <item>MAGMA-IZOLOBIT d.o.o., OIB 48709688058</item>
    </izvorni_sadrzaj>
    <derivirana_varijabla naziv="DomainObject.Predmet.ProtuStrankaListFormatedOIB_1">
      <item>MAGMA-IZOLOBIT d.o.o., OIB 48709688058</item>
    </derivirana_varijabla>
  </DomainObject.Predmet.ProtuStrankaListFormatedOIB>
  <DomainObject.Predmet.ProtuStrankaListFormatedWithAdress>
    <izvorni_sadrzaj>
      <item>MAGMA-IZOLOBIT d.o.o., Popovečka 40, 10342 Novaki</item>
    </izvorni_sadrzaj>
    <derivirana_varijabla naziv="DomainObject.Predmet.ProtuStrankaListFormatedWithAdress_1">
      <item>MAGMA-IZOLOBIT d.o.o., Popovečka 40, 10342 Novaki</item>
    </derivirana_varijabla>
  </DomainObject.Predmet.ProtuStrankaListFormatedWithAdress>
  <DomainObject.Predmet.ProtuStrankaListFormatedWithAdressOIB>
    <izvorni_sadrzaj>
      <item>MAGMA-IZOLOBIT d.o.o., OIB 48709688058, Popovečka 40, 10342 Novaki</item>
    </izvorni_sadrzaj>
    <derivirana_varijabla naziv="DomainObject.Predmet.ProtuStrankaListFormatedWithAdressOIB_1">
      <item>MAGMA-IZOLOBIT d.o.o., OIB 48709688058, Popovečka 40, 10342 Novaki</item>
    </derivirana_varijabla>
  </DomainObject.Predmet.ProtuStrankaListFormatedWithAdressOIB>
  <DomainObject.Predmet.ProtuStrankaListNazivFormated>
    <izvorni_sadrzaj>
      <item>MAGMA-IZOLOBIT d.o.o.</item>
    </izvorni_sadrzaj>
    <derivirana_varijabla naziv="DomainObject.Predmet.ProtuStrankaListNazivFormated_1">
      <item>MAGMA-IZOLOBIT d.o.o.</item>
    </derivirana_varijabla>
  </DomainObject.Predmet.ProtuStrankaListNazivFormated>
  <DomainObject.Predmet.ProtuStrankaListNazivFormatedOIB>
    <izvorni_sadrzaj>
      <item>MAGMA-IZOLOBIT d.o.o., OIB 48709688058</item>
    </izvorni_sadrzaj>
    <derivirana_varijabla naziv="DomainObject.Predmet.ProtuStrankaListNazivFormatedOIB_1">
      <item>MAGMA-IZOLOBIT d.o.o., OIB 48709688058</item>
    </derivirana_varijabla>
  </DomainObject.Predmet.ProtuStrankaListNazivFormatedOIB>
  <DomainObject.Predmet.OstaliListFormated>
    <izvorni_sadrzaj>
      <item>BOŽO ŠEKEZ</item>
      <item>IVO ZANINOVIĆ</item>
      <item>Irena Kelava</item>
    </izvorni_sadrzaj>
    <derivirana_varijabla naziv="DomainObject.Predmet.OstaliListFormated_1">
      <item>BOŽO ŠEKEZ</item>
      <item>IVO ZANINOVIĆ</item>
      <item>Irena Kelava</item>
    </derivirana_varijabla>
  </DomainObject.Predmet.OstaliListFormated>
  <DomainObject.Predmet.OstaliListFormatedOIB>
    <izvorni_sadrzaj>
      <item>BOŽO ŠEKEZ, OIB 53006401173</item>
      <item>IVO ZANINOVIĆ, OIB 43537069936</item>
      <item>Irena Kelava</item>
    </izvorni_sadrzaj>
    <derivirana_varijabla naziv="DomainObject.Predmet.OstaliListFormatedOIB_1">
      <item>BOŽO ŠEKEZ, OIB 53006401173</item>
      <item>IVO ZANINOVIĆ, OIB 43537069936</item>
      <item>Irena Kelava</item>
    </derivirana_varijabla>
  </DomainObject.Predmet.OstaliListFormatedOIB>
  <DomainObject.Predmet.OstaliListFormatedWithAdress>
    <izvorni_sadrzaj>
      <item>BOŽO ŠEKEZ, Sveti Duh 180, 10000 Zagreb</item>
      <item>IVO ZANINOVIĆ, Kralja Zvonimira 15, 10410 Velika Gorica</item>
      <item>Irena Kelava, Gredička 23, 10000 Zagreb</item>
    </izvorni_sadrzaj>
    <derivirana_varijabla naziv="DomainObject.Predmet.OstaliListFormatedWithAdress_1">
      <item>BOŽO ŠEKEZ, Sveti Duh 180, 10000 Zagreb</item>
      <item>IVO ZANINOVIĆ, Kralja Zvonimira 15, 10410 Velika Gorica</item>
      <item>Irena Kelava, Gredička 23, 10000 Zagreb</item>
    </derivirana_varijabla>
  </DomainObject.Predmet.OstaliListFormatedWithAdress>
  <DomainObject.Predmet.OstaliListFormatedWithAdressOIB>
    <izvorni_sadrzaj>
      <item>BOŽO ŠEKEZ, OIB 53006401173, Sveti Duh 180, 10000 Zagreb</item>
      <item>IVO ZANINOVIĆ, OIB 43537069936, Kralja Zvonimira 15, 10410 Velika Gorica</item>
      <item>Irena Kelava, Gredička 23, 10000 Zagreb</item>
    </izvorni_sadrzaj>
    <derivirana_varijabla naziv="DomainObject.Predmet.OstaliListFormatedWithAdressOIB_1">
      <item>BOŽO ŠEKEZ, OIB 53006401173, Sveti Duh 180, 10000 Zagreb</item>
      <item>IVO ZANINOVIĆ, OIB 43537069936, Kralja Zvonimira 15, 10410 Velika Gorica</item>
      <item>Irena Kelava, Gredička 23, 10000 Zagreb</item>
    </derivirana_varijabla>
  </DomainObject.Predmet.OstaliListFormatedWithAdressOIB>
  <DomainObject.Predmet.OstaliListNazivFormated>
    <izvorni_sadrzaj>
      <item>BOŽO ŠEKEZ</item>
      <item>IVO ZANINOVIĆ</item>
      <item>Irena Kelava</item>
    </izvorni_sadrzaj>
    <derivirana_varijabla naziv="DomainObject.Predmet.OstaliListNazivFormated_1">
      <item>BOŽO ŠEKEZ</item>
      <item>IVO ZANINOVIĆ</item>
      <item>Irena Kelava</item>
    </derivirana_varijabla>
  </DomainObject.Predmet.OstaliListNazivFormated>
  <DomainObject.Predmet.OstaliListNazivFormatedOIB>
    <izvorni_sadrzaj>
      <item>BOŽO ŠEKEZ, OIB 53006401173</item>
      <item>IVO ZANINOVIĆ, OIB 43537069936</item>
      <item>Irena Kelava</item>
    </izvorni_sadrzaj>
    <derivirana_varijabla naziv="DomainObject.Predmet.OstaliListNazivFormatedOIB_1">
      <item>BOŽO ŠEKEZ, OIB 53006401173</item>
      <item>IVO ZANINOVIĆ, OIB 43537069936</item>
      <item>Irena Kelava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MAGMA-IZOLOBIT d.o.o.</izvorni_sadrzaj>
    <derivirana_varijabla naziv="DomainObject.Predmet.ProtustrankaIDrugi_1">MAGMA-IZOLOBIT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MAGMA-IZOLOBIT d.o.o., OIB 48709688058, Popovečka 40, 10342 Novaki</izvorni_sadrzaj>
    <derivirana_varijabla naziv="DomainObject.Predmet.ProtustrankaIDrugiAdressOIB_1">MAGMA-IZOLOBIT d.o.o., OIB 48709688058, Popovečka 40,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MAGMA-IZOLOBIT d.o.o.</item>
      <item>FINA Regionalni centar Zagreb</item>
      <item>BOŽO ŠEKEZ</item>
      <item>IVO ZANINOVIĆ</item>
      <item>Irena Kelava</item>
    </izvorni_sadrzaj>
    <derivirana_varijabla naziv="DomainObject.Predmet.SudioniciListNaziv_1">
      <item>MAGMA-IZOLOBIT d.o.o.</item>
      <item>FINA Regionalni centar Zagreb</item>
      <item>BOŽO ŠEKEZ</item>
      <item>IVO ZANINOVIĆ</item>
      <item>Irena Kelava</item>
    </derivirana_varijabla>
  </DomainObject.Predmet.SudioniciListNaziv>
  <DomainObject.Predmet.SudioniciListAdressOIB>
    <izvorni_sadrzaj>
      <item>MAGMA-IZOLOBIT d.o.o., OIB 48709688058, Popovečka 40,10342 Novaki</item>
      <item>FINA Regionalni centar Zagreb, OIB 85821130368, Trg svibanjskih žrtava 1995. 1,10000 Zagreb</item>
      <item>BOŽO ŠEKEZ, OIB 53006401173, Sveti Duh 180,10000 Zagreb</item>
      <item>IVO ZANINOVIĆ, OIB 43537069936, Kralja Zvonimira 15,10410 Velika Gorica</item>
      <item>Irena Kelava, Gredička 23,10000 Zagreb</item>
    </izvorni_sadrzaj>
    <derivirana_varijabla naziv="DomainObject.Predmet.SudioniciListAdressOIB_1">
      <item>MAGMA-IZOLOBIT d.o.o., OIB 48709688058, Popovečka 40,10342 Novaki</item>
      <item>FINA Regionalni centar Zagreb, OIB 85821130368, Trg svibanjskih žrtava 1995. 1,10000 Zagreb</item>
      <item>BOŽO ŠEKEZ, OIB 53006401173, Sveti Duh 180,10000 Zagreb</item>
      <item>IVO ZANINOVIĆ, OIB 43537069936, Kralja Zvonimira 15,10410 Velika Gorica</item>
      <item>Irena Kelava,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48709688058</item>
      <item>, OIB 85821130368</item>
      <item>, OIB 53006401173</item>
      <item>, OIB 43537069936</item>
      <item>, OIB null</item>
    </izvorni_sadrzaj>
    <derivirana_varijabla naziv="DomainObject.Predmet.SudioniciListNazivOIB_1">
      <item>, OIB 48709688058</item>
      <item>, OIB 85821130368</item>
      <item>, OIB 53006401173</item>
      <item>, OIB 43537069936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2592</properties:Characters>
  <properties:Lines>93</properties:Lines>
  <properties:Paragraphs>33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2016-04-27T07:06:00Z</cp:lastPrinted>
  <dcterms:modified xmlns:xsi="http://www.w3.org/2001/XMLSchema-instance" xsi:type="dcterms:W3CDTF">2016-04-27T07:06:00Z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